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132D39" w:rsidRDefault="00132D39"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132D39" w:rsidRDefault="00132D39"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132D39" w:rsidRPr="00F74319" w:rsidRDefault="00132D39"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132D39" w:rsidRPr="00F74319" w:rsidRDefault="00132D39"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132D39"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132D39" w:rsidRPr="0030437A" w:rsidRDefault="00132D39"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32D39" w:rsidRPr="0030437A" w:rsidRDefault="00132D39"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32D39" w:rsidRPr="0030437A" w:rsidRDefault="00132D39"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32D39" w:rsidRPr="0030437A" w:rsidRDefault="00132D39" w:rsidP="008A19FD">
                                  <w:pPr>
                                    <w:pStyle w:val="Coverfooter"/>
                                    <w:rPr>
                                      <w:color w:val="FFFFFF"/>
                                    </w:rPr>
                                  </w:pPr>
                                </w:p>
                                <w:p w14:paraId="5D3DD251" w14:textId="77777777" w:rsidR="00132D39" w:rsidRPr="0030437A" w:rsidRDefault="00132D39" w:rsidP="008A19FD">
                                  <w:pPr>
                                    <w:pStyle w:val="Coverfooter"/>
                                    <w:rPr>
                                      <w:color w:val="FFFFFF"/>
                                    </w:rPr>
                                  </w:pPr>
                                </w:p>
                                <w:p w14:paraId="27BA4C83" w14:textId="77777777" w:rsidR="00132D39" w:rsidRPr="0030437A" w:rsidRDefault="00132D39" w:rsidP="008A19FD">
                                  <w:pPr>
                                    <w:pStyle w:val="Coverfooter"/>
                                    <w:rPr>
                                      <w:color w:val="FFFFFF"/>
                                    </w:rPr>
                                  </w:pPr>
                                </w:p>
                              </w:tc>
                            </w:tr>
                            <w:bookmarkEnd w:id="4"/>
                            <w:bookmarkEnd w:id="5"/>
                          </w:tbl>
                          <w:p w14:paraId="34B0A99D" w14:textId="77777777" w:rsidR="00132D39" w:rsidRDefault="00132D39"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132D39"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132D39" w:rsidRPr="0030437A" w:rsidRDefault="00132D39"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32D39" w:rsidRPr="0030437A" w:rsidRDefault="00132D39"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32D39" w:rsidRPr="0030437A" w:rsidRDefault="00132D39"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32D39" w:rsidRPr="0030437A" w:rsidRDefault="00132D39" w:rsidP="008A19FD">
                            <w:pPr>
                              <w:pStyle w:val="Coverfooter"/>
                              <w:rPr>
                                <w:color w:val="FFFFFF"/>
                              </w:rPr>
                            </w:pPr>
                          </w:p>
                          <w:p w14:paraId="5D3DD251" w14:textId="77777777" w:rsidR="00132D39" w:rsidRPr="0030437A" w:rsidRDefault="00132D39" w:rsidP="008A19FD">
                            <w:pPr>
                              <w:pStyle w:val="Coverfooter"/>
                              <w:rPr>
                                <w:color w:val="FFFFFF"/>
                              </w:rPr>
                            </w:pPr>
                          </w:p>
                          <w:p w14:paraId="27BA4C83" w14:textId="77777777" w:rsidR="00132D39" w:rsidRPr="0030437A" w:rsidRDefault="00132D39" w:rsidP="008A19FD">
                            <w:pPr>
                              <w:pStyle w:val="Coverfooter"/>
                              <w:rPr>
                                <w:color w:val="FFFFFF"/>
                              </w:rPr>
                            </w:pPr>
                          </w:p>
                        </w:tc>
                      </w:tr>
                      <w:bookmarkEnd w:id="6"/>
                      <w:bookmarkEnd w:id="7"/>
                    </w:tbl>
                    <w:p w14:paraId="34B0A99D" w14:textId="77777777" w:rsidR="00132D39" w:rsidRDefault="00132D39"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132D39" w:rsidRPr="0030437A" w14:paraId="6ACEC2B6" w14:textId="77777777" w:rsidTr="002C4272">
                              <w:trPr>
                                <w:trHeight w:val="720"/>
                              </w:trPr>
                              <w:tc>
                                <w:tcPr>
                                  <w:tcW w:w="9090" w:type="dxa"/>
                                </w:tcPr>
                                <w:bookmarkStart w:id="8" w:name="Cover1" w:colFirst="0" w:colLast="1"/>
                                <w:bookmarkStart w:id="9" w:name="CoverTable1"/>
                                <w:p w14:paraId="71542A7B" w14:textId="7E5F9CAE" w:rsidR="00132D39" w:rsidRDefault="00132D39"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Johnson Draw Watershed</w:t>
                                  </w:r>
                                  <w:r w:rsidRPr="0030437A">
                                    <w:rPr>
                                      <w:color w:val="FFFFFF"/>
                                    </w:rPr>
                                    <w:fldChar w:fldCharType="end"/>
                                  </w:r>
                                  <w:r>
                                    <w:rPr>
                                      <w:color w:val="FFFFFF"/>
                                    </w:rPr>
                                    <w:t>, Texas</w:t>
                                  </w:r>
                                </w:p>
                                <w:p w14:paraId="44EEA892" w14:textId="6B9C1CC3" w:rsidR="00132D39" w:rsidRPr="0030437A" w:rsidRDefault="00132D39" w:rsidP="00E7679A">
                                  <w:pPr>
                                    <w:pStyle w:val="Title"/>
                                    <w:rPr>
                                      <w:color w:val="FFFFFF"/>
                                    </w:rPr>
                                  </w:pPr>
                                  <w:r>
                                    <w:rPr>
                                      <w:color w:val="FFFFFF"/>
                                    </w:rPr>
                                    <w:t>2D Base Level Engineering and Mapping Methods and Results</w:t>
                                  </w:r>
                                </w:p>
                                <w:p w14:paraId="45AA1C3E" w14:textId="77777777" w:rsidR="00132D39" w:rsidRPr="0030437A" w:rsidRDefault="00132D39" w:rsidP="00E7679A">
                                  <w:pPr>
                                    <w:rPr>
                                      <w:color w:val="FFFFFF"/>
                                    </w:rPr>
                                  </w:pPr>
                                </w:p>
                                <w:p w14:paraId="2A0A4187" w14:textId="3D287BB0" w:rsidR="00132D39" w:rsidRPr="00861AD4" w:rsidRDefault="00132D39" w:rsidP="00F83749">
                                  <w:pPr>
                                    <w:pStyle w:val="Subtitleheading"/>
                                    <w:rPr>
                                      <w:color w:val="FFFFFF"/>
                                    </w:rPr>
                                  </w:pPr>
                                  <w:r w:rsidRPr="00EF4C85">
                                    <w:rPr>
                                      <w:color w:val="FFFFFF"/>
                                    </w:rPr>
                                    <w:t xml:space="preserve">Texas Water Development Board Contract No. </w:t>
                                  </w:r>
                                  <w:r>
                                    <w:rPr>
                                      <w:color w:val="FFFFFF"/>
                                    </w:rPr>
                                    <w:t>1800012224, Task Order 11</w:t>
                                  </w:r>
                                </w:p>
                                <w:p w14:paraId="7976AD4F" w14:textId="3879B677" w:rsidR="00132D39" w:rsidRPr="00EF4C85" w:rsidRDefault="00132D39" w:rsidP="00F83749">
                                  <w:pPr>
                                    <w:pStyle w:val="Subtitleheading"/>
                                    <w:rPr>
                                      <w:color w:val="FFFFFF"/>
                                    </w:rPr>
                                  </w:pPr>
                                  <w:r>
                                    <w:rPr>
                                      <w:color w:val="FFFFFF"/>
                                    </w:rPr>
                                    <w:t>Texas</w:t>
                                  </w:r>
                                  <w:r w:rsidRPr="00861AD4">
                                    <w:rPr>
                                      <w:color w:val="FFFFFF"/>
                                    </w:rPr>
                                    <w:t xml:space="preserve"> M</w:t>
                                  </w:r>
                                  <w:r>
                                    <w:rPr>
                                      <w:color w:val="FFFFFF"/>
                                    </w:rPr>
                                    <w:t xml:space="preserve">apping </w:t>
                                  </w:r>
                                  <w:r w:rsidRPr="00861AD4">
                                    <w:rPr>
                                      <w:color w:val="FFFFFF"/>
                                    </w:rPr>
                                    <w:t>A</w:t>
                                  </w:r>
                                  <w:r>
                                    <w:rPr>
                                      <w:color w:val="FFFFFF"/>
                                    </w:rPr>
                                    <w:t xml:space="preserve">ctivity </w:t>
                                  </w:r>
                                  <w:r w:rsidRPr="00861AD4">
                                    <w:rPr>
                                      <w:color w:val="FFFFFF"/>
                                    </w:rPr>
                                    <w:t>S</w:t>
                                  </w:r>
                                  <w:r>
                                    <w:rPr>
                                      <w:color w:val="FFFFFF"/>
                                    </w:rPr>
                                    <w:t>tatement (MAST)</w:t>
                                  </w:r>
                                  <w:r w:rsidRPr="00861AD4">
                                    <w:rPr>
                                      <w:color w:val="FFFFFF"/>
                                    </w:rPr>
                                    <w:t xml:space="preserve"> No. </w:t>
                                  </w:r>
                                  <w:r>
                                    <w:rPr>
                                      <w:color w:val="FFFFFF"/>
                                    </w:rPr>
                                    <w:t>4</w:t>
                                  </w:r>
                                </w:p>
                                <w:p w14:paraId="6680AB10" w14:textId="77777777" w:rsidR="00132D39" w:rsidRPr="009C415B" w:rsidRDefault="00132D39"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132D39" w:rsidRPr="009C415B" w:rsidRDefault="00132D39" w:rsidP="00BA5047">
                                  <w:pPr>
                                    <w:pStyle w:val="Coverfooter"/>
                                    <w:rPr>
                                      <w:color w:val="FFFFFF"/>
                                    </w:rPr>
                                  </w:pPr>
                                </w:p>
                                <w:p w14:paraId="6D4FA063" w14:textId="1A5B95D6" w:rsidR="00132D39" w:rsidRDefault="00132D39" w:rsidP="00CC5557">
                                  <w:pPr>
                                    <w:pStyle w:val="Subtitleheading"/>
                                    <w:rPr>
                                      <w:color w:val="FFFFFF"/>
                                    </w:rPr>
                                  </w:pPr>
                                  <w:r>
                                    <w:rPr>
                                      <w:color w:val="FFFFFF"/>
                                    </w:rPr>
                                    <w:t>August</w:t>
                                  </w:r>
                                  <w:r w:rsidRPr="00861AD4">
                                    <w:rPr>
                                      <w:color w:val="FFFFFF"/>
                                    </w:rPr>
                                    <w:t xml:space="preserve"> 2022</w:t>
                                  </w:r>
                                </w:p>
                                <w:p w14:paraId="22C8F74B" w14:textId="77777777" w:rsidR="00132D39" w:rsidRDefault="00132D39" w:rsidP="00CC5557">
                                  <w:pPr>
                                    <w:pStyle w:val="Subtitleheading"/>
                                    <w:rPr>
                                      <w:color w:val="FFFFFF"/>
                                    </w:rPr>
                                  </w:pPr>
                                </w:p>
                                <w:p w14:paraId="12C3BF5B" w14:textId="77777777" w:rsidR="00132D39" w:rsidRDefault="00132D39" w:rsidP="00CC5557">
                                  <w:pPr>
                                    <w:pStyle w:val="Subtitleheading"/>
                                    <w:rPr>
                                      <w:color w:val="FFFFFF"/>
                                    </w:rPr>
                                  </w:pPr>
                                </w:p>
                                <w:p w14:paraId="7A90C7FE" w14:textId="77777777" w:rsidR="00132D39" w:rsidRPr="00F75021" w:rsidRDefault="00132D39" w:rsidP="00CC5557">
                                  <w:pPr>
                                    <w:pStyle w:val="Heading"/>
                                    <w:rPr>
                                      <w:color w:val="FFFFFF" w:themeColor="background1"/>
                                    </w:rPr>
                                  </w:pPr>
                                  <w:r w:rsidRPr="00F75021">
                                    <w:rPr>
                                      <w:color w:val="FFFFFF" w:themeColor="background1"/>
                                    </w:rPr>
                                    <w:t>Prepared for:</w:t>
                                  </w:r>
                                </w:p>
                                <w:p w14:paraId="1F55557C" w14:textId="77777777" w:rsidR="00132D39" w:rsidRDefault="00132D39" w:rsidP="00CC5557">
                                  <w:pPr>
                                    <w:rPr>
                                      <w:color w:val="FFFFFF" w:themeColor="background1"/>
                                    </w:rPr>
                                  </w:pPr>
                                  <w:r w:rsidRPr="00F75021">
                                    <w:rPr>
                                      <w:color w:val="FFFFFF" w:themeColor="background1"/>
                                    </w:rPr>
                                    <w:t xml:space="preserve">Texas Water Development Board </w:t>
                                  </w:r>
                                </w:p>
                                <w:p w14:paraId="27BD336A" w14:textId="77777777" w:rsidR="00132D39" w:rsidRDefault="00132D39" w:rsidP="00CC5557">
                                  <w:pPr>
                                    <w:rPr>
                                      <w:color w:val="FFFFFF" w:themeColor="background1"/>
                                    </w:rPr>
                                  </w:pPr>
                                  <w:r>
                                    <w:rPr>
                                      <w:color w:val="FFFFFF" w:themeColor="background1"/>
                                    </w:rPr>
                                    <w:t>Attn: Manuel Razo, GISP, CFM</w:t>
                                  </w:r>
                                </w:p>
                                <w:p w14:paraId="206A3A48" w14:textId="77777777" w:rsidR="00132D39" w:rsidRDefault="00132D39" w:rsidP="00CC5557">
                                  <w:pPr>
                                    <w:rPr>
                                      <w:color w:val="FFFFFF" w:themeColor="background1"/>
                                    </w:rPr>
                                  </w:pPr>
                                  <w:r>
                                    <w:rPr>
                                      <w:color w:val="FFFFFF" w:themeColor="background1"/>
                                    </w:rPr>
                                    <w:t>1700 N. Congress Avenue</w:t>
                                  </w:r>
                                </w:p>
                                <w:p w14:paraId="264AAEA7" w14:textId="77777777" w:rsidR="00132D39" w:rsidRPr="00F75021" w:rsidRDefault="00132D39" w:rsidP="00CC5557">
                                  <w:pPr>
                                    <w:rPr>
                                      <w:color w:val="FFFFFF" w:themeColor="background1"/>
                                    </w:rPr>
                                  </w:pPr>
                                  <w:r>
                                    <w:rPr>
                                      <w:color w:val="FFFFFF" w:themeColor="background1"/>
                                    </w:rPr>
                                    <w:t>Austin, Texas 78701</w:t>
                                  </w:r>
                                </w:p>
                                <w:p w14:paraId="1A1B15FC" w14:textId="77777777" w:rsidR="00132D39" w:rsidRDefault="00132D39" w:rsidP="00CC5557">
                                  <w:pPr>
                                    <w:pStyle w:val="Subtitleheading"/>
                                    <w:rPr>
                                      <w:color w:val="FFFFFF"/>
                                    </w:rPr>
                                  </w:pPr>
                                </w:p>
                                <w:p w14:paraId="631339FA" w14:textId="77777777" w:rsidR="00132D39" w:rsidRDefault="00132D39" w:rsidP="00CC5557">
                                  <w:pPr>
                                    <w:pStyle w:val="Subtitleheading"/>
                                    <w:rPr>
                                      <w:color w:val="FFFFFF"/>
                                    </w:rPr>
                                  </w:pPr>
                                </w:p>
                                <w:p w14:paraId="42CA6D45" w14:textId="1C272BCE" w:rsidR="00132D39" w:rsidRPr="0030437A" w:rsidRDefault="00132D39" w:rsidP="00CC5557">
                                  <w:pPr>
                                    <w:pStyle w:val="Subtitleheading"/>
                                    <w:rPr>
                                      <w:color w:val="FFFFFF"/>
                                    </w:rPr>
                                  </w:pPr>
                                  <w:r>
                                    <w:rPr>
                                      <w:color w:val="FFFFFF"/>
                                    </w:rPr>
                                    <w:t xml:space="preserve">Prepared By: </w:t>
                                  </w:r>
                                </w:p>
                              </w:tc>
                            </w:tr>
                          </w:tbl>
                          <w:bookmarkEnd w:id="8"/>
                          <w:bookmarkEnd w:id="9"/>
                          <w:p w14:paraId="26BA99DD" w14:textId="77777777" w:rsidR="00132D39" w:rsidRPr="00CC5557" w:rsidRDefault="00132D39" w:rsidP="00CC5557">
                            <w:pPr>
                              <w:rPr>
                                <w:color w:val="FFFFFF" w:themeColor="background1"/>
                              </w:rPr>
                            </w:pPr>
                            <w:r w:rsidRPr="00CC5557">
                              <w:rPr>
                                <w:color w:val="FFFFFF" w:themeColor="background1"/>
                              </w:rPr>
                              <w:t xml:space="preserve">‌AECOM Technical Services </w:t>
                            </w:r>
                          </w:p>
                          <w:p w14:paraId="5FAD699B" w14:textId="77777777" w:rsidR="00132D39" w:rsidRPr="00CC5557" w:rsidRDefault="00132D39" w:rsidP="00CC5557">
                            <w:pPr>
                              <w:rPr>
                                <w:color w:val="FFFFFF" w:themeColor="background1"/>
                              </w:rPr>
                            </w:pPr>
                            <w:r w:rsidRPr="00CC5557">
                              <w:rPr>
                                <w:color w:val="FFFFFF" w:themeColor="background1"/>
                              </w:rPr>
                              <w:t>13640 Briarwick Drive, Suite 200</w:t>
                            </w:r>
                          </w:p>
                          <w:p w14:paraId="1AB9539A" w14:textId="77777777" w:rsidR="00132D39" w:rsidRPr="00CC5557" w:rsidRDefault="00132D39" w:rsidP="00CC5557">
                            <w:pPr>
                              <w:rPr>
                                <w:color w:val="FFFFFF" w:themeColor="background1"/>
                              </w:rPr>
                            </w:pPr>
                            <w:r w:rsidRPr="00CC5557">
                              <w:rPr>
                                <w:color w:val="FFFFFF" w:themeColor="background1"/>
                              </w:rPr>
                              <w:t>Austin, TX 78729</w:t>
                            </w:r>
                          </w:p>
                          <w:p w14:paraId="52C8EAD3" w14:textId="77777777" w:rsidR="00132D39" w:rsidRPr="00CC5557" w:rsidRDefault="00132D39" w:rsidP="00CC5557">
                            <w:pPr>
                              <w:rPr>
                                <w:color w:val="FFFFFF" w:themeColor="background1"/>
                              </w:rPr>
                            </w:pPr>
                            <w:r w:rsidRPr="00CC5557">
                              <w:rPr>
                                <w:color w:val="FFFFFF" w:themeColor="background1"/>
                              </w:rPr>
                              <w:t>aecom.com</w:t>
                            </w:r>
                          </w:p>
                          <w:p w14:paraId="1910A75F" w14:textId="77777777" w:rsidR="00132D39" w:rsidRDefault="00132D39"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132D39" w:rsidRPr="0030437A" w14:paraId="6ACEC2B6" w14:textId="77777777" w:rsidTr="002C4272">
                        <w:trPr>
                          <w:trHeight w:val="720"/>
                        </w:trPr>
                        <w:tc>
                          <w:tcPr>
                            <w:tcW w:w="9090" w:type="dxa"/>
                          </w:tcPr>
                          <w:bookmarkStart w:id="10" w:name="Cover1" w:colFirst="0" w:colLast="1"/>
                          <w:bookmarkStart w:id="11" w:name="CoverTable1"/>
                          <w:p w14:paraId="71542A7B" w14:textId="7E5F9CAE" w:rsidR="00132D39" w:rsidRDefault="00132D39"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Johnson Draw Watershed</w:t>
                            </w:r>
                            <w:r w:rsidRPr="0030437A">
                              <w:rPr>
                                <w:color w:val="FFFFFF"/>
                              </w:rPr>
                              <w:fldChar w:fldCharType="end"/>
                            </w:r>
                            <w:r>
                              <w:rPr>
                                <w:color w:val="FFFFFF"/>
                              </w:rPr>
                              <w:t>, Texas</w:t>
                            </w:r>
                          </w:p>
                          <w:p w14:paraId="44EEA892" w14:textId="6B9C1CC3" w:rsidR="00132D39" w:rsidRPr="0030437A" w:rsidRDefault="00132D39" w:rsidP="00E7679A">
                            <w:pPr>
                              <w:pStyle w:val="Title"/>
                              <w:rPr>
                                <w:color w:val="FFFFFF"/>
                              </w:rPr>
                            </w:pPr>
                            <w:r>
                              <w:rPr>
                                <w:color w:val="FFFFFF"/>
                              </w:rPr>
                              <w:t>2D Base Level Engineering and Mapping Methods and Results</w:t>
                            </w:r>
                          </w:p>
                          <w:p w14:paraId="45AA1C3E" w14:textId="77777777" w:rsidR="00132D39" w:rsidRPr="0030437A" w:rsidRDefault="00132D39" w:rsidP="00E7679A">
                            <w:pPr>
                              <w:rPr>
                                <w:color w:val="FFFFFF"/>
                              </w:rPr>
                            </w:pPr>
                          </w:p>
                          <w:p w14:paraId="2A0A4187" w14:textId="3D287BB0" w:rsidR="00132D39" w:rsidRPr="00861AD4" w:rsidRDefault="00132D39" w:rsidP="00F83749">
                            <w:pPr>
                              <w:pStyle w:val="Subtitleheading"/>
                              <w:rPr>
                                <w:color w:val="FFFFFF"/>
                              </w:rPr>
                            </w:pPr>
                            <w:r w:rsidRPr="00EF4C85">
                              <w:rPr>
                                <w:color w:val="FFFFFF"/>
                              </w:rPr>
                              <w:t xml:space="preserve">Texas Water Development Board Contract No. </w:t>
                            </w:r>
                            <w:r>
                              <w:rPr>
                                <w:color w:val="FFFFFF"/>
                              </w:rPr>
                              <w:t>1800012224, Task Order 11</w:t>
                            </w:r>
                          </w:p>
                          <w:p w14:paraId="7976AD4F" w14:textId="3879B677" w:rsidR="00132D39" w:rsidRPr="00EF4C85" w:rsidRDefault="00132D39" w:rsidP="00F83749">
                            <w:pPr>
                              <w:pStyle w:val="Subtitleheading"/>
                              <w:rPr>
                                <w:color w:val="FFFFFF"/>
                              </w:rPr>
                            </w:pPr>
                            <w:r>
                              <w:rPr>
                                <w:color w:val="FFFFFF"/>
                              </w:rPr>
                              <w:t>Texas</w:t>
                            </w:r>
                            <w:r w:rsidRPr="00861AD4">
                              <w:rPr>
                                <w:color w:val="FFFFFF"/>
                              </w:rPr>
                              <w:t xml:space="preserve"> M</w:t>
                            </w:r>
                            <w:r>
                              <w:rPr>
                                <w:color w:val="FFFFFF"/>
                              </w:rPr>
                              <w:t xml:space="preserve">apping </w:t>
                            </w:r>
                            <w:r w:rsidRPr="00861AD4">
                              <w:rPr>
                                <w:color w:val="FFFFFF"/>
                              </w:rPr>
                              <w:t>A</w:t>
                            </w:r>
                            <w:r>
                              <w:rPr>
                                <w:color w:val="FFFFFF"/>
                              </w:rPr>
                              <w:t xml:space="preserve">ctivity </w:t>
                            </w:r>
                            <w:r w:rsidRPr="00861AD4">
                              <w:rPr>
                                <w:color w:val="FFFFFF"/>
                              </w:rPr>
                              <w:t>S</w:t>
                            </w:r>
                            <w:r>
                              <w:rPr>
                                <w:color w:val="FFFFFF"/>
                              </w:rPr>
                              <w:t>tatement (MAST)</w:t>
                            </w:r>
                            <w:r w:rsidRPr="00861AD4">
                              <w:rPr>
                                <w:color w:val="FFFFFF"/>
                              </w:rPr>
                              <w:t xml:space="preserve"> No. </w:t>
                            </w:r>
                            <w:r>
                              <w:rPr>
                                <w:color w:val="FFFFFF"/>
                              </w:rPr>
                              <w:t>4</w:t>
                            </w:r>
                          </w:p>
                          <w:p w14:paraId="6680AB10" w14:textId="77777777" w:rsidR="00132D39" w:rsidRPr="009C415B" w:rsidRDefault="00132D39"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132D39" w:rsidRPr="009C415B" w:rsidRDefault="00132D39" w:rsidP="00BA5047">
                            <w:pPr>
                              <w:pStyle w:val="Coverfooter"/>
                              <w:rPr>
                                <w:color w:val="FFFFFF"/>
                              </w:rPr>
                            </w:pPr>
                          </w:p>
                          <w:p w14:paraId="6D4FA063" w14:textId="1A5B95D6" w:rsidR="00132D39" w:rsidRDefault="00132D39" w:rsidP="00CC5557">
                            <w:pPr>
                              <w:pStyle w:val="Subtitleheading"/>
                              <w:rPr>
                                <w:color w:val="FFFFFF"/>
                              </w:rPr>
                            </w:pPr>
                            <w:r>
                              <w:rPr>
                                <w:color w:val="FFFFFF"/>
                              </w:rPr>
                              <w:t>August</w:t>
                            </w:r>
                            <w:r w:rsidRPr="00861AD4">
                              <w:rPr>
                                <w:color w:val="FFFFFF"/>
                              </w:rPr>
                              <w:t xml:space="preserve"> 2022</w:t>
                            </w:r>
                          </w:p>
                          <w:p w14:paraId="22C8F74B" w14:textId="77777777" w:rsidR="00132D39" w:rsidRDefault="00132D39" w:rsidP="00CC5557">
                            <w:pPr>
                              <w:pStyle w:val="Subtitleheading"/>
                              <w:rPr>
                                <w:color w:val="FFFFFF"/>
                              </w:rPr>
                            </w:pPr>
                          </w:p>
                          <w:p w14:paraId="12C3BF5B" w14:textId="77777777" w:rsidR="00132D39" w:rsidRDefault="00132D39" w:rsidP="00CC5557">
                            <w:pPr>
                              <w:pStyle w:val="Subtitleheading"/>
                              <w:rPr>
                                <w:color w:val="FFFFFF"/>
                              </w:rPr>
                            </w:pPr>
                          </w:p>
                          <w:p w14:paraId="7A90C7FE" w14:textId="77777777" w:rsidR="00132D39" w:rsidRPr="00F75021" w:rsidRDefault="00132D39" w:rsidP="00CC5557">
                            <w:pPr>
                              <w:pStyle w:val="Heading"/>
                              <w:rPr>
                                <w:color w:val="FFFFFF" w:themeColor="background1"/>
                              </w:rPr>
                            </w:pPr>
                            <w:r w:rsidRPr="00F75021">
                              <w:rPr>
                                <w:color w:val="FFFFFF" w:themeColor="background1"/>
                              </w:rPr>
                              <w:t>Prepared for:</w:t>
                            </w:r>
                          </w:p>
                          <w:p w14:paraId="1F55557C" w14:textId="77777777" w:rsidR="00132D39" w:rsidRDefault="00132D39" w:rsidP="00CC5557">
                            <w:pPr>
                              <w:rPr>
                                <w:color w:val="FFFFFF" w:themeColor="background1"/>
                              </w:rPr>
                            </w:pPr>
                            <w:r w:rsidRPr="00F75021">
                              <w:rPr>
                                <w:color w:val="FFFFFF" w:themeColor="background1"/>
                              </w:rPr>
                              <w:t xml:space="preserve">Texas Water Development Board </w:t>
                            </w:r>
                          </w:p>
                          <w:p w14:paraId="27BD336A" w14:textId="77777777" w:rsidR="00132D39" w:rsidRDefault="00132D39" w:rsidP="00CC5557">
                            <w:pPr>
                              <w:rPr>
                                <w:color w:val="FFFFFF" w:themeColor="background1"/>
                              </w:rPr>
                            </w:pPr>
                            <w:r>
                              <w:rPr>
                                <w:color w:val="FFFFFF" w:themeColor="background1"/>
                              </w:rPr>
                              <w:t>Attn: Manuel Razo, GISP, CFM</w:t>
                            </w:r>
                          </w:p>
                          <w:p w14:paraId="206A3A48" w14:textId="77777777" w:rsidR="00132D39" w:rsidRDefault="00132D39" w:rsidP="00CC5557">
                            <w:pPr>
                              <w:rPr>
                                <w:color w:val="FFFFFF" w:themeColor="background1"/>
                              </w:rPr>
                            </w:pPr>
                            <w:r>
                              <w:rPr>
                                <w:color w:val="FFFFFF" w:themeColor="background1"/>
                              </w:rPr>
                              <w:t>1700 N. Congress Avenue</w:t>
                            </w:r>
                          </w:p>
                          <w:p w14:paraId="264AAEA7" w14:textId="77777777" w:rsidR="00132D39" w:rsidRPr="00F75021" w:rsidRDefault="00132D39" w:rsidP="00CC5557">
                            <w:pPr>
                              <w:rPr>
                                <w:color w:val="FFFFFF" w:themeColor="background1"/>
                              </w:rPr>
                            </w:pPr>
                            <w:r>
                              <w:rPr>
                                <w:color w:val="FFFFFF" w:themeColor="background1"/>
                              </w:rPr>
                              <w:t>Austin, Texas 78701</w:t>
                            </w:r>
                          </w:p>
                          <w:p w14:paraId="1A1B15FC" w14:textId="77777777" w:rsidR="00132D39" w:rsidRDefault="00132D39" w:rsidP="00CC5557">
                            <w:pPr>
                              <w:pStyle w:val="Subtitleheading"/>
                              <w:rPr>
                                <w:color w:val="FFFFFF"/>
                              </w:rPr>
                            </w:pPr>
                          </w:p>
                          <w:p w14:paraId="631339FA" w14:textId="77777777" w:rsidR="00132D39" w:rsidRDefault="00132D39" w:rsidP="00CC5557">
                            <w:pPr>
                              <w:pStyle w:val="Subtitleheading"/>
                              <w:rPr>
                                <w:color w:val="FFFFFF"/>
                              </w:rPr>
                            </w:pPr>
                          </w:p>
                          <w:p w14:paraId="42CA6D45" w14:textId="1C272BCE" w:rsidR="00132D39" w:rsidRPr="0030437A" w:rsidRDefault="00132D39" w:rsidP="00CC5557">
                            <w:pPr>
                              <w:pStyle w:val="Subtitleheading"/>
                              <w:rPr>
                                <w:color w:val="FFFFFF"/>
                              </w:rPr>
                            </w:pPr>
                            <w:r>
                              <w:rPr>
                                <w:color w:val="FFFFFF"/>
                              </w:rPr>
                              <w:t xml:space="preserve">Prepared By: </w:t>
                            </w:r>
                          </w:p>
                        </w:tc>
                      </w:tr>
                    </w:tbl>
                    <w:bookmarkEnd w:id="10"/>
                    <w:bookmarkEnd w:id="11"/>
                    <w:p w14:paraId="26BA99DD" w14:textId="77777777" w:rsidR="00132D39" w:rsidRPr="00CC5557" w:rsidRDefault="00132D39" w:rsidP="00CC5557">
                      <w:pPr>
                        <w:rPr>
                          <w:color w:val="FFFFFF" w:themeColor="background1"/>
                        </w:rPr>
                      </w:pPr>
                      <w:r w:rsidRPr="00CC5557">
                        <w:rPr>
                          <w:color w:val="FFFFFF" w:themeColor="background1"/>
                        </w:rPr>
                        <w:t xml:space="preserve">‌AECOM Technical Services </w:t>
                      </w:r>
                    </w:p>
                    <w:p w14:paraId="5FAD699B" w14:textId="77777777" w:rsidR="00132D39" w:rsidRPr="00CC5557" w:rsidRDefault="00132D39" w:rsidP="00CC5557">
                      <w:pPr>
                        <w:rPr>
                          <w:color w:val="FFFFFF" w:themeColor="background1"/>
                        </w:rPr>
                      </w:pPr>
                      <w:r w:rsidRPr="00CC5557">
                        <w:rPr>
                          <w:color w:val="FFFFFF" w:themeColor="background1"/>
                        </w:rPr>
                        <w:t>13640 Briarwick Drive, Suite 200</w:t>
                      </w:r>
                    </w:p>
                    <w:p w14:paraId="1AB9539A" w14:textId="77777777" w:rsidR="00132D39" w:rsidRPr="00CC5557" w:rsidRDefault="00132D39" w:rsidP="00CC5557">
                      <w:pPr>
                        <w:rPr>
                          <w:color w:val="FFFFFF" w:themeColor="background1"/>
                        </w:rPr>
                      </w:pPr>
                      <w:r w:rsidRPr="00CC5557">
                        <w:rPr>
                          <w:color w:val="FFFFFF" w:themeColor="background1"/>
                        </w:rPr>
                        <w:t>Austin, TX 78729</w:t>
                      </w:r>
                    </w:p>
                    <w:p w14:paraId="52C8EAD3" w14:textId="77777777" w:rsidR="00132D39" w:rsidRPr="00CC5557" w:rsidRDefault="00132D39" w:rsidP="00CC5557">
                      <w:pPr>
                        <w:rPr>
                          <w:color w:val="FFFFFF" w:themeColor="background1"/>
                        </w:rPr>
                      </w:pPr>
                      <w:r w:rsidRPr="00CC5557">
                        <w:rPr>
                          <w:color w:val="FFFFFF" w:themeColor="background1"/>
                        </w:rPr>
                        <w:t>aecom.com</w:t>
                      </w:r>
                    </w:p>
                    <w:p w14:paraId="1910A75F" w14:textId="77777777" w:rsidR="00132D39" w:rsidRDefault="00132D39"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28B313AD" w:rsidR="00901BD9" w:rsidRDefault="00901BD9" w:rsidP="00901BD9">
      <w:pPr>
        <w:pStyle w:val="BodyText"/>
      </w:pP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590C3D8F" w:rsidR="00901BD9" w:rsidRPr="00EF4C85" w:rsidRDefault="00A96DFA"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July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0B578C44" w:rsidR="00901BD9" w:rsidRPr="00EF4C85" w:rsidRDefault="0077110D"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Draft </w:t>
            </w:r>
            <w:r w:rsidR="00901BD9"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EF45BA" w:rsidRPr="00901BD9" w14:paraId="7D7C54C5"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FB26712" w14:textId="4666F209" w:rsidR="00EF45BA" w:rsidRPr="00EF4C85" w:rsidRDefault="0077110D"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2907C9" w14:textId="76602E90" w:rsidR="00EF45BA" w:rsidRDefault="0077110D"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31C9997" w14:textId="62E74EB6" w:rsidR="00EF45BA" w:rsidRPr="00EF4C85" w:rsidRDefault="0077110D"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B3CFB2A" w14:textId="5EC37475" w:rsidR="00EF45BA" w:rsidRPr="00EF4C85" w:rsidRDefault="0077110D"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65B03219" w:rsidR="00901BD9" w:rsidRPr="008C01E1" w:rsidRDefault="00A96DFA"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July 11,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4B441E22" w:rsidR="00901BD9" w:rsidRPr="008C01E1" w:rsidRDefault="0077110D" w:rsidP="0077110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w:t>
            </w:r>
            <w:r w:rsidR="00861AD4">
              <w:rPr>
                <w:rFonts w:eastAsia="Times New Roman" w:cs="Times New Roman"/>
                <w:kern w:val="0"/>
                <w:sz w:val="20"/>
                <w:szCs w:val="24"/>
              </w:rPr>
              <w:t xml:space="preserve"> 2</w:t>
            </w:r>
            <w:r>
              <w:rPr>
                <w:rFonts w:eastAsia="Times New Roman" w:cs="Times New Roman"/>
                <w:kern w:val="0"/>
                <w:sz w:val="20"/>
                <w:szCs w:val="24"/>
              </w:rPr>
              <w:t>2</w:t>
            </w:r>
            <w:r w:rsidR="00A96DFA">
              <w:rPr>
                <w:rFonts w:eastAsia="Times New Roman" w:cs="Times New Roman"/>
                <w:kern w:val="0"/>
                <w:sz w:val="20"/>
                <w:szCs w:val="24"/>
              </w:rPr>
              <w:t>, 2022</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6FF67A76" w14:textId="77777777" w:rsidR="00F506DE"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F506DE">
        <w:rPr>
          <w:noProof/>
        </w:rPr>
        <w:t>1.</w:t>
      </w:r>
      <w:r w:rsidR="00F506DE">
        <w:rPr>
          <w:rFonts w:eastAsiaTheme="minorEastAsia" w:cstheme="minorBidi"/>
          <w:b w:val="0"/>
          <w:bCs w:val="0"/>
          <w:noProof/>
          <w:kern w:val="0"/>
          <w:sz w:val="22"/>
          <w:szCs w:val="22"/>
        </w:rPr>
        <w:tab/>
      </w:r>
      <w:r w:rsidR="00F506DE">
        <w:rPr>
          <w:noProof/>
        </w:rPr>
        <w:t>Introduction</w:t>
      </w:r>
      <w:r w:rsidR="00F506DE">
        <w:rPr>
          <w:noProof/>
        </w:rPr>
        <w:tab/>
      </w:r>
      <w:r w:rsidR="00F506DE">
        <w:rPr>
          <w:noProof/>
        </w:rPr>
        <w:fldChar w:fldCharType="begin"/>
      </w:r>
      <w:r w:rsidR="00F506DE">
        <w:rPr>
          <w:noProof/>
        </w:rPr>
        <w:instrText xml:space="preserve"> PAGEREF _Toc112102206 \h </w:instrText>
      </w:r>
      <w:r w:rsidR="00F506DE">
        <w:rPr>
          <w:noProof/>
        </w:rPr>
      </w:r>
      <w:r w:rsidR="00F506DE">
        <w:rPr>
          <w:noProof/>
        </w:rPr>
        <w:fldChar w:fldCharType="separate"/>
      </w:r>
      <w:r w:rsidR="0022688E">
        <w:rPr>
          <w:noProof/>
        </w:rPr>
        <w:t>1</w:t>
      </w:r>
      <w:r w:rsidR="00F506DE">
        <w:rPr>
          <w:noProof/>
        </w:rPr>
        <w:fldChar w:fldCharType="end"/>
      </w:r>
    </w:p>
    <w:p w14:paraId="5DC4ED10" w14:textId="77777777" w:rsidR="00F506DE" w:rsidRDefault="00F506DE">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_Toc112102207 \h </w:instrText>
      </w:r>
      <w:r>
        <w:rPr>
          <w:noProof/>
        </w:rPr>
      </w:r>
      <w:r>
        <w:rPr>
          <w:noProof/>
        </w:rPr>
        <w:fldChar w:fldCharType="separate"/>
      </w:r>
      <w:r w:rsidR="0022688E">
        <w:rPr>
          <w:noProof/>
        </w:rPr>
        <w:t>3</w:t>
      </w:r>
      <w:r>
        <w:rPr>
          <w:noProof/>
        </w:rPr>
        <w:fldChar w:fldCharType="end"/>
      </w:r>
    </w:p>
    <w:p w14:paraId="66C763BD" w14:textId="77777777" w:rsidR="00F506DE" w:rsidRDefault="00F506DE">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_Toc112102208 \h </w:instrText>
      </w:r>
      <w:r>
        <w:rPr>
          <w:noProof/>
        </w:rPr>
      </w:r>
      <w:r>
        <w:rPr>
          <w:noProof/>
        </w:rPr>
        <w:fldChar w:fldCharType="separate"/>
      </w:r>
      <w:r w:rsidR="0022688E">
        <w:rPr>
          <w:noProof/>
        </w:rPr>
        <w:t>3</w:t>
      </w:r>
      <w:r>
        <w:rPr>
          <w:noProof/>
        </w:rPr>
        <w:fldChar w:fldCharType="end"/>
      </w:r>
    </w:p>
    <w:p w14:paraId="0A4A3D34"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_Toc112102209 \h </w:instrText>
      </w:r>
      <w:r>
        <w:rPr>
          <w:noProof/>
        </w:rPr>
      </w:r>
      <w:r>
        <w:rPr>
          <w:noProof/>
        </w:rPr>
        <w:fldChar w:fldCharType="separate"/>
      </w:r>
      <w:r w:rsidR="0022688E">
        <w:rPr>
          <w:noProof/>
        </w:rPr>
        <w:t>3</w:t>
      </w:r>
      <w:r>
        <w:rPr>
          <w:noProof/>
        </w:rPr>
        <w:fldChar w:fldCharType="end"/>
      </w:r>
    </w:p>
    <w:p w14:paraId="5D1AAAD0"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_Toc112102210 \h </w:instrText>
      </w:r>
      <w:r>
        <w:rPr>
          <w:noProof/>
        </w:rPr>
      </w:r>
      <w:r>
        <w:rPr>
          <w:noProof/>
        </w:rPr>
        <w:fldChar w:fldCharType="separate"/>
      </w:r>
      <w:r w:rsidR="0022688E">
        <w:rPr>
          <w:noProof/>
        </w:rPr>
        <w:t>4</w:t>
      </w:r>
      <w:r>
        <w:rPr>
          <w:noProof/>
        </w:rPr>
        <w:fldChar w:fldCharType="end"/>
      </w:r>
    </w:p>
    <w:p w14:paraId="6317CCDF" w14:textId="77777777" w:rsidR="00F506DE" w:rsidRDefault="00F506DE">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Johnson Draw Watershed Source Terrain Data</w:t>
      </w:r>
      <w:r>
        <w:rPr>
          <w:noProof/>
        </w:rPr>
        <w:tab/>
      </w:r>
      <w:r>
        <w:rPr>
          <w:noProof/>
        </w:rPr>
        <w:fldChar w:fldCharType="begin"/>
      </w:r>
      <w:r>
        <w:rPr>
          <w:noProof/>
        </w:rPr>
        <w:instrText xml:space="preserve"> PAGEREF _Toc112102211 \h </w:instrText>
      </w:r>
      <w:r>
        <w:rPr>
          <w:noProof/>
        </w:rPr>
      </w:r>
      <w:r>
        <w:rPr>
          <w:noProof/>
        </w:rPr>
        <w:fldChar w:fldCharType="separate"/>
      </w:r>
      <w:r w:rsidR="0022688E">
        <w:rPr>
          <w:noProof/>
        </w:rPr>
        <w:t>5</w:t>
      </w:r>
      <w:r>
        <w:rPr>
          <w:noProof/>
        </w:rPr>
        <w:fldChar w:fldCharType="end"/>
      </w:r>
    </w:p>
    <w:p w14:paraId="231B62A7"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_Toc112102212 \h </w:instrText>
      </w:r>
      <w:r>
        <w:rPr>
          <w:noProof/>
        </w:rPr>
      </w:r>
      <w:r>
        <w:rPr>
          <w:noProof/>
        </w:rPr>
        <w:fldChar w:fldCharType="separate"/>
      </w:r>
      <w:r w:rsidR="0022688E">
        <w:rPr>
          <w:noProof/>
        </w:rPr>
        <w:t>6</w:t>
      </w:r>
      <w:r>
        <w:rPr>
          <w:noProof/>
        </w:rPr>
        <w:fldChar w:fldCharType="end"/>
      </w:r>
    </w:p>
    <w:p w14:paraId="6CA459C3"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_Toc112102213 \h </w:instrText>
      </w:r>
      <w:r>
        <w:rPr>
          <w:noProof/>
        </w:rPr>
      </w:r>
      <w:r>
        <w:rPr>
          <w:noProof/>
        </w:rPr>
        <w:fldChar w:fldCharType="separate"/>
      </w:r>
      <w:r w:rsidR="0022688E">
        <w:rPr>
          <w:noProof/>
        </w:rPr>
        <w:t>6</w:t>
      </w:r>
      <w:r>
        <w:rPr>
          <w:noProof/>
        </w:rPr>
        <w:fldChar w:fldCharType="end"/>
      </w:r>
    </w:p>
    <w:p w14:paraId="78147769" w14:textId="77777777" w:rsidR="00F506DE" w:rsidRDefault="00F506DE">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_Toc112102214 \h </w:instrText>
      </w:r>
      <w:r>
        <w:rPr>
          <w:noProof/>
        </w:rPr>
      </w:r>
      <w:r>
        <w:rPr>
          <w:noProof/>
        </w:rPr>
        <w:fldChar w:fldCharType="separate"/>
      </w:r>
      <w:r w:rsidR="0022688E">
        <w:rPr>
          <w:noProof/>
        </w:rPr>
        <w:t>6</w:t>
      </w:r>
      <w:r>
        <w:rPr>
          <w:noProof/>
        </w:rPr>
        <w:fldChar w:fldCharType="end"/>
      </w:r>
    </w:p>
    <w:p w14:paraId="4435F4CD"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_Toc112102215 \h </w:instrText>
      </w:r>
      <w:r>
        <w:rPr>
          <w:noProof/>
        </w:rPr>
      </w:r>
      <w:r>
        <w:rPr>
          <w:noProof/>
        </w:rPr>
        <w:fldChar w:fldCharType="separate"/>
      </w:r>
      <w:r w:rsidR="0022688E">
        <w:rPr>
          <w:noProof/>
        </w:rPr>
        <w:t>7</w:t>
      </w:r>
      <w:r>
        <w:rPr>
          <w:noProof/>
        </w:rPr>
        <w:fldChar w:fldCharType="end"/>
      </w:r>
    </w:p>
    <w:p w14:paraId="64FD2779"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_Toc112102216 \h </w:instrText>
      </w:r>
      <w:r>
        <w:rPr>
          <w:noProof/>
        </w:rPr>
      </w:r>
      <w:r>
        <w:rPr>
          <w:noProof/>
        </w:rPr>
        <w:fldChar w:fldCharType="separate"/>
      </w:r>
      <w:r w:rsidR="0022688E">
        <w:rPr>
          <w:noProof/>
        </w:rPr>
        <w:t>7</w:t>
      </w:r>
      <w:r>
        <w:rPr>
          <w:noProof/>
        </w:rPr>
        <w:fldChar w:fldCharType="end"/>
      </w:r>
    </w:p>
    <w:p w14:paraId="5EE04657"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_Toc112102217 \h </w:instrText>
      </w:r>
      <w:r>
        <w:rPr>
          <w:noProof/>
        </w:rPr>
      </w:r>
      <w:r>
        <w:rPr>
          <w:noProof/>
        </w:rPr>
        <w:fldChar w:fldCharType="separate"/>
      </w:r>
      <w:r w:rsidR="0022688E">
        <w:rPr>
          <w:noProof/>
        </w:rPr>
        <w:t>8</w:t>
      </w:r>
      <w:r>
        <w:rPr>
          <w:noProof/>
        </w:rPr>
        <w:fldChar w:fldCharType="end"/>
      </w:r>
    </w:p>
    <w:p w14:paraId="5CF75B55" w14:textId="77777777" w:rsidR="00F506DE" w:rsidRDefault="00F506DE">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_Toc112102218 \h </w:instrText>
      </w:r>
      <w:r>
        <w:rPr>
          <w:noProof/>
        </w:rPr>
      </w:r>
      <w:r>
        <w:rPr>
          <w:noProof/>
        </w:rPr>
        <w:fldChar w:fldCharType="separate"/>
      </w:r>
      <w:r w:rsidR="0022688E">
        <w:rPr>
          <w:noProof/>
        </w:rPr>
        <w:t>9</w:t>
      </w:r>
      <w:r>
        <w:rPr>
          <w:noProof/>
        </w:rPr>
        <w:fldChar w:fldCharType="end"/>
      </w:r>
    </w:p>
    <w:p w14:paraId="1877C305" w14:textId="77777777" w:rsidR="00F506DE" w:rsidRDefault="00F506DE">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_Toc112102219 \h </w:instrText>
      </w:r>
      <w:r>
        <w:rPr>
          <w:noProof/>
        </w:rPr>
      </w:r>
      <w:r>
        <w:rPr>
          <w:noProof/>
        </w:rPr>
        <w:fldChar w:fldCharType="separate"/>
      </w:r>
      <w:r w:rsidR="0022688E">
        <w:rPr>
          <w:noProof/>
        </w:rPr>
        <w:t>14</w:t>
      </w:r>
      <w:r>
        <w:rPr>
          <w:noProof/>
        </w:rPr>
        <w:fldChar w:fldCharType="end"/>
      </w:r>
    </w:p>
    <w:p w14:paraId="458142F3"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_Toc112102220 \h </w:instrText>
      </w:r>
      <w:r>
        <w:rPr>
          <w:noProof/>
        </w:rPr>
      </w:r>
      <w:r>
        <w:rPr>
          <w:noProof/>
        </w:rPr>
        <w:fldChar w:fldCharType="separate"/>
      </w:r>
      <w:r w:rsidR="0022688E">
        <w:rPr>
          <w:noProof/>
        </w:rPr>
        <w:t>17</w:t>
      </w:r>
      <w:r>
        <w:rPr>
          <w:noProof/>
        </w:rPr>
        <w:fldChar w:fldCharType="end"/>
      </w:r>
    </w:p>
    <w:p w14:paraId="0AF23D98" w14:textId="77777777" w:rsidR="00F506DE" w:rsidRDefault="00F506DE">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_Toc112102221 \h </w:instrText>
      </w:r>
      <w:r>
        <w:rPr>
          <w:noProof/>
        </w:rPr>
      </w:r>
      <w:r>
        <w:rPr>
          <w:noProof/>
        </w:rPr>
        <w:fldChar w:fldCharType="separate"/>
      </w:r>
      <w:r w:rsidR="0022688E">
        <w:rPr>
          <w:noProof/>
        </w:rPr>
        <w:t>17</w:t>
      </w:r>
      <w:r>
        <w:rPr>
          <w:noProof/>
        </w:rPr>
        <w:fldChar w:fldCharType="end"/>
      </w:r>
    </w:p>
    <w:p w14:paraId="0A31B77B" w14:textId="77777777" w:rsidR="00F506DE" w:rsidRDefault="00F506DE">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_Toc112102222 \h </w:instrText>
      </w:r>
      <w:r>
        <w:rPr>
          <w:noProof/>
        </w:rPr>
      </w:r>
      <w:r>
        <w:rPr>
          <w:noProof/>
        </w:rPr>
        <w:fldChar w:fldCharType="separate"/>
      </w:r>
      <w:r w:rsidR="0022688E">
        <w:rPr>
          <w:noProof/>
        </w:rPr>
        <w:t>18</w:t>
      </w:r>
      <w:r>
        <w:rPr>
          <w:noProof/>
        </w:rPr>
        <w:fldChar w:fldCharType="end"/>
      </w:r>
    </w:p>
    <w:p w14:paraId="30589332" w14:textId="77777777" w:rsidR="00F506DE" w:rsidRDefault="00F506DE">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_Toc112102223 \h </w:instrText>
      </w:r>
      <w:r>
        <w:rPr>
          <w:noProof/>
        </w:rPr>
      </w:r>
      <w:r>
        <w:rPr>
          <w:noProof/>
        </w:rPr>
        <w:fldChar w:fldCharType="separate"/>
      </w:r>
      <w:r w:rsidR="0022688E">
        <w:rPr>
          <w:noProof/>
        </w:rPr>
        <w:t>19</w:t>
      </w:r>
      <w:r>
        <w:rPr>
          <w:noProof/>
        </w:rPr>
        <w:fldChar w:fldCharType="end"/>
      </w:r>
    </w:p>
    <w:p w14:paraId="5113B0C4"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_Toc112102224 \h </w:instrText>
      </w:r>
      <w:r>
        <w:rPr>
          <w:noProof/>
        </w:rPr>
      </w:r>
      <w:r>
        <w:rPr>
          <w:noProof/>
        </w:rPr>
        <w:fldChar w:fldCharType="separate"/>
      </w:r>
      <w:r w:rsidR="0022688E">
        <w:rPr>
          <w:noProof/>
        </w:rPr>
        <w:t>20</w:t>
      </w:r>
      <w:r>
        <w:rPr>
          <w:noProof/>
        </w:rPr>
        <w:fldChar w:fldCharType="end"/>
      </w:r>
    </w:p>
    <w:p w14:paraId="7B71339B" w14:textId="77777777" w:rsidR="00F506DE" w:rsidRDefault="00F506DE">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_Toc112102225 \h </w:instrText>
      </w:r>
      <w:r>
        <w:rPr>
          <w:noProof/>
        </w:rPr>
      </w:r>
      <w:r>
        <w:rPr>
          <w:noProof/>
        </w:rPr>
        <w:fldChar w:fldCharType="separate"/>
      </w:r>
      <w:r w:rsidR="0022688E">
        <w:rPr>
          <w:noProof/>
        </w:rPr>
        <w:t>20</w:t>
      </w:r>
      <w:r>
        <w:rPr>
          <w:noProof/>
        </w:rPr>
        <w:fldChar w:fldCharType="end"/>
      </w:r>
    </w:p>
    <w:p w14:paraId="40D5AA6F" w14:textId="77777777" w:rsidR="00F506DE" w:rsidRDefault="00F506DE">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_Toc112102226 \h </w:instrText>
      </w:r>
      <w:r>
        <w:rPr>
          <w:noProof/>
        </w:rPr>
      </w:r>
      <w:r>
        <w:rPr>
          <w:noProof/>
        </w:rPr>
        <w:fldChar w:fldCharType="separate"/>
      </w:r>
      <w:r w:rsidR="0022688E">
        <w:rPr>
          <w:noProof/>
        </w:rPr>
        <w:t>21</w:t>
      </w:r>
      <w:r>
        <w:rPr>
          <w:noProof/>
        </w:rPr>
        <w:fldChar w:fldCharType="end"/>
      </w:r>
    </w:p>
    <w:p w14:paraId="5FF8382B" w14:textId="77777777" w:rsidR="00F506DE" w:rsidRDefault="00F506DE">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_Toc112102227 \h </w:instrText>
      </w:r>
      <w:r>
        <w:rPr>
          <w:noProof/>
        </w:rPr>
      </w:r>
      <w:r>
        <w:rPr>
          <w:noProof/>
        </w:rPr>
        <w:fldChar w:fldCharType="separate"/>
      </w:r>
      <w:r w:rsidR="0022688E">
        <w:rPr>
          <w:noProof/>
        </w:rPr>
        <w:t>23</w:t>
      </w:r>
      <w:r>
        <w:rPr>
          <w:noProof/>
        </w:rPr>
        <w:fldChar w:fldCharType="end"/>
      </w:r>
    </w:p>
    <w:p w14:paraId="508FAD46" w14:textId="77777777" w:rsidR="00F506DE" w:rsidRDefault="00F506DE">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_Toc112102228 \h </w:instrText>
      </w:r>
      <w:r>
        <w:rPr>
          <w:noProof/>
        </w:rPr>
      </w:r>
      <w:r>
        <w:rPr>
          <w:noProof/>
        </w:rPr>
        <w:fldChar w:fldCharType="separate"/>
      </w:r>
      <w:r w:rsidR="0022688E">
        <w:rPr>
          <w:noProof/>
        </w:rPr>
        <w:t>23</w:t>
      </w:r>
      <w:r>
        <w:rPr>
          <w:noProof/>
        </w:rPr>
        <w:fldChar w:fldCharType="end"/>
      </w:r>
    </w:p>
    <w:p w14:paraId="32F74699" w14:textId="77777777" w:rsidR="00F506DE" w:rsidRDefault="00F506DE">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_Toc112102229 \h </w:instrText>
      </w:r>
      <w:r>
        <w:rPr>
          <w:noProof/>
        </w:rPr>
      </w:r>
      <w:r>
        <w:rPr>
          <w:noProof/>
        </w:rPr>
        <w:fldChar w:fldCharType="separate"/>
      </w:r>
      <w:r w:rsidR="0022688E">
        <w:rPr>
          <w:noProof/>
        </w:rPr>
        <w:t>23</w:t>
      </w:r>
      <w:r>
        <w:rPr>
          <w:noProof/>
        </w:rPr>
        <w:fldChar w:fldCharType="end"/>
      </w:r>
    </w:p>
    <w:p w14:paraId="535C3233" w14:textId="77777777" w:rsidR="00F506DE" w:rsidRDefault="00F506DE">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_Toc112102230 \h </w:instrText>
      </w:r>
      <w:r>
        <w:rPr>
          <w:noProof/>
        </w:rPr>
      </w:r>
      <w:r>
        <w:rPr>
          <w:noProof/>
        </w:rPr>
        <w:fldChar w:fldCharType="separate"/>
      </w:r>
      <w:r w:rsidR="0022688E">
        <w:rPr>
          <w:noProof/>
        </w:rPr>
        <w:t>23</w:t>
      </w:r>
      <w:r>
        <w:rPr>
          <w:noProof/>
        </w:rPr>
        <w:fldChar w:fldCharType="end"/>
      </w:r>
    </w:p>
    <w:p w14:paraId="12FEA778"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_Toc112102231 \h </w:instrText>
      </w:r>
      <w:r>
        <w:rPr>
          <w:noProof/>
        </w:rPr>
      </w:r>
      <w:r>
        <w:rPr>
          <w:noProof/>
        </w:rPr>
        <w:fldChar w:fldCharType="separate"/>
      </w:r>
      <w:r w:rsidR="0022688E">
        <w:rPr>
          <w:noProof/>
        </w:rPr>
        <w:t>23</w:t>
      </w:r>
      <w:r>
        <w:rPr>
          <w:noProof/>
        </w:rPr>
        <w:fldChar w:fldCharType="end"/>
      </w:r>
    </w:p>
    <w:p w14:paraId="4E6B715F"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_Toc112102232 \h </w:instrText>
      </w:r>
      <w:r>
        <w:rPr>
          <w:noProof/>
        </w:rPr>
      </w:r>
      <w:r>
        <w:rPr>
          <w:noProof/>
        </w:rPr>
        <w:fldChar w:fldCharType="separate"/>
      </w:r>
      <w:r w:rsidR="0022688E">
        <w:rPr>
          <w:noProof/>
        </w:rPr>
        <w:t>23</w:t>
      </w:r>
      <w:r>
        <w:rPr>
          <w:noProof/>
        </w:rPr>
        <w:fldChar w:fldCharType="end"/>
      </w:r>
    </w:p>
    <w:p w14:paraId="0AE92DFE"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_Toc112102233 \h </w:instrText>
      </w:r>
      <w:r>
        <w:rPr>
          <w:noProof/>
        </w:rPr>
      </w:r>
      <w:r>
        <w:rPr>
          <w:noProof/>
        </w:rPr>
        <w:fldChar w:fldCharType="separate"/>
      </w:r>
      <w:r w:rsidR="0022688E">
        <w:rPr>
          <w:noProof/>
        </w:rPr>
        <w:t>24</w:t>
      </w:r>
      <w:r>
        <w:rPr>
          <w:noProof/>
        </w:rPr>
        <w:fldChar w:fldCharType="end"/>
      </w:r>
    </w:p>
    <w:p w14:paraId="2E963301"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Water Surface and Depth Grids</w:t>
      </w:r>
      <w:r>
        <w:rPr>
          <w:noProof/>
        </w:rPr>
        <w:tab/>
      </w:r>
      <w:r>
        <w:rPr>
          <w:noProof/>
        </w:rPr>
        <w:fldChar w:fldCharType="begin"/>
      </w:r>
      <w:r>
        <w:rPr>
          <w:noProof/>
        </w:rPr>
        <w:instrText xml:space="preserve"> PAGEREF _Toc112102234 \h </w:instrText>
      </w:r>
      <w:r>
        <w:rPr>
          <w:noProof/>
        </w:rPr>
      </w:r>
      <w:r>
        <w:rPr>
          <w:noProof/>
        </w:rPr>
        <w:fldChar w:fldCharType="separate"/>
      </w:r>
      <w:r w:rsidR="0022688E">
        <w:rPr>
          <w:noProof/>
        </w:rPr>
        <w:t>24</w:t>
      </w:r>
      <w:r>
        <w:rPr>
          <w:noProof/>
        </w:rPr>
        <w:fldChar w:fldCharType="end"/>
      </w:r>
    </w:p>
    <w:p w14:paraId="532F7D03"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4.1.5</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_Toc112102235 \h </w:instrText>
      </w:r>
      <w:r>
        <w:rPr>
          <w:noProof/>
        </w:rPr>
      </w:r>
      <w:r>
        <w:rPr>
          <w:noProof/>
        </w:rPr>
        <w:fldChar w:fldCharType="separate"/>
      </w:r>
      <w:r w:rsidR="0022688E">
        <w:rPr>
          <w:noProof/>
        </w:rPr>
        <w:t>24</w:t>
      </w:r>
      <w:r>
        <w:rPr>
          <w:noProof/>
        </w:rPr>
        <w:fldChar w:fldCharType="end"/>
      </w:r>
    </w:p>
    <w:p w14:paraId="5FDBB926" w14:textId="77777777" w:rsidR="00F506DE" w:rsidRDefault="00F506DE">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_Toc112102236 \h </w:instrText>
      </w:r>
      <w:r>
        <w:rPr>
          <w:noProof/>
        </w:rPr>
      </w:r>
      <w:r>
        <w:rPr>
          <w:noProof/>
        </w:rPr>
        <w:fldChar w:fldCharType="separate"/>
      </w:r>
      <w:r w:rsidR="0022688E">
        <w:rPr>
          <w:noProof/>
        </w:rPr>
        <w:t>24</w:t>
      </w:r>
      <w:r>
        <w:rPr>
          <w:noProof/>
        </w:rPr>
        <w:fldChar w:fldCharType="end"/>
      </w:r>
    </w:p>
    <w:p w14:paraId="0B5AD793"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_Toc112102237 \h </w:instrText>
      </w:r>
      <w:r>
        <w:rPr>
          <w:noProof/>
        </w:rPr>
      </w:r>
      <w:r>
        <w:rPr>
          <w:noProof/>
        </w:rPr>
        <w:fldChar w:fldCharType="separate"/>
      </w:r>
      <w:r w:rsidR="0022688E">
        <w:rPr>
          <w:noProof/>
        </w:rPr>
        <w:t>25</w:t>
      </w:r>
      <w:r>
        <w:rPr>
          <w:noProof/>
        </w:rPr>
        <w:fldChar w:fldCharType="end"/>
      </w:r>
    </w:p>
    <w:p w14:paraId="370CE40A"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_Toc112102238 \h </w:instrText>
      </w:r>
      <w:r>
        <w:rPr>
          <w:noProof/>
        </w:rPr>
      </w:r>
      <w:r>
        <w:rPr>
          <w:noProof/>
        </w:rPr>
        <w:fldChar w:fldCharType="separate"/>
      </w:r>
      <w:r w:rsidR="0022688E">
        <w:rPr>
          <w:noProof/>
        </w:rPr>
        <w:t>25</w:t>
      </w:r>
      <w:r>
        <w:rPr>
          <w:noProof/>
        </w:rPr>
        <w:fldChar w:fldCharType="end"/>
      </w:r>
    </w:p>
    <w:p w14:paraId="049531F9"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_Toc112102239 \h </w:instrText>
      </w:r>
      <w:r>
        <w:rPr>
          <w:noProof/>
        </w:rPr>
      </w:r>
      <w:r>
        <w:rPr>
          <w:noProof/>
        </w:rPr>
        <w:fldChar w:fldCharType="separate"/>
      </w:r>
      <w:r w:rsidR="0022688E">
        <w:rPr>
          <w:noProof/>
        </w:rPr>
        <w:t>25</w:t>
      </w:r>
      <w:r>
        <w:rPr>
          <w:noProof/>
        </w:rPr>
        <w:fldChar w:fldCharType="end"/>
      </w:r>
    </w:p>
    <w:p w14:paraId="6AAAC4DE"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_Toc112102240 \h </w:instrText>
      </w:r>
      <w:r>
        <w:rPr>
          <w:noProof/>
        </w:rPr>
      </w:r>
      <w:r>
        <w:rPr>
          <w:noProof/>
        </w:rPr>
        <w:fldChar w:fldCharType="separate"/>
      </w:r>
      <w:r w:rsidR="0022688E">
        <w:rPr>
          <w:noProof/>
        </w:rPr>
        <w:t>25</w:t>
      </w:r>
      <w:r>
        <w:rPr>
          <w:noProof/>
        </w:rPr>
        <w:fldChar w:fldCharType="end"/>
      </w:r>
    </w:p>
    <w:p w14:paraId="344F6752"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_Toc112102241 \h </w:instrText>
      </w:r>
      <w:r>
        <w:rPr>
          <w:noProof/>
        </w:rPr>
      </w:r>
      <w:r>
        <w:rPr>
          <w:noProof/>
        </w:rPr>
        <w:fldChar w:fldCharType="separate"/>
      </w:r>
      <w:r w:rsidR="0022688E">
        <w:rPr>
          <w:noProof/>
        </w:rPr>
        <w:t>25</w:t>
      </w:r>
      <w:r>
        <w:rPr>
          <w:noProof/>
        </w:rPr>
        <w:fldChar w:fldCharType="end"/>
      </w:r>
    </w:p>
    <w:p w14:paraId="653B7321" w14:textId="77777777" w:rsidR="00F506DE" w:rsidRDefault="00F506DE">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_Toc112102242 \h </w:instrText>
      </w:r>
      <w:r>
        <w:rPr>
          <w:noProof/>
        </w:rPr>
      </w:r>
      <w:r>
        <w:rPr>
          <w:noProof/>
        </w:rPr>
        <w:fldChar w:fldCharType="separate"/>
      </w:r>
      <w:r w:rsidR="0022688E">
        <w:rPr>
          <w:noProof/>
        </w:rPr>
        <w:t>27</w:t>
      </w:r>
      <w:r>
        <w:rPr>
          <w:noProof/>
        </w:rPr>
        <w:fldChar w:fldCharType="end"/>
      </w:r>
    </w:p>
    <w:p w14:paraId="34BC97A0" w14:textId="77777777" w:rsidR="00F506DE" w:rsidRDefault="00F506DE">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_Toc112102243 \h </w:instrText>
      </w:r>
      <w:r>
        <w:rPr>
          <w:noProof/>
        </w:rPr>
      </w:r>
      <w:r>
        <w:rPr>
          <w:noProof/>
        </w:rPr>
        <w:fldChar w:fldCharType="separate"/>
      </w:r>
      <w:r w:rsidR="0022688E">
        <w:rPr>
          <w:noProof/>
        </w:rPr>
        <w:t>29</w:t>
      </w:r>
      <w:r>
        <w:rPr>
          <w:noProof/>
        </w:rPr>
        <w:fldChar w:fldCharType="end"/>
      </w:r>
    </w:p>
    <w:p w14:paraId="42119869" w14:textId="77777777" w:rsidR="00F506DE" w:rsidRDefault="00F506DE">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_Toc112102244 \h </w:instrText>
      </w:r>
      <w:r>
        <w:rPr>
          <w:noProof/>
        </w:rPr>
      </w:r>
      <w:r>
        <w:rPr>
          <w:noProof/>
        </w:rPr>
        <w:fldChar w:fldCharType="separate"/>
      </w:r>
      <w:r w:rsidR="0022688E">
        <w:rPr>
          <w:noProof/>
        </w:rPr>
        <w:t>31</w:t>
      </w:r>
      <w:r>
        <w:rPr>
          <w:noProof/>
        </w:rPr>
        <w:fldChar w:fldCharType="end"/>
      </w:r>
    </w:p>
    <w:p w14:paraId="3810D255" w14:textId="77777777" w:rsidR="00F506DE" w:rsidRDefault="00F506DE">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_Toc112102245 \h </w:instrText>
      </w:r>
      <w:r>
        <w:rPr>
          <w:noProof/>
        </w:rPr>
      </w:r>
      <w:r>
        <w:rPr>
          <w:noProof/>
        </w:rPr>
        <w:fldChar w:fldCharType="separate"/>
      </w:r>
      <w:r w:rsidR="0022688E">
        <w:rPr>
          <w:noProof/>
        </w:rPr>
        <w:t>32</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3"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3"/>
    </w:p>
    <w:p w14:paraId="7BF54150" w14:textId="77777777" w:rsidR="00F506DE"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F506DE">
        <w:rPr>
          <w:noProof/>
        </w:rPr>
        <w:t>Figure 1: Johnson Draw Watershed</w:t>
      </w:r>
      <w:r w:rsidR="00F506DE">
        <w:rPr>
          <w:noProof/>
        </w:rPr>
        <w:tab/>
      </w:r>
      <w:r w:rsidR="00F506DE">
        <w:rPr>
          <w:noProof/>
        </w:rPr>
        <w:fldChar w:fldCharType="begin"/>
      </w:r>
      <w:r w:rsidR="00F506DE">
        <w:rPr>
          <w:noProof/>
        </w:rPr>
        <w:instrText xml:space="preserve"> PAGEREF _Toc112102246 \h </w:instrText>
      </w:r>
      <w:r w:rsidR="00F506DE">
        <w:rPr>
          <w:noProof/>
        </w:rPr>
      </w:r>
      <w:r w:rsidR="00F506DE">
        <w:rPr>
          <w:noProof/>
        </w:rPr>
        <w:fldChar w:fldCharType="separate"/>
      </w:r>
      <w:r w:rsidR="0022688E">
        <w:rPr>
          <w:noProof/>
        </w:rPr>
        <w:t>2</w:t>
      </w:r>
      <w:r w:rsidR="00F506DE">
        <w:rPr>
          <w:noProof/>
        </w:rPr>
        <w:fldChar w:fldCharType="end"/>
      </w:r>
    </w:p>
    <w:p w14:paraId="0AD7830A" w14:textId="77777777" w:rsidR="00F506DE" w:rsidRDefault="00F506DE">
      <w:pPr>
        <w:pStyle w:val="TableofFigures"/>
        <w:rPr>
          <w:rFonts w:eastAsiaTheme="minorEastAsia"/>
          <w:noProof/>
          <w:kern w:val="0"/>
          <w:sz w:val="22"/>
          <w:szCs w:val="22"/>
        </w:rPr>
      </w:pPr>
      <w:r>
        <w:rPr>
          <w:noProof/>
        </w:rPr>
        <w:t>Figure 2: Johnson Draw</w:t>
      </w:r>
      <w:r w:rsidRPr="006B06E0">
        <w:rPr>
          <w:noProof/>
          <w:color w:val="FF0000"/>
        </w:rPr>
        <w:t xml:space="preserve"> </w:t>
      </w:r>
      <w:r>
        <w:rPr>
          <w:noProof/>
        </w:rPr>
        <w:t>Watershed BLE Source Terrain Data</w:t>
      </w:r>
      <w:r>
        <w:rPr>
          <w:noProof/>
        </w:rPr>
        <w:tab/>
      </w:r>
      <w:r>
        <w:rPr>
          <w:noProof/>
        </w:rPr>
        <w:fldChar w:fldCharType="begin"/>
      </w:r>
      <w:r>
        <w:rPr>
          <w:noProof/>
        </w:rPr>
        <w:instrText xml:space="preserve"> PAGEREF _Toc112102247 \h </w:instrText>
      </w:r>
      <w:r>
        <w:rPr>
          <w:noProof/>
        </w:rPr>
      </w:r>
      <w:r>
        <w:rPr>
          <w:noProof/>
        </w:rPr>
        <w:fldChar w:fldCharType="separate"/>
      </w:r>
      <w:r w:rsidR="0022688E">
        <w:rPr>
          <w:noProof/>
        </w:rPr>
        <w:t>4</w:t>
      </w:r>
      <w:r>
        <w:rPr>
          <w:noProof/>
        </w:rPr>
        <w:fldChar w:fldCharType="end"/>
      </w:r>
    </w:p>
    <w:p w14:paraId="08CADC8B" w14:textId="77777777" w:rsidR="00F506DE" w:rsidRDefault="00F506DE">
      <w:pPr>
        <w:pStyle w:val="TableofFigures"/>
        <w:rPr>
          <w:rFonts w:eastAsiaTheme="minorEastAsia"/>
          <w:noProof/>
          <w:kern w:val="0"/>
          <w:sz w:val="22"/>
          <w:szCs w:val="22"/>
        </w:rPr>
      </w:pPr>
      <w:r>
        <w:rPr>
          <w:noProof/>
        </w:rPr>
        <w:t>Figure 3: RAS6 2D Computational Mesh and Boundary Conditions</w:t>
      </w:r>
      <w:r>
        <w:rPr>
          <w:noProof/>
        </w:rPr>
        <w:tab/>
      </w:r>
      <w:r>
        <w:rPr>
          <w:noProof/>
        </w:rPr>
        <w:fldChar w:fldCharType="begin"/>
      </w:r>
      <w:r>
        <w:rPr>
          <w:noProof/>
        </w:rPr>
        <w:instrText xml:space="preserve"> PAGEREF _Toc112102248 \h </w:instrText>
      </w:r>
      <w:r>
        <w:rPr>
          <w:noProof/>
        </w:rPr>
      </w:r>
      <w:r>
        <w:rPr>
          <w:noProof/>
        </w:rPr>
        <w:fldChar w:fldCharType="separate"/>
      </w:r>
      <w:r w:rsidR="0022688E">
        <w:rPr>
          <w:noProof/>
        </w:rPr>
        <w:t>8</w:t>
      </w:r>
      <w:r>
        <w:rPr>
          <w:noProof/>
        </w:rPr>
        <w:fldChar w:fldCharType="end"/>
      </w:r>
    </w:p>
    <w:p w14:paraId="697B8607" w14:textId="77777777" w:rsidR="00F506DE" w:rsidRDefault="00F506DE">
      <w:pPr>
        <w:pStyle w:val="TableofFigures"/>
        <w:rPr>
          <w:rFonts w:eastAsiaTheme="minorEastAsia"/>
          <w:noProof/>
          <w:kern w:val="0"/>
          <w:sz w:val="22"/>
          <w:szCs w:val="22"/>
        </w:rPr>
      </w:pPr>
      <w:r>
        <w:rPr>
          <w:noProof/>
        </w:rPr>
        <w:t>Figure 4: Excess Precipitation Hyetograph Applied to 2D Mesh – Whalen Lake/ Midland Draw</w:t>
      </w:r>
      <w:r>
        <w:rPr>
          <w:noProof/>
        </w:rPr>
        <w:tab/>
      </w:r>
      <w:r>
        <w:rPr>
          <w:noProof/>
        </w:rPr>
        <w:fldChar w:fldCharType="begin"/>
      </w:r>
      <w:r>
        <w:rPr>
          <w:noProof/>
        </w:rPr>
        <w:instrText xml:space="preserve"> PAGEREF _Toc112102249 \h </w:instrText>
      </w:r>
      <w:r>
        <w:rPr>
          <w:noProof/>
        </w:rPr>
      </w:r>
      <w:r>
        <w:rPr>
          <w:noProof/>
        </w:rPr>
        <w:fldChar w:fldCharType="separate"/>
      </w:r>
      <w:r w:rsidR="0022688E">
        <w:rPr>
          <w:noProof/>
        </w:rPr>
        <w:t>12</w:t>
      </w:r>
      <w:r>
        <w:rPr>
          <w:noProof/>
        </w:rPr>
        <w:fldChar w:fldCharType="end"/>
      </w:r>
    </w:p>
    <w:p w14:paraId="42D1A9F6" w14:textId="77777777" w:rsidR="00F506DE" w:rsidRDefault="00F506DE">
      <w:pPr>
        <w:pStyle w:val="TableofFigures"/>
        <w:rPr>
          <w:rFonts w:eastAsiaTheme="minorEastAsia"/>
          <w:noProof/>
          <w:kern w:val="0"/>
          <w:sz w:val="22"/>
          <w:szCs w:val="22"/>
        </w:rPr>
      </w:pPr>
      <w:r>
        <w:rPr>
          <w:noProof/>
        </w:rPr>
        <w:t>Figure 5: Excess Precipitation Hyetograph Applied to 2D Mesh – City of Midland/Midland Draw</w:t>
      </w:r>
      <w:r>
        <w:rPr>
          <w:noProof/>
        </w:rPr>
        <w:tab/>
      </w:r>
      <w:r>
        <w:rPr>
          <w:noProof/>
        </w:rPr>
        <w:fldChar w:fldCharType="begin"/>
      </w:r>
      <w:r>
        <w:rPr>
          <w:noProof/>
        </w:rPr>
        <w:instrText xml:space="preserve"> PAGEREF _Toc112102250 \h </w:instrText>
      </w:r>
      <w:r>
        <w:rPr>
          <w:noProof/>
        </w:rPr>
      </w:r>
      <w:r>
        <w:rPr>
          <w:noProof/>
        </w:rPr>
        <w:fldChar w:fldCharType="separate"/>
      </w:r>
      <w:r w:rsidR="0022688E">
        <w:rPr>
          <w:noProof/>
        </w:rPr>
        <w:t>12</w:t>
      </w:r>
      <w:r>
        <w:rPr>
          <w:noProof/>
        </w:rPr>
        <w:fldChar w:fldCharType="end"/>
      </w:r>
    </w:p>
    <w:p w14:paraId="00722008" w14:textId="77777777" w:rsidR="00F506DE" w:rsidRDefault="00F506DE">
      <w:pPr>
        <w:pStyle w:val="TableofFigures"/>
        <w:rPr>
          <w:rFonts w:eastAsiaTheme="minorEastAsia"/>
          <w:noProof/>
          <w:kern w:val="0"/>
          <w:sz w:val="22"/>
          <w:szCs w:val="22"/>
        </w:rPr>
      </w:pPr>
      <w:r>
        <w:rPr>
          <w:noProof/>
        </w:rPr>
        <w:t>Figure 6: Excess Precipitation Hyetograph Applied to 2D Mesh – Lower Monahans Draw</w:t>
      </w:r>
      <w:r>
        <w:rPr>
          <w:noProof/>
        </w:rPr>
        <w:tab/>
      </w:r>
      <w:r>
        <w:rPr>
          <w:noProof/>
        </w:rPr>
        <w:fldChar w:fldCharType="begin"/>
      </w:r>
      <w:r>
        <w:rPr>
          <w:noProof/>
        </w:rPr>
        <w:instrText xml:space="preserve"> PAGEREF _Toc112102251 \h </w:instrText>
      </w:r>
      <w:r>
        <w:rPr>
          <w:noProof/>
        </w:rPr>
      </w:r>
      <w:r>
        <w:rPr>
          <w:noProof/>
        </w:rPr>
        <w:fldChar w:fldCharType="separate"/>
      </w:r>
      <w:r w:rsidR="0022688E">
        <w:rPr>
          <w:noProof/>
        </w:rPr>
        <w:t>13</w:t>
      </w:r>
      <w:r>
        <w:rPr>
          <w:noProof/>
        </w:rPr>
        <w:fldChar w:fldCharType="end"/>
      </w:r>
    </w:p>
    <w:p w14:paraId="35438855" w14:textId="77777777" w:rsidR="00F506DE" w:rsidRDefault="00F506DE">
      <w:pPr>
        <w:pStyle w:val="TableofFigures"/>
        <w:rPr>
          <w:rFonts w:eastAsiaTheme="minorEastAsia"/>
          <w:noProof/>
          <w:kern w:val="0"/>
          <w:sz w:val="22"/>
          <w:szCs w:val="22"/>
        </w:rPr>
      </w:pPr>
      <w:r>
        <w:rPr>
          <w:noProof/>
        </w:rPr>
        <w:t>Figure 7: Excess Precipitation Hyetograph Applied to 2D Mesh – Upper Johnson Draw</w:t>
      </w:r>
      <w:r>
        <w:rPr>
          <w:noProof/>
        </w:rPr>
        <w:tab/>
      </w:r>
      <w:r>
        <w:rPr>
          <w:noProof/>
        </w:rPr>
        <w:fldChar w:fldCharType="begin"/>
      </w:r>
      <w:r>
        <w:rPr>
          <w:noProof/>
        </w:rPr>
        <w:instrText xml:space="preserve"> PAGEREF _Toc112102252 \h </w:instrText>
      </w:r>
      <w:r>
        <w:rPr>
          <w:noProof/>
        </w:rPr>
      </w:r>
      <w:r>
        <w:rPr>
          <w:noProof/>
        </w:rPr>
        <w:fldChar w:fldCharType="separate"/>
      </w:r>
      <w:r w:rsidR="0022688E">
        <w:rPr>
          <w:noProof/>
        </w:rPr>
        <w:t>13</w:t>
      </w:r>
      <w:r>
        <w:rPr>
          <w:noProof/>
        </w:rPr>
        <w:fldChar w:fldCharType="end"/>
      </w:r>
    </w:p>
    <w:p w14:paraId="7AD1EBE9" w14:textId="77777777" w:rsidR="00F506DE" w:rsidRDefault="00F506DE">
      <w:pPr>
        <w:pStyle w:val="TableofFigures"/>
        <w:rPr>
          <w:rFonts w:eastAsiaTheme="minorEastAsia"/>
          <w:noProof/>
          <w:kern w:val="0"/>
          <w:sz w:val="22"/>
          <w:szCs w:val="22"/>
        </w:rPr>
      </w:pPr>
      <w:r>
        <w:rPr>
          <w:noProof/>
        </w:rPr>
        <w:t>Figure 8: Inflow Hydrograph from Whalen Lake-Midland Draw to City of Midland-Midland Draw</w:t>
      </w:r>
      <w:r>
        <w:rPr>
          <w:noProof/>
        </w:rPr>
        <w:tab/>
      </w:r>
      <w:r>
        <w:rPr>
          <w:noProof/>
        </w:rPr>
        <w:fldChar w:fldCharType="begin"/>
      </w:r>
      <w:r>
        <w:rPr>
          <w:noProof/>
        </w:rPr>
        <w:instrText xml:space="preserve"> PAGEREF _Toc112102253 \h </w:instrText>
      </w:r>
      <w:r>
        <w:rPr>
          <w:noProof/>
        </w:rPr>
      </w:r>
      <w:r>
        <w:rPr>
          <w:noProof/>
        </w:rPr>
        <w:fldChar w:fldCharType="separate"/>
      </w:r>
      <w:r w:rsidR="0022688E">
        <w:rPr>
          <w:noProof/>
        </w:rPr>
        <w:t>14</w:t>
      </w:r>
      <w:r>
        <w:rPr>
          <w:noProof/>
        </w:rPr>
        <w:fldChar w:fldCharType="end"/>
      </w:r>
    </w:p>
    <w:p w14:paraId="6254367A" w14:textId="77777777" w:rsidR="00F506DE" w:rsidRDefault="00F506DE">
      <w:pPr>
        <w:pStyle w:val="TableofFigures"/>
        <w:rPr>
          <w:rFonts w:eastAsiaTheme="minorEastAsia"/>
          <w:noProof/>
          <w:kern w:val="0"/>
          <w:sz w:val="22"/>
          <w:szCs w:val="22"/>
        </w:rPr>
      </w:pPr>
      <w:r>
        <w:rPr>
          <w:noProof/>
        </w:rPr>
        <w:t>Figure 9: Inflow Hydrograph from City of Midland-Midland Draw to Lower Monahans Draw, 1 of 4</w:t>
      </w:r>
      <w:r>
        <w:rPr>
          <w:noProof/>
        </w:rPr>
        <w:tab/>
      </w:r>
      <w:r>
        <w:rPr>
          <w:noProof/>
        </w:rPr>
        <w:fldChar w:fldCharType="begin"/>
      </w:r>
      <w:r>
        <w:rPr>
          <w:noProof/>
        </w:rPr>
        <w:instrText xml:space="preserve"> PAGEREF _Toc112102254 \h </w:instrText>
      </w:r>
      <w:r>
        <w:rPr>
          <w:noProof/>
        </w:rPr>
      </w:r>
      <w:r>
        <w:rPr>
          <w:noProof/>
        </w:rPr>
        <w:fldChar w:fldCharType="separate"/>
      </w:r>
      <w:r w:rsidR="0022688E">
        <w:rPr>
          <w:noProof/>
        </w:rPr>
        <w:t>15</w:t>
      </w:r>
      <w:r>
        <w:rPr>
          <w:noProof/>
        </w:rPr>
        <w:fldChar w:fldCharType="end"/>
      </w:r>
    </w:p>
    <w:p w14:paraId="53BACCE5" w14:textId="77777777" w:rsidR="00F506DE" w:rsidRDefault="00F506DE">
      <w:pPr>
        <w:pStyle w:val="TableofFigures"/>
        <w:rPr>
          <w:rFonts w:eastAsiaTheme="minorEastAsia"/>
          <w:noProof/>
          <w:kern w:val="0"/>
          <w:sz w:val="22"/>
          <w:szCs w:val="22"/>
        </w:rPr>
      </w:pPr>
      <w:r>
        <w:rPr>
          <w:noProof/>
        </w:rPr>
        <w:t>Figure 10: Inflow Hydrograph from City of Midland-Midland Draw to Lower Monahans Draw, 2 of 4</w:t>
      </w:r>
      <w:r>
        <w:rPr>
          <w:noProof/>
        </w:rPr>
        <w:tab/>
      </w:r>
      <w:r>
        <w:rPr>
          <w:noProof/>
        </w:rPr>
        <w:fldChar w:fldCharType="begin"/>
      </w:r>
      <w:r>
        <w:rPr>
          <w:noProof/>
        </w:rPr>
        <w:instrText xml:space="preserve"> PAGEREF _Toc112102255 \h </w:instrText>
      </w:r>
      <w:r>
        <w:rPr>
          <w:noProof/>
        </w:rPr>
      </w:r>
      <w:r>
        <w:rPr>
          <w:noProof/>
        </w:rPr>
        <w:fldChar w:fldCharType="separate"/>
      </w:r>
      <w:r w:rsidR="0022688E">
        <w:rPr>
          <w:noProof/>
        </w:rPr>
        <w:t>15</w:t>
      </w:r>
      <w:r>
        <w:rPr>
          <w:noProof/>
        </w:rPr>
        <w:fldChar w:fldCharType="end"/>
      </w:r>
    </w:p>
    <w:p w14:paraId="40536095" w14:textId="77777777" w:rsidR="00F506DE" w:rsidRDefault="00F506DE">
      <w:pPr>
        <w:pStyle w:val="TableofFigures"/>
        <w:rPr>
          <w:rFonts w:eastAsiaTheme="minorEastAsia"/>
          <w:noProof/>
          <w:kern w:val="0"/>
          <w:sz w:val="22"/>
          <w:szCs w:val="22"/>
        </w:rPr>
      </w:pPr>
      <w:r>
        <w:rPr>
          <w:noProof/>
        </w:rPr>
        <w:t>Figure 11: Inflow Hydrograph from City of Midland-Midland Draw to Lower Monahans Draw, 3 of 4</w:t>
      </w:r>
      <w:r>
        <w:rPr>
          <w:noProof/>
        </w:rPr>
        <w:tab/>
      </w:r>
      <w:r>
        <w:rPr>
          <w:noProof/>
        </w:rPr>
        <w:fldChar w:fldCharType="begin"/>
      </w:r>
      <w:r>
        <w:rPr>
          <w:noProof/>
        </w:rPr>
        <w:instrText xml:space="preserve"> PAGEREF _Toc112102256 \h </w:instrText>
      </w:r>
      <w:r>
        <w:rPr>
          <w:noProof/>
        </w:rPr>
      </w:r>
      <w:r>
        <w:rPr>
          <w:noProof/>
        </w:rPr>
        <w:fldChar w:fldCharType="separate"/>
      </w:r>
      <w:r w:rsidR="0022688E">
        <w:rPr>
          <w:noProof/>
        </w:rPr>
        <w:t>16</w:t>
      </w:r>
      <w:r>
        <w:rPr>
          <w:noProof/>
        </w:rPr>
        <w:fldChar w:fldCharType="end"/>
      </w:r>
    </w:p>
    <w:p w14:paraId="59AD037A" w14:textId="77777777" w:rsidR="00F506DE" w:rsidRDefault="00F506DE">
      <w:pPr>
        <w:pStyle w:val="TableofFigures"/>
        <w:rPr>
          <w:rFonts w:eastAsiaTheme="minorEastAsia"/>
          <w:noProof/>
          <w:kern w:val="0"/>
          <w:sz w:val="22"/>
          <w:szCs w:val="22"/>
        </w:rPr>
      </w:pPr>
      <w:r>
        <w:rPr>
          <w:noProof/>
        </w:rPr>
        <w:t>Figure 12: Inflow Hydrograph from City of Midland-Midland Draw to Lower Monahans Draw, 4 of 4</w:t>
      </w:r>
      <w:r>
        <w:rPr>
          <w:noProof/>
        </w:rPr>
        <w:tab/>
      </w:r>
      <w:r>
        <w:rPr>
          <w:noProof/>
        </w:rPr>
        <w:fldChar w:fldCharType="begin"/>
      </w:r>
      <w:r>
        <w:rPr>
          <w:noProof/>
        </w:rPr>
        <w:instrText xml:space="preserve"> PAGEREF _Toc112102257 \h </w:instrText>
      </w:r>
      <w:r>
        <w:rPr>
          <w:noProof/>
        </w:rPr>
      </w:r>
      <w:r>
        <w:rPr>
          <w:noProof/>
        </w:rPr>
        <w:fldChar w:fldCharType="separate"/>
      </w:r>
      <w:r w:rsidR="0022688E">
        <w:rPr>
          <w:noProof/>
        </w:rPr>
        <w:t>16</w:t>
      </w:r>
      <w:r>
        <w:rPr>
          <w:noProof/>
        </w:rPr>
        <w:fldChar w:fldCharType="end"/>
      </w:r>
    </w:p>
    <w:p w14:paraId="5D6B46DF" w14:textId="77777777" w:rsidR="00F506DE" w:rsidRDefault="00F506DE">
      <w:pPr>
        <w:pStyle w:val="TableofFigures"/>
        <w:rPr>
          <w:rFonts w:eastAsiaTheme="minorEastAsia"/>
          <w:noProof/>
          <w:kern w:val="0"/>
          <w:sz w:val="22"/>
          <w:szCs w:val="22"/>
        </w:rPr>
      </w:pPr>
      <w:r>
        <w:rPr>
          <w:noProof/>
        </w:rPr>
        <w:t>Figure 13: Inflow Hydrograph from Upper Johnson Draw to Lower Monahans Draw</w:t>
      </w:r>
      <w:r>
        <w:rPr>
          <w:noProof/>
        </w:rPr>
        <w:tab/>
      </w:r>
      <w:r>
        <w:rPr>
          <w:noProof/>
        </w:rPr>
        <w:fldChar w:fldCharType="begin"/>
      </w:r>
      <w:r>
        <w:rPr>
          <w:noProof/>
        </w:rPr>
        <w:instrText xml:space="preserve"> PAGEREF _Toc112102258 \h </w:instrText>
      </w:r>
      <w:r>
        <w:rPr>
          <w:noProof/>
        </w:rPr>
      </w:r>
      <w:r>
        <w:rPr>
          <w:noProof/>
        </w:rPr>
        <w:fldChar w:fldCharType="separate"/>
      </w:r>
      <w:r w:rsidR="0022688E">
        <w:rPr>
          <w:noProof/>
        </w:rPr>
        <w:t>17</w:t>
      </w:r>
      <w:r>
        <w:rPr>
          <w:noProof/>
        </w:rPr>
        <w:fldChar w:fldCharType="end"/>
      </w:r>
    </w:p>
    <w:p w14:paraId="778AB3E6" w14:textId="77777777" w:rsidR="00F506DE" w:rsidRDefault="00F506DE">
      <w:pPr>
        <w:pStyle w:val="TableofFigures"/>
        <w:rPr>
          <w:rFonts w:eastAsiaTheme="minorEastAsia"/>
          <w:noProof/>
          <w:kern w:val="0"/>
          <w:sz w:val="22"/>
          <w:szCs w:val="22"/>
        </w:rPr>
      </w:pPr>
      <w:r>
        <w:rPr>
          <w:noProof/>
        </w:rPr>
        <w:t>Figure 14: V-notch Breakline Approach at Bridge Crossing</w:t>
      </w:r>
      <w:r>
        <w:rPr>
          <w:noProof/>
        </w:rPr>
        <w:tab/>
      </w:r>
      <w:r>
        <w:rPr>
          <w:noProof/>
        </w:rPr>
        <w:fldChar w:fldCharType="begin"/>
      </w:r>
      <w:r>
        <w:rPr>
          <w:noProof/>
        </w:rPr>
        <w:instrText xml:space="preserve"> PAGEREF _Toc112102259 \h </w:instrText>
      </w:r>
      <w:r>
        <w:rPr>
          <w:noProof/>
        </w:rPr>
      </w:r>
      <w:r>
        <w:rPr>
          <w:noProof/>
        </w:rPr>
        <w:fldChar w:fldCharType="separate"/>
      </w:r>
      <w:r w:rsidR="0022688E">
        <w:rPr>
          <w:noProof/>
        </w:rPr>
        <w:t>19</w:t>
      </w:r>
      <w:r>
        <w:rPr>
          <w:noProof/>
        </w:rPr>
        <w:fldChar w:fldCharType="end"/>
      </w:r>
    </w:p>
    <w:p w14:paraId="1F24650F" w14:textId="77777777" w:rsidR="00F506DE" w:rsidRDefault="00F506DE">
      <w:pPr>
        <w:pStyle w:val="TableofFigures"/>
        <w:rPr>
          <w:rFonts w:eastAsiaTheme="minorEastAsia"/>
          <w:noProof/>
          <w:kern w:val="0"/>
          <w:sz w:val="22"/>
          <w:szCs w:val="22"/>
        </w:rPr>
      </w:pPr>
      <w:r>
        <w:rPr>
          <w:noProof/>
        </w:rPr>
        <w:t>Figure 15: Calibration Comparison</w:t>
      </w:r>
      <w:r>
        <w:rPr>
          <w:noProof/>
        </w:rPr>
        <w:tab/>
      </w:r>
      <w:r>
        <w:rPr>
          <w:noProof/>
        </w:rPr>
        <w:fldChar w:fldCharType="begin"/>
      </w:r>
      <w:r>
        <w:rPr>
          <w:noProof/>
        </w:rPr>
        <w:instrText xml:space="preserve"> PAGEREF _Toc112102260 \h </w:instrText>
      </w:r>
      <w:r>
        <w:rPr>
          <w:noProof/>
        </w:rPr>
      </w:r>
      <w:r>
        <w:rPr>
          <w:noProof/>
        </w:rPr>
        <w:fldChar w:fldCharType="separate"/>
      </w:r>
      <w:r w:rsidR="0022688E">
        <w:rPr>
          <w:noProof/>
        </w:rPr>
        <w:t>22</w:t>
      </w:r>
      <w:r>
        <w:rPr>
          <w:noProof/>
        </w:rPr>
        <w:fldChar w:fldCharType="end"/>
      </w:r>
    </w:p>
    <w:p w14:paraId="5245B682" w14:textId="77777777" w:rsidR="00F506DE" w:rsidRDefault="00F506DE">
      <w:pPr>
        <w:pStyle w:val="TableofFigures"/>
        <w:rPr>
          <w:rFonts w:eastAsiaTheme="minorEastAsia"/>
          <w:noProof/>
          <w:kern w:val="0"/>
          <w:sz w:val="22"/>
          <w:szCs w:val="22"/>
        </w:rPr>
      </w:pPr>
      <w:r>
        <w:rPr>
          <w:noProof/>
        </w:rPr>
        <w:t>Figure 16: Johnson Draw Watershed CNMS Validation Results</w:t>
      </w:r>
      <w:r>
        <w:rPr>
          <w:noProof/>
        </w:rPr>
        <w:tab/>
      </w:r>
      <w:r>
        <w:rPr>
          <w:noProof/>
        </w:rPr>
        <w:fldChar w:fldCharType="begin"/>
      </w:r>
      <w:r>
        <w:rPr>
          <w:noProof/>
        </w:rPr>
        <w:instrText xml:space="preserve"> PAGEREF _Toc112102261 \h </w:instrText>
      </w:r>
      <w:r>
        <w:rPr>
          <w:noProof/>
        </w:rPr>
      </w:r>
      <w:r>
        <w:rPr>
          <w:noProof/>
        </w:rPr>
        <w:fldChar w:fldCharType="separate"/>
      </w:r>
      <w:r w:rsidR="0022688E">
        <w:rPr>
          <w:noProof/>
        </w:rPr>
        <w:t>28</w:t>
      </w:r>
      <w:r>
        <w:rPr>
          <w:noProof/>
        </w:rPr>
        <w:fldChar w:fldCharType="end"/>
      </w:r>
    </w:p>
    <w:p w14:paraId="57776CB2" w14:textId="77777777" w:rsidR="00F506DE" w:rsidRDefault="00F506DE">
      <w:pPr>
        <w:pStyle w:val="TableofFigures"/>
        <w:rPr>
          <w:rFonts w:eastAsiaTheme="minorEastAsia"/>
          <w:noProof/>
          <w:kern w:val="0"/>
          <w:sz w:val="22"/>
          <w:szCs w:val="22"/>
        </w:rPr>
      </w:pPr>
      <w:r>
        <w:rPr>
          <w:noProof/>
        </w:rPr>
        <w:t>Figure 17: Ranking of Johnson Draw Watershed HUC-12s</w:t>
      </w:r>
      <w:r>
        <w:rPr>
          <w:noProof/>
        </w:rPr>
        <w:tab/>
      </w:r>
      <w:r>
        <w:rPr>
          <w:noProof/>
        </w:rPr>
        <w:fldChar w:fldCharType="begin"/>
      </w:r>
      <w:r>
        <w:rPr>
          <w:noProof/>
        </w:rPr>
        <w:instrText xml:space="preserve"> PAGEREF _Toc112102262 \h </w:instrText>
      </w:r>
      <w:r>
        <w:rPr>
          <w:noProof/>
        </w:rPr>
      </w:r>
      <w:r>
        <w:rPr>
          <w:noProof/>
        </w:rPr>
        <w:fldChar w:fldCharType="separate"/>
      </w:r>
      <w:r w:rsidR="0022688E">
        <w:rPr>
          <w:noProof/>
        </w:rPr>
        <w:t>29</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2A26A893" w14:textId="77777777" w:rsidR="00F506DE"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bookmarkStart w:id="15" w:name="_GoBack"/>
      <w:bookmarkEnd w:id="15"/>
      <w:r w:rsidR="00F506DE">
        <w:rPr>
          <w:noProof/>
        </w:rPr>
        <w:t>Table 1: FEMA Vertical Accuracy Requirements for Leveraged Data</w:t>
      </w:r>
      <w:r w:rsidR="00F506DE">
        <w:rPr>
          <w:noProof/>
          <w:webHidden/>
        </w:rPr>
        <w:tab/>
      </w:r>
      <w:r w:rsidR="00F506DE">
        <w:rPr>
          <w:noProof/>
          <w:webHidden/>
        </w:rPr>
        <w:fldChar w:fldCharType="begin"/>
      </w:r>
      <w:r w:rsidR="00F506DE">
        <w:rPr>
          <w:noProof/>
          <w:webHidden/>
        </w:rPr>
        <w:instrText xml:space="preserve"> PAGEREF _Toc112102263 \h </w:instrText>
      </w:r>
      <w:r w:rsidR="00F506DE">
        <w:rPr>
          <w:noProof/>
          <w:webHidden/>
        </w:rPr>
      </w:r>
      <w:r w:rsidR="00F506DE">
        <w:rPr>
          <w:noProof/>
          <w:webHidden/>
        </w:rPr>
        <w:fldChar w:fldCharType="separate"/>
      </w:r>
      <w:r w:rsidR="0022688E">
        <w:rPr>
          <w:noProof/>
          <w:webHidden/>
        </w:rPr>
        <w:t>4</w:t>
      </w:r>
      <w:r w:rsidR="00F506DE">
        <w:rPr>
          <w:noProof/>
          <w:webHidden/>
        </w:rPr>
        <w:fldChar w:fldCharType="end"/>
      </w:r>
    </w:p>
    <w:p w14:paraId="281DE113" w14:textId="77777777" w:rsidR="00F506DE" w:rsidRDefault="00F506DE">
      <w:pPr>
        <w:pStyle w:val="TableofFigures"/>
        <w:rPr>
          <w:rFonts w:eastAsiaTheme="minorEastAsia"/>
          <w:noProof/>
          <w:kern w:val="0"/>
          <w:sz w:val="22"/>
          <w:szCs w:val="22"/>
        </w:rPr>
      </w:pPr>
      <w:r>
        <w:rPr>
          <w:noProof/>
        </w:rPr>
        <w:t>Table 2: LiDAR Topographic Data Available for the Johnson Draw Watershed</w:t>
      </w:r>
      <w:r>
        <w:rPr>
          <w:noProof/>
          <w:webHidden/>
        </w:rPr>
        <w:tab/>
      </w:r>
      <w:r>
        <w:rPr>
          <w:noProof/>
          <w:webHidden/>
        </w:rPr>
        <w:fldChar w:fldCharType="begin"/>
      </w:r>
      <w:r>
        <w:rPr>
          <w:noProof/>
          <w:webHidden/>
        </w:rPr>
        <w:instrText xml:space="preserve"> PAGEREF _Toc112102264 \h </w:instrText>
      </w:r>
      <w:r>
        <w:rPr>
          <w:noProof/>
          <w:webHidden/>
        </w:rPr>
      </w:r>
      <w:r>
        <w:rPr>
          <w:noProof/>
          <w:webHidden/>
        </w:rPr>
        <w:fldChar w:fldCharType="separate"/>
      </w:r>
      <w:r w:rsidR="0022688E">
        <w:rPr>
          <w:noProof/>
          <w:webHidden/>
        </w:rPr>
        <w:t>5</w:t>
      </w:r>
      <w:r>
        <w:rPr>
          <w:noProof/>
          <w:webHidden/>
        </w:rPr>
        <w:fldChar w:fldCharType="end"/>
      </w:r>
    </w:p>
    <w:p w14:paraId="1D506F4B" w14:textId="77777777" w:rsidR="00F506DE" w:rsidRDefault="00F506DE">
      <w:pPr>
        <w:pStyle w:val="TableofFigures"/>
        <w:rPr>
          <w:rFonts w:eastAsiaTheme="minorEastAsia"/>
          <w:noProof/>
          <w:kern w:val="0"/>
          <w:sz w:val="22"/>
          <w:szCs w:val="22"/>
        </w:rPr>
      </w:pPr>
      <w:r>
        <w:rPr>
          <w:noProof/>
        </w:rPr>
        <w:t>Table 3: Land Use(LU)-Soils-CN Matrix for Defining Initial Curve Number</w:t>
      </w:r>
      <w:r>
        <w:rPr>
          <w:noProof/>
          <w:webHidden/>
        </w:rPr>
        <w:tab/>
      </w:r>
      <w:r>
        <w:rPr>
          <w:noProof/>
          <w:webHidden/>
        </w:rPr>
        <w:fldChar w:fldCharType="begin"/>
      </w:r>
      <w:r>
        <w:rPr>
          <w:noProof/>
          <w:webHidden/>
        </w:rPr>
        <w:instrText xml:space="preserve"> PAGEREF _Toc112102265 \h </w:instrText>
      </w:r>
      <w:r>
        <w:rPr>
          <w:noProof/>
          <w:webHidden/>
        </w:rPr>
      </w:r>
      <w:r>
        <w:rPr>
          <w:noProof/>
          <w:webHidden/>
        </w:rPr>
        <w:fldChar w:fldCharType="separate"/>
      </w:r>
      <w:r w:rsidR="0022688E">
        <w:rPr>
          <w:noProof/>
          <w:webHidden/>
        </w:rPr>
        <w:t>9</w:t>
      </w:r>
      <w:r>
        <w:rPr>
          <w:noProof/>
          <w:webHidden/>
        </w:rPr>
        <w:fldChar w:fldCharType="end"/>
      </w:r>
    </w:p>
    <w:p w14:paraId="31CA5E79" w14:textId="77777777" w:rsidR="00F506DE" w:rsidRDefault="00F506DE">
      <w:pPr>
        <w:pStyle w:val="TableofFigures"/>
        <w:rPr>
          <w:rFonts w:eastAsiaTheme="minorEastAsia"/>
          <w:noProof/>
          <w:kern w:val="0"/>
          <w:sz w:val="22"/>
          <w:szCs w:val="22"/>
        </w:rPr>
      </w:pPr>
      <w:r>
        <w:rPr>
          <w:noProof/>
        </w:rPr>
        <w:t>Table 4: Rainfall-Runoff Curve Numbers</w:t>
      </w:r>
      <w:r>
        <w:rPr>
          <w:noProof/>
          <w:webHidden/>
        </w:rPr>
        <w:tab/>
      </w:r>
      <w:r>
        <w:rPr>
          <w:noProof/>
          <w:webHidden/>
        </w:rPr>
        <w:fldChar w:fldCharType="begin"/>
      </w:r>
      <w:r>
        <w:rPr>
          <w:noProof/>
          <w:webHidden/>
        </w:rPr>
        <w:instrText xml:space="preserve"> PAGEREF _Toc112102266 \h </w:instrText>
      </w:r>
      <w:r>
        <w:rPr>
          <w:noProof/>
          <w:webHidden/>
        </w:rPr>
      </w:r>
      <w:r>
        <w:rPr>
          <w:noProof/>
          <w:webHidden/>
        </w:rPr>
        <w:fldChar w:fldCharType="separate"/>
      </w:r>
      <w:r w:rsidR="0022688E">
        <w:rPr>
          <w:noProof/>
          <w:webHidden/>
        </w:rPr>
        <w:t>10</w:t>
      </w:r>
      <w:r>
        <w:rPr>
          <w:noProof/>
          <w:webHidden/>
        </w:rPr>
        <w:fldChar w:fldCharType="end"/>
      </w:r>
    </w:p>
    <w:p w14:paraId="3B9713B6" w14:textId="77777777" w:rsidR="00F506DE" w:rsidRDefault="00F506DE">
      <w:pPr>
        <w:pStyle w:val="TableofFigures"/>
        <w:rPr>
          <w:rFonts w:eastAsiaTheme="minorEastAsia"/>
          <w:noProof/>
          <w:kern w:val="0"/>
          <w:sz w:val="22"/>
          <w:szCs w:val="22"/>
        </w:rPr>
      </w:pPr>
      <w:r>
        <w:rPr>
          <w:noProof/>
        </w:rPr>
        <w:t>Table 5: Precipitation Totals estimated in HEC-HMS (post ARF)</w:t>
      </w:r>
      <w:r>
        <w:rPr>
          <w:noProof/>
          <w:webHidden/>
        </w:rPr>
        <w:tab/>
      </w:r>
      <w:r>
        <w:rPr>
          <w:noProof/>
          <w:webHidden/>
        </w:rPr>
        <w:fldChar w:fldCharType="begin"/>
      </w:r>
      <w:r>
        <w:rPr>
          <w:noProof/>
          <w:webHidden/>
        </w:rPr>
        <w:instrText xml:space="preserve"> PAGEREF _Toc112102267 \h </w:instrText>
      </w:r>
      <w:r>
        <w:rPr>
          <w:noProof/>
          <w:webHidden/>
        </w:rPr>
      </w:r>
      <w:r>
        <w:rPr>
          <w:noProof/>
          <w:webHidden/>
        </w:rPr>
        <w:fldChar w:fldCharType="separate"/>
      </w:r>
      <w:r w:rsidR="0022688E">
        <w:rPr>
          <w:noProof/>
          <w:webHidden/>
        </w:rPr>
        <w:t>11</w:t>
      </w:r>
      <w:r>
        <w:rPr>
          <w:noProof/>
          <w:webHidden/>
        </w:rPr>
        <w:fldChar w:fldCharType="end"/>
      </w:r>
    </w:p>
    <w:p w14:paraId="2DDBF919" w14:textId="77777777" w:rsidR="00F506DE" w:rsidRDefault="00F506DE">
      <w:pPr>
        <w:pStyle w:val="TableofFigures"/>
        <w:rPr>
          <w:rFonts w:eastAsiaTheme="minorEastAsia"/>
          <w:noProof/>
          <w:kern w:val="0"/>
          <w:sz w:val="22"/>
          <w:szCs w:val="22"/>
        </w:rPr>
      </w:pPr>
      <w:r>
        <w:rPr>
          <w:noProof/>
        </w:rPr>
        <w:t>Table 6: Total Excess Precipitation Applied to 2D Mesh</w:t>
      </w:r>
      <w:r>
        <w:rPr>
          <w:noProof/>
          <w:webHidden/>
        </w:rPr>
        <w:tab/>
      </w:r>
      <w:r>
        <w:rPr>
          <w:noProof/>
          <w:webHidden/>
        </w:rPr>
        <w:fldChar w:fldCharType="begin"/>
      </w:r>
      <w:r>
        <w:rPr>
          <w:noProof/>
          <w:webHidden/>
        </w:rPr>
        <w:instrText xml:space="preserve"> PAGEREF _Toc112102268 \h </w:instrText>
      </w:r>
      <w:r>
        <w:rPr>
          <w:noProof/>
          <w:webHidden/>
        </w:rPr>
      </w:r>
      <w:r>
        <w:rPr>
          <w:noProof/>
          <w:webHidden/>
        </w:rPr>
        <w:fldChar w:fldCharType="separate"/>
      </w:r>
      <w:r w:rsidR="0022688E">
        <w:rPr>
          <w:noProof/>
          <w:webHidden/>
        </w:rPr>
        <w:t>11</w:t>
      </w:r>
      <w:r>
        <w:rPr>
          <w:noProof/>
          <w:webHidden/>
        </w:rPr>
        <w:fldChar w:fldCharType="end"/>
      </w:r>
    </w:p>
    <w:p w14:paraId="6AEFEE99" w14:textId="77777777" w:rsidR="00F506DE" w:rsidRDefault="00F506DE">
      <w:pPr>
        <w:pStyle w:val="TableofFigures"/>
        <w:rPr>
          <w:rFonts w:eastAsiaTheme="minorEastAsia"/>
          <w:noProof/>
          <w:kern w:val="0"/>
          <w:sz w:val="22"/>
          <w:szCs w:val="22"/>
        </w:rPr>
      </w:pPr>
      <w:r>
        <w:rPr>
          <w:noProof/>
        </w:rPr>
        <w:t>Table 7: NLCD 2019 Manning's n Roughness Matrix</w:t>
      </w:r>
      <w:r>
        <w:rPr>
          <w:noProof/>
          <w:webHidden/>
        </w:rPr>
        <w:tab/>
      </w:r>
      <w:r>
        <w:rPr>
          <w:noProof/>
          <w:webHidden/>
        </w:rPr>
        <w:fldChar w:fldCharType="begin"/>
      </w:r>
      <w:r>
        <w:rPr>
          <w:noProof/>
          <w:webHidden/>
        </w:rPr>
        <w:instrText xml:space="preserve"> PAGEREF _Toc112102269 \h </w:instrText>
      </w:r>
      <w:r>
        <w:rPr>
          <w:noProof/>
          <w:webHidden/>
        </w:rPr>
      </w:r>
      <w:r>
        <w:rPr>
          <w:noProof/>
          <w:webHidden/>
        </w:rPr>
        <w:fldChar w:fldCharType="separate"/>
      </w:r>
      <w:r w:rsidR="0022688E">
        <w:rPr>
          <w:noProof/>
          <w:webHidden/>
        </w:rPr>
        <w:t>18</w:t>
      </w:r>
      <w:r>
        <w:rPr>
          <w:noProof/>
          <w:webHidden/>
        </w:rPr>
        <w:fldChar w:fldCharType="end"/>
      </w:r>
    </w:p>
    <w:p w14:paraId="11A15E78" w14:textId="77777777" w:rsidR="00F506DE" w:rsidRDefault="00F506DE">
      <w:pPr>
        <w:pStyle w:val="TableofFigures"/>
        <w:rPr>
          <w:rFonts w:eastAsiaTheme="minorEastAsia"/>
          <w:noProof/>
          <w:kern w:val="0"/>
          <w:sz w:val="22"/>
          <w:szCs w:val="22"/>
        </w:rPr>
      </w:pPr>
      <w:r>
        <w:rPr>
          <w:noProof/>
        </w:rPr>
        <w:t>Table 8: Communities with 2D Mesh Refinement</w:t>
      </w:r>
      <w:r>
        <w:rPr>
          <w:noProof/>
          <w:webHidden/>
        </w:rPr>
        <w:tab/>
      </w:r>
      <w:r>
        <w:rPr>
          <w:noProof/>
          <w:webHidden/>
        </w:rPr>
        <w:fldChar w:fldCharType="begin"/>
      </w:r>
      <w:r>
        <w:rPr>
          <w:noProof/>
          <w:webHidden/>
        </w:rPr>
        <w:instrText xml:space="preserve"> PAGEREF _Toc112102270 \h </w:instrText>
      </w:r>
      <w:r>
        <w:rPr>
          <w:noProof/>
          <w:webHidden/>
        </w:rPr>
      </w:r>
      <w:r>
        <w:rPr>
          <w:noProof/>
          <w:webHidden/>
        </w:rPr>
        <w:fldChar w:fldCharType="separate"/>
      </w:r>
      <w:r w:rsidR="0022688E">
        <w:rPr>
          <w:noProof/>
          <w:webHidden/>
        </w:rPr>
        <w:t>20</w:t>
      </w:r>
      <w:r>
        <w:rPr>
          <w:noProof/>
          <w:webHidden/>
        </w:rPr>
        <w:fldChar w:fldCharType="end"/>
      </w:r>
    </w:p>
    <w:p w14:paraId="76B1D0DF" w14:textId="77777777" w:rsidR="00F506DE" w:rsidRDefault="00F506DE">
      <w:pPr>
        <w:pStyle w:val="TableofFigures"/>
        <w:rPr>
          <w:rFonts w:eastAsiaTheme="minorEastAsia"/>
          <w:noProof/>
          <w:kern w:val="0"/>
          <w:sz w:val="22"/>
          <w:szCs w:val="22"/>
        </w:rPr>
      </w:pPr>
      <w:r>
        <w:rPr>
          <w:noProof/>
        </w:rPr>
        <w:t>Table 9: Effective and Model Base Flood Elevation(BFE) Comparison after calibration</w:t>
      </w:r>
      <w:r>
        <w:rPr>
          <w:noProof/>
          <w:webHidden/>
        </w:rPr>
        <w:tab/>
      </w:r>
      <w:r>
        <w:rPr>
          <w:noProof/>
          <w:webHidden/>
        </w:rPr>
        <w:fldChar w:fldCharType="begin"/>
      </w:r>
      <w:r>
        <w:rPr>
          <w:noProof/>
          <w:webHidden/>
        </w:rPr>
        <w:instrText xml:space="preserve"> PAGEREF _Toc112102271 \h </w:instrText>
      </w:r>
      <w:r>
        <w:rPr>
          <w:noProof/>
          <w:webHidden/>
        </w:rPr>
      </w:r>
      <w:r>
        <w:rPr>
          <w:noProof/>
          <w:webHidden/>
        </w:rPr>
        <w:fldChar w:fldCharType="separate"/>
      </w:r>
      <w:r w:rsidR="0022688E">
        <w:rPr>
          <w:noProof/>
          <w:webHidden/>
        </w:rPr>
        <w:t>20</w:t>
      </w:r>
      <w:r>
        <w:rPr>
          <w:noProof/>
          <w:webHidden/>
        </w:rPr>
        <w:fldChar w:fldCharType="end"/>
      </w:r>
    </w:p>
    <w:p w14:paraId="1EA6EC75" w14:textId="77777777" w:rsidR="00F506DE" w:rsidRDefault="00F506DE">
      <w:pPr>
        <w:pStyle w:val="TableofFigures"/>
        <w:rPr>
          <w:rFonts w:eastAsiaTheme="minorEastAsia"/>
          <w:noProof/>
          <w:kern w:val="0"/>
          <w:sz w:val="22"/>
          <w:szCs w:val="22"/>
        </w:rPr>
      </w:pPr>
      <w:r>
        <w:rPr>
          <w:noProof/>
        </w:rPr>
        <w:t>Table 10: Calibration Results</w:t>
      </w:r>
      <w:r>
        <w:rPr>
          <w:noProof/>
          <w:webHidden/>
        </w:rPr>
        <w:tab/>
      </w:r>
      <w:r>
        <w:rPr>
          <w:noProof/>
          <w:webHidden/>
        </w:rPr>
        <w:fldChar w:fldCharType="begin"/>
      </w:r>
      <w:r>
        <w:rPr>
          <w:noProof/>
          <w:webHidden/>
        </w:rPr>
        <w:instrText xml:space="preserve"> PAGEREF _Toc112102272 \h </w:instrText>
      </w:r>
      <w:r>
        <w:rPr>
          <w:noProof/>
          <w:webHidden/>
        </w:rPr>
      </w:r>
      <w:r>
        <w:rPr>
          <w:noProof/>
          <w:webHidden/>
        </w:rPr>
        <w:fldChar w:fldCharType="separate"/>
      </w:r>
      <w:r w:rsidR="0022688E">
        <w:rPr>
          <w:noProof/>
          <w:webHidden/>
        </w:rPr>
        <w:t>21</w:t>
      </w:r>
      <w:r>
        <w:rPr>
          <w:noProof/>
          <w:webHidden/>
        </w:rPr>
        <w:fldChar w:fldCharType="end"/>
      </w:r>
    </w:p>
    <w:p w14:paraId="04C9F822" w14:textId="77777777" w:rsidR="00F506DE" w:rsidRDefault="00F506DE">
      <w:pPr>
        <w:pStyle w:val="TableofFigures"/>
        <w:rPr>
          <w:rFonts w:eastAsiaTheme="minorEastAsia"/>
          <w:noProof/>
          <w:kern w:val="0"/>
          <w:sz w:val="22"/>
          <w:szCs w:val="22"/>
        </w:rPr>
      </w:pPr>
      <w:r>
        <w:rPr>
          <w:noProof/>
        </w:rPr>
        <w:t>Table 11: Mapping Threshold Matrix</w:t>
      </w:r>
      <w:r>
        <w:rPr>
          <w:noProof/>
          <w:webHidden/>
        </w:rPr>
        <w:tab/>
      </w:r>
      <w:r>
        <w:rPr>
          <w:noProof/>
          <w:webHidden/>
        </w:rPr>
        <w:fldChar w:fldCharType="begin"/>
      </w:r>
      <w:r>
        <w:rPr>
          <w:noProof/>
          <w:webHidden/>
        </w:rPr>
        <w:instrText xml:space="preserve"> PAGEREF _Toc112102273 \h </w:instrText>
      </w:r>
      <w:r>
        <w:rPr>
          <w:noProof/>
          <w:webHidden/>
        </w:rPr>
      </w:r>
      <w:r>
        <w:rPr>
          <w:noProof/>
          <w:webHidden/>
        </w:rPr>
        <w:fldChar w:fldCharType="separate"/>
      </w:r>
      <w:r w:rsidR="0022688E">
        <w:rPr>
          <w:noProof/>
          <w:webHidden/>
        </w:rPr>
        <w:t>24</w:t>
      </w:r>
      <w:r>
        <w:rPr>
          <w:noProof/>
          <w:webHidden/>
        </w:rPr>
        <w:fldChar w:fldCharType="end"/>
      </w:r>
    </w:p>
    <w:p w14:paraId="5340E999" w14:textId="77777777" w:rsidR="00F506DE" w:rsidRDefault="00F506DE">
      <w:pPr>
        <w:pStyle w:val="TableofFigures"/>
        <w:rPr>
          <w:rFonts w:eastAsiaTheme="minorEastAsia"/>
          <w:noProof/>
          <w:kern w:val="0"/>
          <w:sz w:val="22"/>
          <w:szCs w:val="22"/>
        </w:rPr>
      </w:pPr>
      <w:r>
        <w:rPr>
          <w:noProof/>
        </w:rPr>
        <w:t>Table 12: Zone A Initial Assessment Results</w:t>
      </w:r>
      <w:r>
        <w:rPr>
          <w:noProof/>
          <w:webHidden/>
        </w:rPr>
        <w:tab/>
      </w:r>
      <w:r>
        <w:rPr>
          <w:noProof/>
          <w:webHidden/>
        </w:rPr>
        <w:fldChar w:fldCharType="begin"/>
      </w:r>
      <w:r>
        <w:rPr>
          <w:noProof/>
          <w:webHidden/>
        </w:rPr>
        <w:instrText xml:space="preserve"> PAGEREF _Toc112102274 \h </w:instrText>
      </w:r>
      <w:r>
        <w:rPr>
          <w:noProof/>
          <w:webHidden/>
        </w:rPr>
      </w:r>
      <w:r>
        <w:rPr>
          <w:noProof/>
          <w:webHidden/>
        </w:rPr>
        <w:fldChar w:fldCharType="separate"/>
      </w:r>
      <w:r w:rsidR="0022688E">
        <w:rPr>
          <w:noProof/>
          <w:webHidden/>
        </w:rPr>
        <w:t>25</w:t>
      </w:r>
      <w:r>
        <w:rPr>
          <w:noProof/>
          <w:webHidden/>
        </w:rPr>
        <w:fldChar w:fldCharType="end"/>
      </w:r>
    </w:p>
    <w:p w14:paraId="7C4E63BA" w14:textId="77777777" w:rsidR="00F506DE" w:rsidRDefault="00F506DE">
      <w:pPr>
        <w:pStyle w:val="TableofFigures"/>
        <w:rPr>
          <w:rFonts w:eastAsiaTheme="minorEastAsia"/>
          <w:noProof/>
          <w:kern w:val="0"/>
          <w:sz w:val="22"/>
          <w:szCs w:val="22"/>
        </w:rPr>
      </w:pPr>
      <w:r>
        <w:rPr>
          <w:noProof/>
        </w:rPr>
        <w:t>Table 13: BLE Comparison Results</w:t>
      </w:r>
      <w:r>
        <w:rPr>
          <w:noProof/>
          <w:webHidden/>
        </w:rPr>
        <w:tab/>
      </w:r>
      <w:r>
        <w:rPr>
          <w:noProof/>
          <w:webHidden/>
        </w:rPr>
        <w:fldChar w:fldCharType="begin"/>
      </w:r>
      <w:r>
        <w:rPr>
          <w:noProof/>
          <w:webHidden/>
        </w:rPr>
        <w:instrText xml:space="preserve"> PAGEREF _Toc112102275 \h </w:instrText>
      </w:r>
      <w:r>
        <w:rPr>
          <w:noProof/>
          <w:webHidden/>
        </w:rPr>
      </w:r>
      <w:r>
        <w:rPr>
          <w:noProof/>
          <w:webHidden/>
        </w:rPr>
        <w:fldChar w:fldCharType="separate"/>
      </w:r>
      <w:r w:rsidR="0022688E">
        <w:rPr>
          <w:noProof/>
          <w:webHidden/>
        </w:rPr>
        <w:t>26</w:t>
      </w:r>
      <w:r>
        <w:rPr>
          <w:noProof/>
          <w:webHidden/>
        </w:rPr>
        <w:fldChar w:fldCharType="end"/>
      </w:r>
    </w:p>
    <w:p w14:paraId="6654CBE8" w14:textId="77777777" w:rsidR="00F506DE" w:rsidRDefault="00F506DE">
      <w:pPr>
        <w:pStyle w:val="TableofFigures"/>
        <w:rPr>
          <w:rFonts w:eastAsiaTheme="minorEastAsia"/>
          <w:noProof/>
          <w:kern w:val="0"/>
          <w:sz w:val="22"/>
          <w:szCs w:val="22"/>
        </w:rPr>
      </w:pPr>
      <w:r>
        <w:rPr>
          <w:noProof/>
        </w:rPr>
        <w:t>Table 14: Zone A Validation Results</w:t>
      </w:r>
      <w:r>
        <w:rPr>
          <w:noProof/>
          <w:webHidden/>
        </w:rPr>
        <w:tab/>
      </w:r>
      <w:r>
        <w:rPr>
          <w:noProof/>
          <w:webHidden/>
        </w:rPr>
        <w:fldChar w:fldCharType="begin"/>
      </w:r>
      <w:r>
        <w:rPr>
          <w:noProof/>
          <w:webHidden/>
        </w:rPr>
        <w:instrText xml:space="preserve"> PAGEREF _Toc112102276 \h </w:instrText>
      </w:r>
      <w:r>
        <w:rPr>
          <w:noProof/>
          <w:webHidden/>
        </w:rPr>
      </w:r>
      <w:r>
        <w:rPr>
          <w:noProof/>
          <w:webHidden/>
        </w:rPr>
        <w:fldChar w:fldCharType="separate"/>
      </w:r>
      <w:r w:rsidR="0022688E">
        <w:rPr>
          <w:noProof/>
          <w:webHidden/>
        </w:rPr>
        <w:t>27</w:t>
      </w:r>
      <w:r>
        <w:rPr>
          <w:noProof/>
          <w:webHidden/>
        </w:rPr>
        <w:fldChar w:fldCharType="end"/>
      </w:r>
    </w:p>
    <w:p w14:paraId="5E1F6E5A" w14:textId="77777777" w:rsidR="00F506DE" w:rsidRDefault="00F506DE">
      <w:pPr>
        <w:pStyle w:val="TableofFigures"/>
        <w:rPr>
          <w:rFonts w:eastAsiaTheme="minorEastAsia"/>
          <w:noProof/>
          <w:kern w:val="0"/>
          <w:sz w:val="22"/>
          <w:szCs w:val="22"/>
        </w:rPr>
      </w:pPr>
      <w:r>
        <w:rPr>
          <w:noProof/>
        </w:rPr>
        <w:t>Table 15: Hazus 5.0 Results for 1-Percent-Annual-Chance (100 year) Scenario</w:t>
      </w:r>
      <w:r>
        <w:rPr>
          <w:noProof/>
          <w:webHidden/>
        </w:rPr>
        <w:tab/>
      </w:r>
      <w:r>
        <w:rPr>
          <w:noProof/>
          <w:webHidden/>
        </w:rPr>
        <w:fldChar w:fldCharType="begin"/>
      </w:r>
      <w:r>
        <w:rPr>
          <w:noProof/>
          <w:webHidden/>
        </w:rPr>
        <w:instrText xml:space="preserve"> PAGEREF _Toc112102277 \h </w:instrText>
      </w:r>
      <w:r>
        <w:rPr>
          <w:noProof/>
          <w:webHidden/>
        </w:rPr>
      </w:r>
      <w:r>
        <w:rPr>
          <w:noProof/>
          <w:webHidden/>
        </w:rPr>
        <w:fldChar w:fldCharType="separate"/>
      </w:r>
      <w:r w:rsidR="0022688E">
        <w:rPr>
          <w:noProof/>
          <w:webHidden/>
        </w:rPr>
        <w:t>30</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6" w:name="_Toc29880992"/>
      <w:bookmarkStart w:id="17" w:name="_Toc80634257"/>
      <w:bookmarkStart w:id="18" w:name="BodyContent"/>
      <w:bookmarkStart w:id="19" w:name="_Toc112102206"/>
      <w:r>
        <w:lastRenderedPageBreak/>
        <w:t>Introduction</w:t>
      </w:r>
      <w:bookmarkEnd w:id="16"/>
      <w:bookmarkEnd w:id="17"/>
      <w:bookmarkEnd w:id="19"/>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46692EEA"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9A469A">
        <w:t>Johnson Draw</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0" w:name="_Hlk102076018"/>
      <w:r w:rsidR="00556934">
        <w:t>Hydrologic Unit Code (HUC)</w:t>
      </w:r>
      <w:bookmarkEnd w:id="20"/>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7E53D2F1" w:rsidR="00DC02A6" w:rsidRDefault="002A75EF" w:rsidP="002A75EF">
      <w:pPr>
        <w:pStyle w:val="BodyText"/>
      </w:pPr>
      <w:r w:rsidRPr="001F7B2E">
        <w:t xml:space="preserve">The </w:t>
      </w:r>
      <w:r w:rsidR="009A469A">
        <w:t>Johnson Draw</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Task Order </w:t>
      </w:r>
      <w:r w:rsidR="00A96DFA">
        <w:t>10</w:t>
      </w:r>
      <w:r w:rsidR="0022440D" w:rsidRPr="001F7B2E">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22688E">
        <w:t xml:space="preserve">Figure </w:t>
      </w:r>
      <w:r w:rsidR="0022688E">
        <w:rPr>
          <w:noProof/>
        </w:rPr>
        <w:t>1</w:t>
      </w:r>
      <w:r>
        <w:fldChar w:fldCharType="end"/>
      </w:r>
      <w:r>
        <w:t xml:space="preserve"> </w:t>
      </w:r>
      <w:r w:rsidRPr="00DC02A6">
        <w:t xml:space="preserve">depicts the </w:t>
      </w:r>
      <w:r w:rsidR="009A469A">
        <w:t>Johnson Draw</w:t>
      </w:r>
      <w:r w:rsidR="000B4D21">
        <w:t xml:space="preserve"> </w:t>
      </w:r>
      <w:r w:rsidR="005C72F6">
        <w:t>w</w:t>
      </w:r>
      <w:r w:rsidRPr="00DC02A6">
        <w:t>atershed footprint.</w:t>
      </w:r>
    </w:p>
    <w:p w14:paraId="21D5CE2F" w14:textId="01234718" w:rsidR="00DC02A6" w:rsidRDefault="001C6773" w:rsidP="00192AC2">
      <w:pPr>
        <w:pStyle w:val="BodyText"/>
        <w:keepNext/>
        <w:jc w:val="center"/>
      </w:pPr>
      <w:r w:rsidRPr="001C6773">
        <w:t xml:space="preserve"> </w:t>
      </w:r>
      <w:r w:rsidR="0052186D">
        <w:rPr>
          <w:noProof/>
        </w:rPr>
        <w:drawing>
          <wp:inline distT="0" distB="0" distL="0" distR="0" wp14:anchorId="0905E4F9" wp14:editId="02E9C2D2">
            <wp:extent cx="5009322" cy="6477738"/>
            <wp:effectExtent l="0" t="0" r="1270" b="0"/>
            <wp:docPr id="13" name="Picture 13" descr="N:\Texas_2d\60657192_TWDB_JohnsonDraw_BLE\400_PRODUCTION\Engineering\Approximates\Eng\JohnsonDraw_1\Supplemental\Fig1_Waters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57192_TWDB_JohnsonDraw_BLE\400_PRODUCTION\Engineering\Approximates\Eng\JohnsonDraw_1\Supplemental\Fig1_Watershe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09322" cy="6477738"/>
                    </a:xfrm>
                    <a:prstGeom prst="rect">
                      <a:avLst/>
                    </a:prstGeom>
                    <a:noFill/>
                    <a:ln>
                      <a:noFill/>
                    </a:ln>
                  </pic:spPr>
                </pic:pic>
              </a:graphicData>
            </a:graphic>
          </wp:inline>
        </w:drawing>
      </w:r>
    </w:p>
    <w:p w14:paraId="2253B525" w14:textId="2BDB74CE" w:rsidR="00DC02A6" w:rsidRDefault="00DC02A6" w:rsidP="00DC02A6">
      <w:pPr>
        <w:pStyle w:val="Caption"/>
        <w:jc w:val="center"/>
      </w:pPr>
      <w:bookmarkStart w:id="21" w:name="_Ref61247089"/>
      <w:bookmarkStart w:id="22" w:name="_Toc112102246"/>
      <w:r>
        <w:t xml:space="preserve">Figure </w:t>
      </w:r>
      <w:r>
        <w:fldChar w:fldCharType="begin"/>
      </w:r>
      <w:r>
        <w:instrText xml:space="preserve"> SEQ Figure \* ARABIC </w:instrText>
      </w:r>
      <w:r>
        <w:fldChar w:fldCharType="separate"/>
      </w:r>
      <w:r w:rsidR="0022688E">
        <w:rPr>
          <w:noProof/>
        </w:rPr>
        <w:t>1</w:t>
      </w:r>
      <w:r>
        <w:fldChar w:fldCharType="end"/>
      </w:r>
      <w:bookmarkEnd w:id="21"/>
      <w:r>
        <w:t xml:space="preserve">: </w:t>
      </w:r>
      <w:r w:rsidR="009A469A">
        <w:t>Johnson Draw</w:t>
      </w:r>
      <w:r w:rsidR="004D511E">
        <w:t xml:space="preserve"> </w:t>
      </w:r>
      <w:r>
        <w:t>Watershed</w:t>
      </w:r>
      <w:bookmarkEnd w:id="22"/>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3" w:name="_Toc112102207"/>
      <w:r w:rsidRPr="00265A9E">
        <w:lastRenderedPageBreak/>
        <w:t>2D BLE M</w:t>
      </w:r>
      <w:r w:rsidR="00E413BF">
        <w:t>odeling Inputs and Controls</w:t>
      </w:r>
      <w:bookmarkEnd w:id="23"/>
    </w:p>
    <w:p w14:paraId="74C0928E" w14:textId="1E1ECBD6"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9A469A">
        <w:t>Johnson Draw</w:t>
      </w:r>
      <w:r w:rsidRPr="002B752A">
        <w:rPr>
          <w:color w:val="FF0000"/>
        </w:rPr>
        <w:t xml:space="preserve"> </w:t>
      </w:r>
      <w:r w:rsidR="005C72F6" w:rsidRPr="005C72F6">
        <w:t>w</w:t>
      </w:r>
      <w:r w:rsidRPr="002B752A">
        <w:t xml:space="preserve">atershed. Inputs such as elevation data, hydrology from rain-on-grid and inflow hydrographs, and hydraulic analyses and variables are defined herein. HEC-RAS </w:t>
      </w:r>
      <w:r w:rsidR="0052186D">
        <w:t>6.1</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4" w:name="_Toc112102208"/>
      <w:r>
        <w:t>T</w:t>
      </w:r>
      <w:r w:rsidR="00901BD9">
        <w:t>opographic Data</w:t>
      </w:r>
      <w:bookmarkEnd w:id="24"/>
    </w:p>
    <w:p w14:paraId="585BA892" w14:textId="06ADCC2E" w:rsidR="005C35D9" w:rsidRPr="000A48CD" w:rsidRDefault="005C35D9" w:rsidP="005C35D9">
      <w:pPr>
        <w:pStyle w:val="BodyText"/>
      </w:pPr>
      <w:r w:rsidRPr="000A48CD">
        <w:t xml:space="preserve">A high resolution Digital Elevation Model (DEM) is a fundamental component for </w:t>
      </w:r>
      <w:r>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t>Johnson Draw</w:t>
      </w:r>
      <w:r w:rsidRPr="000D40D1">
        <w:t xml:space="preserve"> </w:t>
      </w:r>
      <w:r w:rsidRPr="001531A9">
        <w:t>BLE project by leveraging available high resolution gridded elevation data derived from Light Detection and Ranging (LiDAR) collections throughout the State of Texas. The</w:t>
      </w:r>
      <w:r>
        <w:t xml:space="preserve"> 1 meter</w:t>
      </w:r>
      <w:r w:rsidRPr="000A48CD">
        <w:t xml:space="preserve"> DEM developed to support the 2D BLE modeling and analysis, </w:t>
      </w:r>
      <w:r w:rsidRPr="000D40D1">
        <w:t xml:space="preserve">within the </w:t>
      </w:r>
      <w:r>
        <w:t>Johnson Draw</w:t>
      </w:r>
      <w:r w:rsidRPr="000D40D1">
        <w:t xml:space="preserve"> </w:t>
      </w:r>
      <w:r>
        <w:t>w</w:t>
      </w:r>
      <w:r w:rsidRPr="000D40D1">
        <w:t>atershed</w:t>
      </w:r>
      <w:r w:rsidRPr="000A48CD">
        <w:t>, was executed using the following steps:</w:t>
      </w:r>
    </w:p>
    <w:p w14:paraId="4F5EDE87" w14:textId="77777777" w:rsidR="005C35D9" w:rsidRPr="000A48CD" w:rsidRDefault="005C35D9" w:rsidP="005C35D9">
      <w:pPr>
        <w:pStyle w:val="BodyText"/>
        <w:numPr>
          <w:ilvl w:val="0"/>
          <w:numId w:val="23"/>
        </w:numPr>
      </w:pPr>
      <w:r w:rsidRPr="000A48CD">
        <w:t>Available elevation data for the project area were inventoried and collected.</w:t>
      </w:r>
    </w:p>
    <w:p w14:paraId="058BB3B1" w14:textId="77777777" w:rsidR="005C35D9" w:rsidRPr="000A48CD" w:rsidRDefault="005C35D9" w:rsidP="005C35D9">
      <w:pPr>
        <w:pStyle w:val="BodyText"/>
        <w:numPr>
          <w:ilvl w:val="0"/>
          <w:numId w:val="23"/>
        </w:numPr>
      </w:pPr>
      <w:r w:rsidRPr="000A48CD">
        <w:t>Leveraged elevation data were evaluated and prioritized based on source vertical accuracy, year of collection, and resolution.</w:t>
      </w:r>
    </w:p>
    <w:p w14:paraId="5B794E30" w14:textId="77777777" w:rsidR="005C35D9" w:rsidRPr="000A48CD" w:rsidRDefault="005C35D9" w:rsidP="005C35D9">
      <w:pPr>
        <w:pStyle w:val="BodyText"/>
        <w:numPr>
          <w:ilvl w:val="0"/>
          <w:numId w:val="23"/>
        </w:numPr>
      </w:pPr>
      <w:r w:rsidRPr="000A48CD">
        <w:t xml:space="preserve">Seamless DEMs were processed using </w:t>
      </w:r>
      <w:r w:rsidRPr="00004B8B">
        <w:rPr>
          <w:szCs w:val="22"/>
        </w:rPr>
        <w:t xml:space="preserve">Geographic Information Systems </w:t>
      </w:r>
      <w:r>
        <w:rPr>
          <w:szCs w:val="22"/>
        </w:rPr>
        <w:t>(</w:t>
      </w:r>
      <w:r w:rsidRPr="000A48CD">
        <w:t>GIS</w:t>
      </w:r>
      <w:r>
        <w:t>)</w:t>
      </w:r>
      <w:r w:rsidRPr="000A48CD">
        <w:t>.</w:t>
      </w:r>
    </w:p>
    <w:p w14:paraId="57B96CD0" w14:textId="77777777" w:rsidR="005C35D9" w:rsidRPr="000A48CD" w:rsidRDefault="005C35D9" w:rsidP="005C35D9">
      <w:pPr>
        <w:pStyle w:val="BodyText"/>
        <w:numPr>
          <w:ilvl w:val="0"/>
          <w:numId w:val="23"/>
        </w:numPr>
      </w:pPr>
      <w:r w:rsidRPr="000A48CD">
        <w:t xml:space="preserve">Quality was assured using quantitative and qualitative assessment.  </w:t>
      </w:r>
    </w:p>
    <w:p w14:paraId="7F905E8C" w14:textId="1B8ABA08" w:rsidR="005C35D9" w:rsidRPr="000A48CD" w:rsidRDefault="005C35D9" w:rsidP="005C35D9">
      <w:pPr>
        <w:pStyle w:val="BodyText"/>
      </w:pPr>
      <w:r w:rsidRPr="000A48CD">
        <w:t>Documentation regarding leveraged data including coverage, accuracy, acquisition dates, and source contact/agency are presented in the figures, tables and text within</w:t>
      </w:r>
      <w:r>
        <w:t xml:space="preserve"> Section </w:t>
      </w:r>
      <w:r>
        <w:rPr>
          <w:highlight w:val="yellow"/>
        </w:rPr>
        <w:fldChar w:fldCharType="begin"/>
      </w:r>
      <w:r>
        <w:instrText xml:space="preserve"> REF _Ref61591656 \r \h </w:instrText>
      </w:r>
      <w:r>
        <w:rPr>
          <w:highlight w:val="yellow"/>
        </w:rPr>
      </w:r>
      <w:r>
        <w:rPr>
          <w:highlight w:val="yellow"/>
        </w:rPr>
        <w:fldChar w:fldCharType="separate"/>
      </w:r>
      <w:r w:rsidR="0022688E">
        <w:t>2.1.2</w:t>
      </w:r>
      <w:r>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t>liant submittal content for the Johnson Draw</w:t>
      </w:r>
      <w:r w:rsidRPr="001531A9">
        <w:rPr>
          <w:color w:val="FF0000"/>
        </w:rPr>
        <w:t xml:space="preserve"> </w:t>
      </w:r>
      <w:r w:rsidRPr="005C72F6">
        <w:t>watershed</w:t>
      </w:r>
      <w:r w:rsidRPr="001531A9">
        <w:t>.</w:t>
      </w:r>
    </w:p>
    <w:p w14:paraId="60880BC8" w14:textId="77777777" w:rsidR="005C35D9" w:rsidRDefault="005C35D9" w:rsidP="005C35D9">
      <w:pPr>
        <w:pStyle w:val="Heading3"/>
      </w:pPr>
      <w:bookmarkStart w:id="25" w:name="_Toc111479176"/>
      <w:bookmarkStart w:id="26" w:name="_Toc112102209"/>
      <w:r>
        <w:t>Inventory</w:t>
      </w:r>
      <w:bookmarkEnd w:id="25"/>
      <w:bookmarkEnd w:id="26"/>
    </w:p>
    <w:p w14:paraId="5E38D949" w14:textId="525324B6" w:rsidR="005C35D9" w:rsidRDefault="005C35D9" w:rsidP="005C35D9">
      <w:pPr>
        <w:pStyle w:val="BodyText"/>
      </w:pPr>
      <w:r w:rsidRPr="000A48CD">
        <w:t xml:space="preserve">An inventory of existing topographic data was conducted for the </w:t>
      </w:r>
      <w:r>
        <w:t>Johnson Draw</w:t>
      </w:r>
      <w:r w:rsidRPr="00187C37">
        <w:rPr>
          <w:color w:val="FF0000"/>
        </w:rPr>
        <w:t xml:space="preserve"> </w:t>
      </w:r>
      <w:r w:rsidRPr="000A48CD">
        <w:t xml:space="preserve">BLE </w:t>
      </w:r>
      <w:r>
        <w:t>watershed</w:t>
      </w:r>
      <w:r w:rsidRPr="000A48CD">
        <w:t xml:space="preserve"> footprint.</w:t>
      </w:r>
      <w:r>
        <w:t xml:space="preserve"> </w:t>
      </w:r>
      <w:r w:rsidRPr="000A48CD">
        <w:t xml:space="preserve"> </w:t>
      </w:r>
      <w:r>
        <w:fldChar w:fldCharType="begin"/>
      </w:r>
      <w:r>
        <w:instrText xml:space="preserve"> REF _Ref61591734 \h </w:instrText>
      </w:r>
      <w:r>
        <w:fldChar w:fldCharType="separate"/>
      </w:r>
      <w:r w:rsidR="0022688E">
        <w:t xml:space="preserve">Figure </w:t>
      </w:r>
      <w:r w:rsidR="0022688E">
        <w:rPr>
          <w:noProof/>
        </w:rPr>
        <w:t>2</w:t>
      </w:r>
      <w:r>
        <w:fldChar w:fldCharType="end"/>
      </w:r>
      <w:r>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t xml:space="preserve">Texas Natural Resources Information System (TNRIS) </w:t>
      </w:r>
      <w:r w:rsidRPr="000A48CD">
        <w:t>and other State and Federal agencies were queried to build the inventory with the most current and available data sources.</w:t>
      </w:r>
    </w:p>
    <w:p w14:paraId="45F4B95C" w14:textId="46CA6B28" w:rsidR="005C35D9" w:rsidRDefault="005C35D9" w:rsidP="005C35D9">
      <w:pPr>
        <w:pStyle w:val="BodyText"/>
        <w:keepNext/>
        <w:jc w:val="center"/>
      </w:pPr>
      <w:r w:rsidRPr="0009350B">
        <w:rPr>
          <w:noProof/>
        </w:rPr>
        <w:lastRenderedPageBreak/>
        <w:drawing>
          <wp:inline distT="0" distB="0" distL="0" distR="0" wp14:anchorId="5E7DB785" wp14:editId="04538847">
            <wp:extent cx="4908605" cy="3681454"/>
            <wp:effectExtent l="0" t="0" r="635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911915" cy="3683937"/>
                    </a:xfrm>
                    <a:prstGeom prst="rect">
                      <a:avLst/>
                    </a:prstGeom>
                    <a:ln>
                      <a:noFill/>
                    </a:ln>
                    <a:extLst>
                      <a:ext uri="{53640926-AAD7-44D8-BBD7-CCE9431645EC}">
                        <a14:shadowObscured xmlns:a14="http://schemas.microsoft.com/office/drawing/2010/main"/>
                      </a:ext>
                    </a:extLst>
                  </pic:spPr>
                </pic:pic>
              </a:graphicData>
            </a:graphic>
          </wp:inline>
        </w:drawing>
      </w:r>
    </w:p>
    <w:p w14:paraId="07A2202C" w14:textId="139FB049" w:rsidR="005C35D9" w:rsidRPr="00E56E68" w:rsidRDefault="005C35D9" w:rsidP="005C35D9">
      <w:pPr>
        <w:pStyle w:val="Caption"/>
        <w:jc w:val="center"/>
      </w:pPr>
      <w:bookmarkStart w:id="27" w:name="_Ref61591734"/>
      <w:bookmarkStart w:id="28" w:name="_Toc111479215"/>
      <w:bookmarkStart w:id="29" w:name="_Toc112102247"/>
      <w:r>
        <w:t xml:space="preserve">Figure </w:t>
      </w:r>
      <w:r>
        <w:fldChar w:fldCharType="begin"/>
      </w:r>
      <w:r>
        <w:instrText xml:space="preserve"> SEQ Figure \* ARABIC </w:instrText>
      </w:r>
      <w:r>
        <w:fldChar w:fldCharType="separate"/>
      </w:r>
      <w:r w:rsidR="0022688E">
        <w:rPr>
          <w:noProof/>
        </w:rPr>
        <w:t>2</w:t>
      </w:r>
      <w:r>
        <w:fldChar w:fldCharType="end"/>
      </w:r>
      <w:bookmarkEnd w:id="27"/>
      <w:r>
        <w:t>: Johnson Draw</w:t>
      </w:r>
      <w:r w:rsidRPr="00674855">
        <w:rPr>
          <w:color w:val="FF0000"/>
        </w:rPr>
        <w:t xml:space="preserve"> </w:t>
      </w:r>
      <w:r>
        <w:t>Watershed BLE Source Terrain Data</w:t>
      </w:r>
      <w:bookmarkEnd w:id="28"/>
      <w:bookmarkEnd w:id="29"/>
    </w:p>
    <w:p w14:paraId="71B8EEC1" w14:textId="77777777" w:rsidR="005C35D9" w:rsidRDefault="005C35D9" w:rsidP="005C35D9">
      <w:pPr>
        <w:pStyle w:val="Heading3"/>
      </w:pPr>
      <w:bookmarkStart w:id="30" w:name="_Ref61591656"/>
      <w:bookmarkStart w:id="31" w:name="_Toc111479177"/>
      <w:bookmarkStart w:id="32" w:name="_Toc112102210"/>
      <w:r>
        <w:t>Evaluation</w:t>
      </w:r>
      <w:bookmarkEnd w:id="30"/>
      <w:bookmarkEnd w:id="31"/>
      <w:bookmarkEnd w:id="32"/>
    </w:p>
    <w:p w14:paraId="5EAC59D9" w14:textId="77777777" w:rsidR="005C35D9" w:rsidRPr="004D0A69" w:rsidRDefault="005C35D9" w:rsidP="005C35D9">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14FFBDB7" w14:textId="77777777" w:rsidR="005C35D9" w:rsidRPr="004D0A69" w:rsidRDefault="005C35D9" w:rsidP="005C35D9">
      <w:pPr>
        <w:pStyle w:val="BodyText"/>
        <w:numPr>
          <w:ilvl w:val="0"/>
          <w:numId w:val="24"/>
        </w:numPr>
      </w:pPr>
      <w:r w:rsidRPr="004D0A69">
        <w:t>Data meet FEMA vertical accuracy standards (</w:t>
      </w:r>
      <w:r>
        <w:fldChar w:fldCharType="begin"/>
      </w:r>
      <w:r>
        <w:instrText xml:space="preserve"> REF _Ref81923729 \h </w:instrText>
      </w:r>
      <w:r>
        <w:fldChar w:fldCharType="separate"/>
      </w:r>
      <w:r w:rsidR="0022688E">
        <w:t xml:space="preserve">Table </w:t>
      </w:r>
      <w:r w:rsidR="0022688E">
        <w:rPr>
          <w:noProof/>
        </w:rPr>
        <w:t>1</w:t>
      </w:r>
      <w:r>
        <w:fldChar w:fldCharType="end"/>
      </w:r>
      <w:r>
        <w:t>)</w:t>
      </w:r>
    </w:p>
    <w:p w14:paraId="321DCDD4" w14:textId="77777777" w:rsidR="005C35D9" w:rsidRPr="004D0A69" w:rsidRDefault="005C35D9" w:rsidP="005C35D9">
      <w:pPr>
        <w:pStyle w:val="BodyText"/>
        <w:numPr>
          <w:ilvl w:val="0"/>
          <w:numId w:val="24"/>
        </w:numPr>
      </w:pPr>
      <w:r w:rsidRPr="004D0A69">
        <w:t>Date of origination</w:t>
      </w:r>
    </w:p>
    <w:p w14:paraId="3C6E0845" w14:textId="77777777" w:rsidR="005C35D9" w:rsidRPr="004D0A69" w:rsidRDefault="005C35D9" w:rsidP="005C35D9">
      <w:pPr>
        <w:pStyle w:val="BodyText"/>
        <w:numPr>
          <w:ilvl w:val="0"/>
          <w:numId w:val="24"/>
        </w:numPr>
      </w:pPr>
      <w:r w:rsidRPr="004D0A69">
        <w:t>Data density and coverage</w:t>
      </w:r>
    </w:p>
    <w:p w14:paraId="64401921" w14:textId="77777777" w:rsidR="005C35D9" w:rsidRDefault="005C35D9" w:rsidP="005C35D9">
      <w:pPr>
        <w:pStyle w:val="BodyText"/>
      </w:pPr>
      <w:r>
        <w:fldChar w:fldCharType="begin"/>
      </w:r>
      <w:r>
        <w:instrText xml:space="preserve"> REF _Ref81923729 \h </w:instrText>
      </w:r>
      <w:r>
        <w:fldChar w:fldCharType="separate"/>
      </w:r>
      <w:r w:rsidR="0022688E">
        <w:t xml:space="preserve">Table </w:t>
      </w:r>
      <w:r w:rsidR="0022688E">
        <w:rPr>
          <w:noProof/>
        </w:rPr>
        <w:t>1</w:t>
      </w:r>
      <w:r>
        <w:fldChar w:fldCharType="end"/>
      </w:r>
      <w:r>
        <w:t xml:space="preserve"> </w:t>
      </w:r>
      <w:r w:rsidRPr="004D0A69">
        <w:t xml:space="preserve">depicts the Risk </w:t>
      </w:r>
      <w:r>
        <w:t>MAP</w:t>
      </w:r>
      <w:r w:rsidRPr="004D0A69">
        <w:t xml:space="preserve"> SID </w:t>
      </w:r>
      <w:r>
        <w:t>#</w:t>
      </w:r>
      <w:r w:rsidRPr="004D0A69">
        <w:t>43 vertical accuracy requirements based on flood risk and terrain slope within the floodplain being mapped.</w:t>
      </w:r>
    </w:p>
    <w:p w14:paraId="0A10ED92" w14:textId="77777777" w:rsidR="005C35D9" w:rsidRDefault="005C35D9" w:rsidP="005C35D9">
      <w:pPr>
        <w:pStyle w:val="Caption"/>
        <w:jc w:val="center"/>
      </w:pPr>
      <w:bookmarkStart w:id="33" w:name="_Ref81923729"/>
      <w:bookmarkStart w:id="34" w:name="_Toc111479225"/>
      <w:bookmarkStart w:id="35" w:name="_Toc112102263"/>
      <w:r>
        <w:t xml:space="preserve">Table </w:t>
      </w:r>
      <w:r>
        <w:fldChar w:fldCharType="begin"/>
      </w:r>
      <w:r>
        <w:instrText xml:space="preserve"> SEQ Table \* ARABIC </w:instrText>
      </w:r>
      <w:r>
        <w:fldChar w:fldCharType="separate"/>
      </w:r>
      <w:r w:rsidR="0022688E">
        <w:rPr>
          <w:noProof/>
        </w:rPr>
        <w:t>1</w:t>
      </w:r>
      <w:r>
        <w:fldChar w:fldCharType="end"/>
      </w:r>
      <w:bookmarkEnd w:id="33"/>
      <w:r>
        <w:t>: FEMA Vertical Accuracy Requirements for Leveraged Data</w:t>
      </w:r>
      <w:bookmarkEnd w:id="34"/>
      <w:bookmarkEnd w:id="35"/>
    </w:p>
    <w:tbl>
      <w:tblPr>
        <w:tblStyle w:val="CompassTable"/>
        <w:tblW w:w="9323" w:type="dxa"/>
        <w:tblLook w:val="04A0" w:firstRow="1" w:lastRow="0" w:firstColumn="1" w:lastColumn="0" w:noHBand="0" w:noVBand="1"/>
      </w:tblPr>
      <w:tblGrid>
        <w:gridCol w:w="2445"/>
        <w:gridCol w:w="1710"/>
        <w:gridCol w:w="1440"/>
        <w:gridCol w:w="1710"/>
        <w:gridCol w:w="2018"/>
      </w:tblGrid>
      <w:tr w:rsidR="005C35D9" w:rsidRPr="00712569" w14:paraId="5810D735" w14:textId="77777777" w:rsidTr="00D223F1">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4676A0B4" w14:textId="77777777" w:rsidR="005C35D9" w:rsidRPr="00712569" w:rsidRDefault="005C35D9" w:rsidP="00D223F1">
            <w:pPr>
              <w:pStyle w:val="3TableHeading"/>
              <w:keepNext/>
              <w:keepLines/>
              <w:rPr>
                <w:b/>
                <w:szCs w:val="20"/>
              </w:rPr>
            </w:pPr>
            <w:r w:rsidRPr="00712569">
              <w:rPr>
                <w:b/>
                <w:szCs w:val="20"/>
              </w:rPr>
              <w:t>Level of Flood Risk</w:t>
            </w:r>
          </w:p>
        </w:tc>
        <w:tc>
          <w:tcPr>
            <w:tcW w:w="0" w:type="dxa"/>
            <w:shd w:val="clear" w:color="auto" w:fill="00B5E2" w:themeFill="accent1"/>
          </w:tcPr>
          <w:p w14:paraId="4FFFE8BD" w14:textId="77777777" w:rsidR="005C35D9" w:rsidRPr="00712569" w:rsidRDefault="005C35D9" w:rsidP="00D223F1">
            <w:pPr>
              <w:pStyle w:val="3TableHeading"/>
              <w:keepNext/>
              <w:keepLines/>
              <w:rPr>
                <w:b/>
                <w:szCs w:val="20"/>
              </w:rPr>
            </w:pPr>
            <w:r w:rsidRPr="00712569">
              <w:rPr>
                <w:b/>
                <w:szCs w:val="20"/>
              </w:rPr>
              <w:t>Typical Slopes</w:t>
            </w:r>
          </w:p>
        </w:tc>
        <w:tc>
          <w:tcPr>
            <w:tcW w:w="0" w:type="dxa"/>
            <w:shd w:val="clear" w:color="auto" w:fill="00B5E2" w:themeFill="accent1"/>
          </w:tcPr>
          <w:p w14:paraId="27908236" w14:textId="77777777" w:rsidR="005C35D9" w:rsidRPr="00712569" w:rsidRDefault="005C35D9" w:rsidP="00D223F1">
            <w:pPr>
              <w:pStyle w:val="3TableHeading"/>
              <w:keepNext/>
              <w:keepLines/>
              <w:rPr>
                <w:b/>
                <w:szCs w:val="20"/>
              </w:rPr>
            </w:pPr>
            <w:r w:rsidRPr="00712569">
              <w:rPr>
                <w:b/>
                <w:szCs w:val="20"/>
              </w:rPr>
              <w:t>Specification Level</w:t>
            </w:r>
          </w:p>
        </w:tc>
        <w:tc>
          <w:tcPr>
            <w:tcW w:w="0" w:type="dxa"/>
            <w:shd w:val="clear" w:color="auto" w:fill="00B5E2" w:themeFill="accent1"/>
          </w:tcPr>
          <w:p w14:paraId="6DE02C81" w14:textId="77777777" w:rsidR="005C35D9" w:rsidRPr="00712569" w:rsidRDefault="005C35D9" w:rsidP="00D223F1">
            <w:pPr>
              <w:pStyle w:val="3TableHeading"/>
              <w:keepNext/>
              <w:keepLines/>
              <w:rPr>
                <w:b/>
                <w:szCs w:val="20"/>
              </w:rPr>
            </w:pPr>
            <w:r w:rsidRPr="00712569">
              <w:rPr>
                <w:b/>
                <w:szCs w:val="20"/>
              </w:rPr>
              <w:t>Vertical Accuracy*</w:t>
            </w:r>
          </w:p>
        </w:tc>
        <w:tc>
          <w:tcPr>
            <w:tcW w:w="0" w:type="dxa"/>
            <w:shd w:val="clear" w:color="auto" w:fill="00B5E2" w:themeFill="accent1"/>
          </w:tcPr>
          <w:p w14:paraId="4C18375D" w14:textId="77777777" w:rsidR="005C35D9" w:rsidRPr="00712569" w:rsidRDefault="005C35D9" w:rsidP="00D223F1">
            <w:pPr>
              <w:pStyle w:val="3TableHeading"/>
              <w:keepNext/>
              <w:keepLines/>
              <w:rPr>
                <w:b/>
                <w:szCs w:val="20"/>
              </w:rPr>
            </w:pPr>
            <w:r w:rsidRPr="00712569">
              <w:rPr>
                <w:b/>
                <w:szCs w:val="20"/>
              </w:rPr>
              <w:t>LiDAR Nominal Pulse Spacing (NPS)</w:t>
            </w:r>
          </w:p>
        </w:tc>
      </w:tr>
      <w:tr w:rsidR="005C35D9" w:rsidRPr="00712569" w14:paraId="4872622D" w14:textId="77777777" w:rsidTr="00D223F1">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191CDFBA" w14:textId="77777777" w:rsidR="005C35D9" w:rsidRPr="00712569" w:rsidRDefault="005C35D9" w:rsidP="00D223F1">
            <w:pPr>
              <w:pStyle w:val="3TableText"/>
            </w:pPr>
            <w:r w:rsidRPr="00712569">
              <w:t>High (Deciles 1,2,3)</w:t>
            </w:r>
          </w:p>
        </w:tc>
        <w:tc>
          <w:tcPr>
            <w:tcW w:w="1710" w:type="dxa"/>
          </w:tcPr>
          <w:p w14:paraId="03BFA363" w14:textId="77777777" w:rsidR="005C35D9" w:rsidRPr="00712569" w:rsidRDefault="005C35D9" w:rsidP="00D223F1">
            <w:pPr>
              <w:pStyle w:val="3TableText"/>
            </w:pPr>
            <w:r w:rsidRPr="00712569">
              <w:t>Flattest</w:t>
            </w:r>
          </w:p>
        </w:tc>
        <w:tc>
          <w:tcPr>
            <w:tcW w:w="1440" w:type="dxa"/>
            <w:vAlign w:val="top"/>
          </w:tcPr>
          <w:p w14:paraId="69EBC502" w14:textId="77777777" w:rsidR="005C35D9" w:rsidRPr="00712569" w:rsidRDefault="005C35D9" w:rsidP="00D223F1">
            <w:pPr>
              <w:pStyle w:val="3TableText"/>
              <w:jc w:val="center"/>
            </w:pPr>
            <w:r w:rsidRPr="00712569">
              <w:t>Highest</w:t>
            </w:r>
          </w:p>
        </w:tc>
        <w:tc>
          <w:tcPr>
            <w:tcW w:w="1710" w:type="dxa"/>
          </w:tcPr>
          <w:p w14:paraId="14F1D8D6" w14:textId="77777777" w:rsidR="005C35D9" w:rsidRPr="00712569" w:rsidRDefault="005C35D9" w:rsidP="00D223F1">
            <w:pPr>
              <w:pStyle w:val="3TableText"/>
              <w:jc w:val="center"/>
            </w:pPr>
            <w:r w:rsidRPr="00712569">
              <w:t>24.5 cm / 36.3 cm</w:t>
            </w:r>
          </w:p>
        </w:tc>
        <w:tc>
          <w:tcPr>
            <w:tcW w:w="2018" w:type="dxa"/>
          </w:tcPr>
          <w:p w14:paraId="1D184DEE" w14:textId="77777777" w:rsidR="005C35D9" w:rsidRPr="00712569" w:rsidRDefault="005C35D9" w:rsidP="00D223F1">
            <w:pPr>
              <w:pStyle w:val="3TableText"/>
              <w:jc w:val="center"/>
            </w:pPr>
            <w:r w:rsidRPr="00712569">
              <w:t>≤ 2 meters</w:t>
            </w:r>
          </w:p>
        </w:tc>
      </w:tr>
      <w:tr w:rsidR="005C35D9" w:rsidRPr="00712569" w14:paraId="2E7BFCCC" w14:textId="77777777" w:rsidTr="00D223F1">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672D3375" w14:textId="77777777" w:rsidR="005C35D9" w:rsidRPr="00712569" w:rsidRDefault="005C35D9" w:rsidP="00D223F1">
            <w:pPr>
              <w:pStyle w:val="3TableText"/>
            </w:pPr>
            <w:r w:rsidRPr="00712569">
              <w:t>High (Deciles 1,2,3)</w:t>
            </w:r>
          </w:p>
        </w:tc>
        <w:tc>
          <w:tcPr>
            <w:tcW w:w="1710" w:type="dxa"/>
          </w:tcPr>
          <w:p w14:paraId="4C1C0AE9" w14:textId="77777777" w:rsidR="005C35D9" w:rsidRPr="00712569" w:rsidRDefault="005C35D9" w:rsidP="00D223F1">
            <w:pPr>
              <w:pStyle w:val="3TableText"/>
            </w:pPr>
            <w:r w:rsidRPr="00712569">
              <w:t>Rolling or Hilly</w:t>
            </w:r>
          </w:p>
        </w:tc>
        <w:tc>
          <w:tcPr>
            <w:tcW w:w="1440" w:type="dxa"/>
            <w:vAlign w:val="top"/>
          </w:tcPr>
          <w:p w14:paraId="6ADB6CB3" w14:textId="77777777" w:rsidR="005C35D9" w:rsidRPr="00712569" w:rsidRDefault="005C35D9" w:rsidP="00D223F1">
            <w:pPr>
              <w:pStyle w:val="3TableText"/>
              <w:jc w:val="center"/>
            </w:pPr>
            <w:r w:rsidRPr="00712569">
              <w:t>High</w:t>
            </w:r>
          </w:p>
        </w:tc>
        <w:tc>
          <w:tcPr>
            <w:tcW w:w="1710" w:type="dxa"/>
          </w:tcPr>
          <w:p w14:paraId="7EE609FB" w14:textId="77777777" w:rsidR="005C35D9" w:rsidRPr="00712569" w:rsidRDefault="005C35D9" w:rsidP="00D223F1">
            <w:pPr>
              <w:pStyle w:val="3TableText"/>
              <w:jc w:val="center"/>
            </w:pPr>
            <w:r w:rsidRPr="00712569">
              <w:t>49.0 cm / 72.6 cm</w:t>
            </w:r>
          </w:p>
        </w:tc>
        <w:tc>
          <w:tcPr>
            <w:tcW w:w="2018" w:type="dxa"/>
          </w:tcPr>
          <w:p w14:paraId="5A19E53B" w14:textId="77777777" w:rsidR="005C35D9" w:rsidRPr="00712569" w:rsidRDefault="005C35D9" w:rsidP="00D223F1">
            <w:pPr>
              <w:pStyle w:val="3TableText"/>
              <w:jc w:val="center"/>
            </w:pPr>
            <w:r w:rsidRPr="00712569">
              <w:t>≤ 2 meters</w:t>
            </w:r>
          </w:p>
        </w:tc>
      </w:tr>
      <w:tr w:rsidR="005C35D9" w:rsidRPr="00712569" w14:paraId="66D4B7C2" w14:textId="77777777" w:rsidTr="00D223F1">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59DFB51" w14:textId="77777777" w:rsidR="005C35D9" w:rsidRPr="00712569" w:rsidRDefault="005C35D9" w:rsidP="00D223F1">
            <w:pPr>
              <w:pStyle w:val="3TableText"/>
              <w:rPr>
                <w:szCs w:val="20"/>
                <w:vertAlign w:val="superscript"/>
              </w:rPr>
            </w:pPr>
            <w:r w:rsidRPr="00712569">
              <w:t>High (Deciles 2,3,4,5)</w:t>
            </w:r>
          </w:p>
        </w:tc>
        <w:tc>
          <w:tcPr>
            <w:tcW w:w="1710" w:type="dxa"/>
          </w:tcPr>
          <w:p w14:paraId="78BF5120" w14:textId="77777777" w:rsidR="005C35D9" w:rsidRPr="00712569" w:rsidRDefault="005C35D9" w:rsidP="00D223F1">
            <w:pPr>
              <w:pStyle w:val="3TableText"/>
              <w:rPr>
                <w:szCs w:val="20"/>
              </w:rPr>
            </w:pPr>
            <w:r w:rsidRPr="00712569">
              <w:t>Hilly</w:t>
            </w:r>
          </w:p>
        </w:tc>
        <w:tc>
          <w:tcPr>
            <w:tcW w:w="1440" w:type="dxa"/>
            <w:vAlign w:val="top"/>
          </w:tcPr>
          <w:p w14:paraId="5E983EBF" w14:textId="77777777" w:rsidR="005C35D9" w:rsidRPr="00712569" w:rsidRDefault="005C35D9" w:rsidP="00D223F1">
            <w:pPr>
              <w:pStyle w:val="3TableText"/>
              <w:jc w:val="center"/>
              <w:rPr>
                <w:szCs w:val="20"/>
              </w:rPr>
            </w:pPr>
            <w:r w:rsidRPr="00712569">
              <w:t>Medium</w:t>
            </w:r>
          </w:p>
        </w:tc>
        <w:tc>
          <w:tcPr>
            <w:tcW w:w="1710" w:type="dxa"/>
          </w:tcPr>
          <w:p w14:paraId="11AC0479" w14:textId="77777777" w:rsidR="005C35D9" w:rsidRPr="00712569" w:rsidRDefault="005C35D9" w:rsidP="00D223F1">
            <w:pPr>
              <w:pStyle w:val="3TableText"/>
              <w:jc w:val="center"/>
              <w:rPr>
                <w:szCs w:val="20"/>
              </w:rPr>
            </w:pPr>
            <w:r w:rsidRPr="00712569">
              <w:t>98.0 cm / 145 cm</w:t>
            </w:r>
          </w:p>
        </w:tc>
        <w:tc>
          <w:tcPr>
            <w:tcW w:w="2018" w:type="dxa"/>
          </w:tcPr>
          <w:p w14:paraId="0F345CB1" w14:textId="77777777" w:rsidR="005C35D9" w:rsidRPr="00712569" w:rsidRDefault="005C35D9" w:rsidP="00D223F1">
            <w:pPr>
              <w:pStyle w:val="3TableText"/>
              <w:jc w:val="center"/>
            </w:pPr>
            <w:r w:rsidRPr="00712569">
              <w:t>≤ 3.5 meters</w:t>
            </w:r>
          </w:p>
        </w:tc>
      </w:tr>
      <w:tr w:rsidR="005C35D9" w:rsidRPr="00712569" w14:paraId="15200DC0" w14:textId="77777777" w:rsidTr="00D223F1">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99A75EE" w14:textId="77777777" w:rsidR="005C35D9" w:rsidRPr="00712569" w:rsidRDefault="005C35D9" w:rsidP="00D223F1">
            <w:pPr>
              <w:pStyle w:val="3TableText"/>
              <w:rPr>
                <w:szCs w:val="20"/>
                <w:vertAlign w:val="superscript"/>
              </w:rPr>
            </w:pPr>
            <w:r w:rsidRPr="00712569">
              <w:t>Medium (Deciles 3,4,5,6,7)</w:t>
            </w:r>
          </w:p>
        </w:tc>
        <w:tc>
          <w:tcPr>
            <w:tcW w:w="1710" w:type="dxa"/>
          </w:tcPr>
          <w:p w14:paraId="05AAE6E2" w14:textId="77777777" w:rsidR="005C35D9" w:rsidRPr="00712569" w:rsidRDefault="005C35D9" w:rsidP="00D223F1">
            <w:pPr>
              <w:pStyle w:val="3TableText"/>
              <w:rPr>
                <w:szCs w:val="20"/>
              </w:rPr>
            </w:pPr>
            <w:r w:rsidRPr="00712569">
              <w:t>Flattest</w:t>
            </w:r>
          </w:p>
        </w:tc>
        <w:tc>
          <w:tcPr>
            <w:tcW w:w="1440" w:type="dxa"/>
            <w:vAlign w:val="top"/>
          </w:tcPr>
          <w:p w14:paraId="08682128" w14:textId="77777777" w:rsidR="005C35D9" w:rsidRPr="00712569" w:rsidRDefault="005C35D9" w:rsidP="00D223F1">
            <w:pPr>
              <w:pStyle w:val="3TableText"/>
              <w:jc w:val="center"/>
              <w:rPr>
                <w:szCs w:val="20"/>
              </w:rPr>
            </w:pPr>
            <w:r w:rsidRPr="00712569">
              <w:t>High</w:t>
            </w:r>
          </w:p>
        </w:tc>
        <w:tc>
          <w:tcPr>
            <w:tcW w:w="1710" w:type="dxa"/>
          </w:tcPr>
          <w:p w14:paraId="1DCC9FB9" w14:textId="77777777" w:rsidR="005C35D9" w:rsidRPr="00712569" w:rsidRDefault="005C35D9" w:rsidP="00D223F1">
            <w:pPr>
              <w:pStyle w:val="3TableText"/>
              <w:jc w:val="center"/>
              <w:rPr>
                <w:szCs w:val="20"/>
              </w:rPr>
            </w:pPr>
            <w:r w:rsidRPr="00712569">
              <w:t>49.0 cm / 72.6 cm</w:t>
            </w:r>
          </w:p>
        </w:tc>
        <w:tc>
          <w:tcPr>
            <w:tcW w:w="2018" w:type="dxa"/>
          </w:tcPr>
          <w:p w14:paraId="4E184BC8" w14:textId="77777777" w:rsidR="005C35D9" w:rsidRPr="00712569" w:rsidRDefault="005C35D9" w:rsidP="00D223F1">
            <w:pPr>
              <w:pStyle w:val="3TableText"/>
              <w:jc w:val="center"/>
            </w:pPr>
            <w:r w:rsidRPr="00712569">
              <w:t>≤ 2 meters</w:t>
            </w:r>
          </w:p>
        </w:tc>
      </w:tr>
      <w:tr w:rsidR="005C35D9" w:rsidRPr="00712569" w14:paraId="0B1965EE" w14:textId="77777777" w:rsidTr="00D223F1">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9BC4D47" w14:textId="77777777" w:rsidR="005C35D9" w:rsidRPr="00712569" w:rsidRDefault="005C35D9" w:rsidP="00D223F1">
            <w:pPr>
              <w:pStyle w:val="3TableText"/>
              <w:rPr>
                <w:szCs w:val="20"/>
                <w:vertAlign w:val="superscript"/>
              </w:rPr>
            </w:pPr>
            <w:r w:rsidRPr="00712569">
              <w:t>Medium (Deciles 3,4,5,6,7)</w:t>
            </w:r>
          </w:p>
        </w:tc>
        <w:tc>
          <w:tcPr>
            <w:tcW w:w="1710" w:type="dxa"/>
          </w:tcPr>
          <w:p w14:paraId="17ED5E0F" w14:textId="77777777" w:rsidR="005C35D9" w:rsidRPr="00712569" w:rsidRDefault="005C35D9" w:rsidP="00D223F1">
            <w:pPr>
              <w:pStyle w:val="3TableText"/>
              <w:rPr>
                <w:szCs w:val="20"/>
              </w:rPr>
            </w:pPr>
            <w:r w:rsidRPr="00712569">
              <w:t>Rolling</w:t>
            </w:r>
          </w:p>
        </w:tc>
        <w:tc>
          <w:tcPr>
            <w:tcW w:w="1440" w:type="dxa"/>
            <w:vAlign w:val="top"/>
          </w:tcPr>
          <w:p w14:paraId="083E20F2" w14:textId="77777777" w:rsidR="005C35D9" w:rsidRPr="00712569" w:rsidRDefault="005C35D9" w:rsidP="00D223F1">
            <w:pPr>
              <w:pStyle w:val="3TableText"/>
              <w:jc w:val="center"/>
              <w:rPr>
                <w:szCs w:val="20"/>
              </w:rPr>
            </w:pPr>
            <w:r w:rsidRPr="00712569">
              <w:t>Medium</w:t>
            </w:r>
          </w:p>
        </w:tc>
        <w:tc>
          <w:tcPr>
            <w:tcW w:w="1710" w:type="dxa"/>
          </w:tcPr>
          <w:p w14:paraId="52829FEE" w14:textId="77777777" w:rsidR="005C35D9" w:rsidRPr="00712569" w:rsidRDefault="005C35D9" w:rsidP="00D223F1">
            <w:pPr>
              <w:pStyle w:val="3TableText"/>
              <w:jc w:val="center"/>
              <w:rPr>
                <w:szCs w:val="20"/>
              </w:rPr>
            </w:pPr>
            <w:r w:rsidRPr="00712569">
              <w:t>98.0 cm / 145 cm</w:t>
            </w:r>
          </w:p>
        </w:tc>
        <w:tc>
          <w:tcPr>
            <w:tcW w:w="2018" w:type="dxa"/>
          </w:tcPr>
          <w:p w14:paraId="783E5A41" w14:textId="77777777" w:rsidR="005C35D9" w:rsidRPr="00712569" w:rsidRDefault="005C35D9" w:rsidP="00D223F1">
            <w:pPr>
              <w:pStyle w:val="3TableText"/>
              <w:jc w:val="center"/>
            </w:pPr>
            <w:r w:rsidRPr="00712569">
              <w:t>≤ 3.5 meters</w:t>
            </w:r>
          </w:p>
        </w:tc>
      </w:tr>
      <w:tr w:rsidR="005C35D9" w:rsidRPr="00712569" w14:paraId="4FB75C10" w14:textId="77777777" w:rsidTr="00D223F1">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686807BE" w14:textId="77777777" w:rsidR="005C35D9" w:rsidRPr="00712569" w:rsidRDefault="005C35D9" w:rsidP="00D223F1">
            <w:pPr>
              <w:pStyle w:val="3TableText"/>
              <w:rPr>
                <w:szCs w:val="20"/>
                <w:vertAlign w:val="superscript"/>
              </w:rPr>
            </w:pPr>
            <w:r w:rsidRPr="00712569">
              <w:t>Medium (Deciles 3,4,5,6,7)</w:t>
            </w:r>
          </w:p>
        </w:tc>
        <w:tc>
          <w:tcPr>
            <w:tcW w:w="1710" w:type="dxa"/>
          </w:tcPr>
          <w:p w14:paraId="79FDEB45" w14:textId="77777777" w:rsidR="005C35D9" w:rsidRPr="00712569" w:rsidRDefault="005C35D9" w:rsidP="00D223F1">
            <w:pPr>
              <w:pStyle w:val="3TableText"/>
              <w:rPr>
                <w:szCs w:val="20"/>
              </w:rPr>
            </w:pPr>
            <w:r w:rsidRPr="00712569">
              <w:t>Hilly</w:t>
            </w:r>
          </w:p>
        </w:tc>
        <w:tc>
          <w:tcPr>
            <w:tcW w:w="1440" w:type="dxa"/>
            <w:vAlign w:val="top"/>
          </w:tcPr>
          <w:p w14:paraId="1D37C1CF" w14:textId="77777777" w:rsidR="005C35D9" w:rsidRPr="00712569" w:rsidRDefault="005C35D9" w:rsidP="00D223F1">
            <w:pPr>
              <w:pStyle w:val="3TableText"/>
              <w:jc w:val="center"/>
              <w:rPr>
                <w:szCs w:val="20"/>
              </w:rPr>
            </w:pPr>
            <w:r w:rsidRPr="00712569">
              <w:t>Low</w:t>
            </w:r>
          </w:p>
        </w:tc>
        <w:tc>
          <w:tcPr>
            <w:tcW w:w="1710" w:type="dxa"/>
          </w:tcPr>
          <w:p w14:paraId="7F12F2E5" w14:textId="77777777" w:rsidR="005C35D9" w:rsidRPr="00712569" w:rsidRDefault="005C35D9" w:rsidP="00D223F1">
            <w:pPr>
              <w:pStyle w:val="3TableText"/>
              <w:jc w:val="center"/>
              <w:rPr>
                <w:szCs w:val="20"/>
              </w:rPr>
            </w:pPr>
            <w:r w:rsidRPr="00712569">
              <w:t>147 cm / 218 cm</w:t>
            </w:r>
          </w:p>
        </w:tc>
        <w:tc>
          <w:tcPr>
            <w:tcW w:w="2018" w:type="dxa"/>
          </w:tcPr>
          <w:p w14:paraId="14FD2D16" w14:textId="77777777" w:rsidR="005C35D9" w:rsidRPr="00712569" w:rsidRDefault="005C35D9" w:rsidP="00D223F1">
            <w:pPr>
              <w:pStyle w:val="3TableText"/>
              <w:jc w:val="center"/>
            </w:pPr>
            <w:r w:rsidRPr="00712569">
              <w:t>≤ 5 meters</w:t>
            </w:r>
          </w:p>
        </w:tc>
      </w:tr>
      <w:tr w:rsidR="005C35D9" w:rsidRPr="00712569" w14:paraId="16D83362" w14:textId="77777777" w:rsidTr="00D223F1">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853BF0F" w14:textId="77777777" w:rsidR="005C35D9" w:rsidRPr="00712569" w:rsidRDefault="005C35D9" w:rsidP="00D223F1">
            <w:pPr>
              <w:pStyle w:val="3TableText"/>
              <w:rPr>
                <w:szCs w:val="20"/>
                <w:vertAlign w:val="superscript"/>
              </w:rPr>
            </w:pPr>
            <w:r w:rsidRPr="00712569">
              <w:t>Low (Deciles 7,8,9,10)</w:t>
            </w:r>
          </w:p>
        </w:tc>
        <w:tc>
          <w:tcPr>
            <w:tcW w:w="1710" w:type="dxa"/>
          </w:tcPr>
          <w:p w14:paraId="4FD575D8" w14:textId="77777777" w:rsidR="005C35D9" w:rsidRPr="00712569" w:rsidRDefault="005C35D9" w:rsidP="00D223F1">
            <w:pPr>
              <w:pStyle w:val="3TableText"/>
              <w:rPr>
                <w:szCs w:val="20"/>
              </w:rPr>
            </w:pPr>
            <w:r w:rsidRPr="00712569">
              <w:t>All</w:t>
            </w:r>
          </w:p>
        </w:tc>
        <w:tc>
          <w:tcPr>
            <w:tcW w:w="1440" w:type="dxa"/>
            <w:vAlign w:val="top"/>
          </w:tcPr>
          <w:p w14:paraId="4B16BFAD" w14:textId="77777777" w:rsidR="005C35D9" w:rsidRPr="00712569" w:rsidRDefault="005C35D9" w:rsidP="00D223F1">
            <w:pPr>
              <w:pStyle w:val="3TableText"/>
              <w:jc w:val="center"/>
              <w:rPr>
                <w:szCs w:val="20"/>
              </w:rPr>
            </w:pPr>
            <w:r w:rsidRPr="00712569">
              <w:t>Low</w:t>
            </w:r>
          </w:p>
        </w:tc>
        <w:tc>
          <w:tcPr>
            <w:tcW w:w="1710" w:type="dxa"/>
          </w:tcPr>
          <w:p w14:paraId="42C43261" w14:textId="77777777" w:rsidR="005C35D9" w:rsidRPr="00712569" w:rsidRDefault="005C35D9" w:rsidP="00D223F1">
            <w:pPr>
              <w:pStyle w:val="3TableText"/>
              <w:jc w:val="center"/>
              <w:rPr>
                <w:szCs w:val="20"/>
              </w:rPr>
            </w:pPr>
            <w:r w:rsidRPr="00712569">
              <w:t>147 cm / 218 cm</w:t>
            </w:r>
          </w:p>
        </w:tc>
        <w:tc>
          <w:tcPr>
            <w:tcW w:w="2018" w:type="dxa"/>
          </w:tcPr>
          <w:p w14:paraId="7BCD879B" w14:textId="77777777" w:rsidR="005C35D9" w:rsidRPr="00712569" w:rsidRDefault="005C35D9" w:rsidP="00D223F1">
            <w:pPr>
              <w:pStyle w:val="3TableText"/>
              <w:jc w:val="center"/>
            </w:pPr>
            <w:r w:rsidRPr="00712569">
              <w:t>≤ 5 meters</w:t>
            </w:r>
          </w:p>
        </w:tc>
      </w:tr>
    </w:tbl>
    <w:p w14:paraId="7F37E3A1" w14:textId="77777777" w:rsidR="005C35D9" w:rsidRDefault="005C35D9" w:rsidP="005C35D9">
      <w:pPr>
        <w:pStyle w:val="BodyText"/>
      </w:pPr>
      <w:r>
        <w:t>*Vertical Accuracy at 95% Confidence Level (FVA or NVA)/(CVA or VVA)</w:t>
      </w:r>
    </w:p>
    <w:bookmarkStart w:id="36" w:name="_Toc432412967"/>
    <w:p w14:paraId="1E249E10" w14:textId="14EFF0EC" w:rsidR="005C35D9" w:rsidRDefault="005C35D9" w:rsidP="005C35D9">
      <w:pPr>
        <w:pStyle w:val="BodyText"/>
      </w:pPr>
      <w:r>
        <w:lastRenderedPageBreak/>
        <w:fldChar w:fldCharType="begin"/>
      </w:r>
      <w:r>
        <w:instrText xml:space="preserve"> REF _Ref85201199 \h </w:instrText>
      </w:r>
      <w:r>
        <w:fldChar w:fldCharType="separate"/>
      </w:r>
      <w:r w:rsidR="0022688E">
        <w:t xml:space="preserve">Table </w:t>
      </w:r>
      <w:r w:rsidR="0022688E">
        <w:rPr>
          <w:noProof/>
        </w:rPr>
        <w:t>2</w:t>
      </w:r>
      <w:r>
        <w:fldChar w:fldCharType="end"/>
      </w:r>
      <w:r>
        <w:t xml:space="preserve"> depicts the complete list of source elevation data and attributes leveraged for the Johnson Draw </w:t>
      </w:r>
      <w:r w:rsidRPr="005C72F6">
        <w:t>watershed</w:t>
      </w:r>
      <w:r w:rsidRPr="001531A9">
        <w:t xml:space="preserve">. </w:t>
      </w:r>
      <w:r>
        <w:t xml:space="preserve"> </w:t>
      </w:r>
      <w:r w:rsidRPr="004D0A69">
        <w:t xml:space="preserve">All datasets used for hydraulic analyses and mapping meet the highest specification level defined in </w:t>
      </w:r>
      <w:r>
        <w:fldChar w:fldCharType="begin"/>
      </w:r>
      <w:r>
        <w:instrText xml:space="preserve"> REF _Ref81923729 \h </w:instrText>
      </w:r>
      <w:r>
        <w:fldChar w:fldCharType="separate"/>
      </w:r>
      <w:r w:rsidR="0022688E">
        <w:t xml:space="preserve">Table </w:t>
      </w:r>
      <w:r w:rsidR="0022688E">
        <w:rPr>
          <w:noProof/>
        </w:rPr>
        <w:t>1</w:t>
      </w:r>
      <w:r>
        <w:fldChar w:fldCharType="end"/>
      </w:r>
      <w:r w:rsidRPr="004D0A69">
        <w:t>.</w:t>
      </w:r>
      <w:r>
        <w:t xml:space="preserve"> </w:t>
      </w:r>
      <w:r w:rsidRPr="004D0A69">
        <w:t xml:space="preserve"> </w:t>
      </w:r>
      <w:r w:rsidRPr="001531A9">
        <w:t>The following datasets were evaluated and prioritized as best available:</w:t>
      </w:r>
    </w:p>
    <w:p w14:paraId="7DD087FA" w14:textId="412ED71A" w:rsidR="005C35D9" w:rsidRDefault="005C35D9" w:rsidP="005C35D9">
      <w:pPr>
        <w:pStyle w:val="Caption"/>
        <w:jc w:val="center"/>
      </w:pPr>
      <w:bookmarkStart w:id="37" w:name="_Ref85201199"/>
      <w:bookmarkStart w:id="38" w:name="_Toc111479226"/>
      <w:bookmarkStart w:id="39" w:name="_Toc112102264"/>
      <w:r>
        <w:t xml:space="preserve">Table </w:t>
      </w:r>
      <w:r>
        <w:fldChar w:fldCharType="begin"/>
      </w:r>
      <w:r>
        <w:instrText xml:space="preserve"> SEQ Table \* ARABIC </w:instrText>
      </w:r>
      <w:r>
        <w:fldChar w:fldCharType="separate"/>
      </w:r>
      <w:r w:rsidR="0022688E">
        <w:rPr>
          <w:noProof/>
        </w:rPr>
        <w:t>2</w:t>
      </w:r>
      <w:r>
        <w:fldChar w:fldCharType="end"/>
      </w:r>
      <w:bookmarkEnd w:id="37"/>
      <w:r>
        <w:t>: LiDAR Topographic Data Available for the Johnson Draw Watershed</w:t>
      </w:r>
      <w:bookmarkEnd w:id="38"/>
      <w:bookmarkEnd w:id="39"/>
    </w:p>
    <w:tbl>
      <w:tblPr>
        <w:tblStyle w:val="CompassTable"/>
        <w:tblW w:w="9323" w:type="dxa"/>
        <w:tblLook w:val="04A0" w:firstRow="1" w:lastRow="0" w:firstColumn="1" w:lastColumn="0" w:noHBand="0" w:noVBand="1"/>
      </w:tblPr>
      <w:tblGrid>
        <w:gridCol w:w="647"/>
        <w:gridCol w:w="4078"/>
        <w:gridCol w:w="1431"/>
        <w:gridCol w:w="1164"/>
        <w:gridCol w:w="2003"/>
      </w:tblGrid>
      <w:tr w:rsidR="005C35D9" w:rsidRPr="00712569" w14:paraId="3B74A864" w14:textId="77777777" w:rsidTr="00D223F1">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43FD7C8E" w14:textId="77777777" w:rsidR="005C35D9" w:rsidRPr="00712569" w:rsidRDefault="005C35D9" w:rsidP="00D223F1">
            <w:pPr>
              <w:pStyle w:val="3TableHeading"/>
              <w:keepNext/>
              <w:keepLines/>
              <w:rPr>
                <w:b/>
                <w:szCs w:val="20"/>
              </w:rPr>
            </w:pPr>
            <w:r>
              <w:rPr>
                <w:b/>
                <w:szCs w:val="20"/>
              </w:rPr>
              <w:t>Year</w:t>
            </w:r>
          </w:p>
        </w:tc>
        <w:tc>
          <w:tcPr>
            <w:tcW w:w="0" w:type="dxa"/>
            <w:shd w:val="clear" w:color="auto" w:fill="00B5E2" w:themeFill="accent1"/>
          </w:tcPr>
          <w:p w14:paraId="6EA01B4A" w14:textId="77777777" w:rsidR="005C35D9" w:rsidRPr="00712569" w:rsidRDefault="005C35D9" w:rsidP="00D223F1">
            <w:pPr>
              <w:pStyle w:val="3TableHeading"/>
              <w:keepNext/>
              <w:keepLines/>
              <w:rPr>
                <w:b/>
                <w:szCs w:val="20"/>
              </w:rPr>
            </w:pPr>
            <w:r>
              <w:rPr>
                <w:b/>
                <w:szCs w:val="20"/>
              </w:rPr>
              <w:t>Description</w:t>
            </w:r>
          </w:p>
        </w:tc>
        <w:tc>
          <w:tcPr>
            <w:tcW w:w="0" w:type="dxa"/>
            <w:shd w:val="clear" w:color="auto" w:fill="00B5E2" w:themeFill="accent1"/>
          </w:tcPr>
          <w:p w14:paraId="0F43DF92" w14:textId="77777777" w:rsidR="005C35D9" w:rsidRPr="00712569" w:rsidRDefault="005C35D9" w:rsidP="00D223F1">
            <w:pPr>
              <w:pStyle w:val="3TableHeading"/>
              <w:keepNext/>
              <w:keepLines/>
              <w:rPr>
                <w:b/>
                <w:szCs w:val="20"/>
              </w:rPr>
            </w:pPr>
            <w:r>
              <w:rPr>
                <w:b/>
                <w:szCs w:val="20"/>
              </w:rPr>
              <w:t>Source/Owner</w:t>
            </w:r>
          </w:p>
        </w:tc>
        <w:tc>
          <w:tcPr>
            <w:tcW w:w="0" w:type="dxa"/>
            <w:shd w:val="clear" w:color="auto" w:fill="00B5E2" w:themeFill="accent1"/>
          </w:tcPr>
          <w:p w14:paraId="39E496EB" w14:textId="77777777" w:rsidR="005C35D9" w:rsidRPr="00712569" w:rsidRDefault="005C35D9" w:rsidP="00D223F1">
            <w:pPr>
              <w:pStyle w:val="3TableHeading"/>
              <w:keepNext/>
              <w:keepLines/>
              <w:rPr>
                <w:b/>
                <w:szCs w:val="20"/>
              </w:rPr>
            </w:pPr>
            <w:r>
              <w:rPr>
                <w:b/>
                <w:szCs w:val="20"/>
              </w:rPr>
              <w:t>Accuracy</w:t>
            </w:r>
            <w:r w:rsidRPr="00D35186">
              <w:rPr>
                <w:szCs w:val="20"/>
                <w:vertAlign w:val="superscript"/>
              </w:rPr>
              <w:t>1</w:t>
            </w:r>
          </w:p>
        </w:tc>
        <w:tc>
          <w:tcPr>
            <w:tcW w:w="0" w:type="dxa"/>
            <w:shd w:val="clear" w:color="auto" w:fill="00B5E2" w:themeFill="accent1"/>
          </w:tcPr>
          <w:p w14:paraId="117E75AA" w14:textId="77777777" w:rsidR="005C35D9" w:rsidRPr="0024587E" w:rsidRDefault="005C35D9" w:rsidP="00D223F1">
            <w:pPr>
              <w:pStyle w:val="3TableHeading"/>
              <w:keepNext/>
              <w:keepLines/>
              <w:rPr>
                <w:b/>
                <w:szCs w:val="20"/>
              </w:rPr>
            </w:pPr>
            <w:r w:rsidRPr="0024587E">
              <w:rPr>
                <w:b/>
                <w:szCs w:val="20"/>
              </w:rPr>
              <w:t>Approximate Footprint (</w:t>
            </w:r>
            <w:r>
              <w:rPr>
                <w:b/>
                <w:szCs w:val="20"/>
              </w:rPr>
              <w:t>Sq. Mi.</w:t>
            </w:r>
            <w:r w:rsidRPr="0024587E">
              <w:rPr>
                <w:b/>
                <w:szCs w:val="20"/>
              </w:rPr>
              <w:t>i)</w:t>
            </w:r>
            <w:r w:rsidRPr="0024587E">
              <w:rPr>
                <w:szCs w:val="20"/>
                <w:vertAlign w:val="superscript"/>
              </w:rPr>
              <w:t>2</w:t>
            </w:r>
          </w:p>
        </w:tc>
      </w:tr>
      <w:tr w:rsidR="005C35D9" w:rsidRPr="00712569" w14:paraId="1CA2400F" w14:textId="77777777" w:rsidTr="00D223F1">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056CCF8F" w14:textId="17C3F74C" w:rsidR="005C35D9" w:rsidRPr="00EC0029" w:rsidRDefault="005C35D9" w:rsidP="00D223F1">
            <w:pPr>
              <w:pStyle w:val="3TableText"/>
              <w:rPr>
                <w:rFonts w:cs="Calibri"/>
                <w:szCs w:val="20"/>
              </w:rPr>
            </w:pPr>
            <w:r>
              <w:rPr>
                <w:rFonts w:cs="Calibri"/>
                <w:szCs w:val="20"/>
              </w:rPr>
              <w:t>2019</w:t>
            </w:r>
          </w:p>
        </w:tc>
        <w:tc>
          <w:tcPr>
            <w:tcW w:w="4078" w:type="dxa"/>
          </w:tcPr>
          <w:p w14:paraId="3A636283" w14:textId="28B40229" w:rsidR="005C35D9" w:rsidRPr="00EC0029" w:rsidRDefault="005C35D9" w:rsidP="00D223F1">
            <w:pPr>
              <w:pStyle w:val="3TableText"/>
              <w:rPr>
                <w:rFonts w:cs="Calibri"/>
                <w:szCs w:val="20"/>
              </w:rPr>
            </w:pPr>
            <w:r>
              <w:rPr>
                <w:rFonts w:cs="Calibri"/>
                <w:szCs w:val="20"/>
              </w:rPr>
              <w:t>2019 Pecos Dallas UTM13</w:t>
            </w:r>
          </w:p>
        </w:tc>
        <w:tc>
          <w:tcPr>
            <w:tcW w:w="1431" w:type="dxa"/>
            <w:vAlign w:val="top"/>
          </w:tcPr>
          <w:p w14:paraId="11C712F6" w14:textId="77777777" w:rsidR="005C35D9" w:rsidRPr="00EC0029" w:rsidRDefault="005C35D9" w:rsidP="00D223F1">
            <w:pPr>
              <w:pStyle w:val="3TableText"/>
              <w:jc w:val="center"/>
              <w:rPr>
                <w:rFonts w:cs="Calibri"/>
                <w:szCs w:val="20"/>
              </w:rPr>
            </w:pPr>
            <w:r>
              <w:rPr>
                <w:rFonts w:cs="Calibri"/>
                <w:szCs w:val="20"/>
              </w:rPr>
              <w:t>USGS/FEMA</w:t>
            </w:r>
          </w:p>
        </w:tc>
        <w:tc>
          <w:tcPr>
            <w:tcW w:w="1164" w:type="dxa"/>
          </w:tcPr>
          <w:p w14:paraId="1D2F12E7" w14:textId="4C3C663D" w:rsidR="005C35D9" w:rsidRPr="00EC0029" w:rsidRDefault="005C35D9" w:rsidP="00D223F1">
            <w:pPr>
              <w:pStyle w:val="3TableText"/>
              <w:jc w:val="center"/>
              <w:rPr>
                <w:rFonts w:cs="Calibri"/>
                <w:szCs w:val="20"/>
              </w:rPr>
            </w:pPr>
            <w:r>
              <w:rPr>
                <w:rFonts w:cs="Calibri"/>
                <w:szCs w:val="20"/>
              </w:rPr>
              <w:t>7.3</w:t>
            </w:r>
            <w:r w:rsidRPr="00EC0029">
              <w:rPr>
                <w:rFonts w:cs="Calibri"/>
                <w:szCs w:val="20"/>
              </w:rPr>
              <w:t xml:space="preserve"> cm</w:t>
            </w:r>
          </w:p>
        </w:tc>
        <w:tc>
          <w:tcPr>
            <w:tcW w:w="2003" w:type="dxa"/>
          </w:tcPr>
          <w:p w14:paraId="31F4EFDA" w14:textId="447216E9" w:rsidR="005C35D9" w:rsidRPr="0024587E" w:rsidRDefault="005C35D9" w:rsidP="00D223F1">
            <w:pPr>
              <w:pStyle w:val="3TableText"/>
              <w:jc w:val="center"/>
              <w:rPr>
                <w:rFonts w:cs="Calibri"/>
                <w:szCs w:val="20"/>
              </w:rPr>
            </w:pPr>
            <w:r>
              <w:rPr>
                <w:rFonts w:cs="Calibri"/>
                <w:szCs w:val="20"/>
              </w:rPr>
              <w:t>14.4</w:t>
            </w:r>
          </w:p>
        </w:tc>
      </w:tr>
      <w:tr w:rsidR="005C35D9" w:rsidRPr="00712569" w14:paraId="6DF1BFB2" w14:textId="77777777" w:rsidTr="00D223F1">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17804C54" w14:textId="74DB9B49" w:rsidR="005C35D9" w:rsidRPr="00EC0029" w:rsidRDefault="005C35D9" w:rsidP="005C35D9">
            <w:pPr>
              <w:pStyle w:val="3TableText"/>
              <w:rPr>
                <w:rFonts w:cs="Calibri"/>
                <w:szCs w:val="20"/>
              </w:rPr>
            </w:pPr>
            <w:r w:rsidRPr="00EC0029">
              <w:rPr>
                <w:rFonts w:cs="Calibri"/>
                <w:szCs w:val="20"/>
              </w:rPr>
              <w:t>201</w:t>
            </w:r>
            <w:r>
              <w:rPr>
                <w:rFonts w:cs="Calibri"/>
                <w:szCs w:val="20"/>
              </w:rPr>
              <w:t>8</w:t>
            </w:r>
          </w:p>
        </w:tc>
        <w:tc>
          <w:tcPr>
            <w:tcW w:w="4078" w:type="dxa"/>
          </w:tcPr>
          <w:p w14:paraId="2FFCF3EE" w14:textId="0454109E" w:rsidR="005C35D9" w:rsidRPr="00EC0029" w:rsidRDefault="005C35D9" w:rsidP="005C35D9">
            <w:pPr>
              <w:pStyle w:val="3TableText"/>
              <w:rPr>
                <w:rFonts w:cs="Calibri"/>
                <w:szCs w:val="20"/>
              </w:rPr>
            </w:pPr>
            <w:r w:rsidRPr="006A0FCE">
              <w:rPr>
                <w:rFonts w:cs="Calibri"/>
                <w:szCs w:val="20"/>
              </w:rPr>
              <w:t xml:space="preserve">2018 FEMA Texas </w:t>
            </w:r>
            <w:r>
              <w:rPr>
                <w:rFonts w:cs="Calibri"/>
                <w:szCs w:val="20"/>
              </w:rPr>
              <w:t>West Central UTM13</w:t>
            </w:r>
          </w:p>
        </w:tc>
        <w:tc>
          <w:tcPr>
            <w:tcW w:w="1431" w:type="dxa"/>
            <w:vAlign w:val="top"/>
          </w:tcPr>
          <w:p w14:paraId="1626BAE5" w14:textId="77777777" w:rsidR="005C35D9" w:rsidRPr="00EC0029" w:rsidRDefault="005C35D9" w:rsidP="00D223F1">
            <w:pPr>
              <w:pStyle w:val="3TableText"/>
              <w:jc w:val="center"/>
              <w:rPr>
                <w:rFonts w:cs="Calibri"/>
                <w:szCs w:val="20"/>
              </w:rPr>
            </w:pPr>
            <w:r>
              <w:rPr>
                <w:rFonts w:cs="Calibri"/>
                <w:szCs w:val="20"/>
              </w:rPr>
              <w:t>USGS/FEMA</w:t>
            </w:r>
          </w:p>
        </w:tc>
        <w:tc>
          <w:tcPr>
            <w:tcW w:w="1164" w:type="dxa"/>
          </w:tcPr>
          <w:p w14:paraId="66DC96F7" w14:textId="38009BB8" w:rsidR="005C35D9" w:rsidRPr="00EC0029" w:rsidRDefault="005C35D9" w:rsidP="00D223F1">
            <w:pPr>
              <w:pStyle w:val="3TableText"/>
              <w:jc w:val="center"/>
              <w:rPr>
                <w:rFonts w:cs="Calibri"/>
                <w:szCs w:val="20"/>
              </w:rPr>
            </w:pPr>
            <w:r>
              <w:rPr>
                <w:rFonts w:cs="Calibri"/>
                <w:szCs w:val="20"/>
              </w:rPr>
              <w:t>9.1</w:t>
            </w:r>
            <w:r w:rsidRPr="00EC0029">
              <w:rPr>
                <w:rFonts w:cs="Calibri"/>
                <w:szCs w:val="20"/>
              </w:rPr>
              <w:t xml:space="preserve"> cm</w:t>
            </w:r>
          </w:p>
        </w:tc>
        <w:tc>
          <w:tcPr>
            <w:tcW w:w="2003" w:type="dxa"/>
          </w:tcPr>
          <w:p w14:paraId="37986F47" w14:textId="06403759" w:rsidR="005C35D9" w:rsidRPr="0024587E" w:rsidRDefault="005C35D9" w:rsidP="00D223F1">
            <w:pPr>
              <w:pStyle w:val="3TableText"/>
              <w:jc w:val="center"/>
              <w:rPr>
                <w:rFonts w:cs="Calibri"/>
                <w:szCs w:val="20"/>
              </w:rPr>
            </w:pPr>
            <w:r>
              <w:rPr>
                <w:rFonts w:cs="Calibri"/>
                <w:szCs w:val="20"/>
              </w:rPr>
              <w:t>1,868.8</w:t>
            </w:r>
          </w:p>
        </w:tc>
      </w:tr>
      <w:tr w:rsidR="005C35D9" w:rsidRPr="00712569" w14:paraId="3918B55D" w14:textId="77777777" w:rsidTr="00D223F1">
        <w:trPr>
          <w:cnfStyle w:val="000000100000" w:firstRow="0" w:lastRow="0" w:firstColumn="0" w:lastColumn="0" w:oddVBand="0" w:evenVBand="0" w:oddHBand="1" w:evenHBand="0" w:firstRowFirstColumn="0" w:firstRowLastColumn="0" w:lastRowFirstColumn="0" w:lastRowLastColumn="0"/>
          <w:trHeight w:val="64"/>
        </w:trPr>
        <w:tc>
          <w:tcPr>
            <w:tcW w:w="647" w:type="dxa"/>
          </w:tcPr>
          <w:p w14:paraId="6E5405C0" w14:textId="2BE62066" w:rsidR="005C35D9" w:rsidRPr="00EC0029" w:rsidRDefault="005C35D9" w:rsidP="005C35D9">
            <w:pPr>
              <w:pStyle w:val="3TableText"/>
              <w:rPr>
                <w:rFonts w:cs="Calibri"/>
                <w:szCs w:val="20"/>
                <w:vertAlign w:val="superscript"/>
              </w:rPr>
            </w:pPr>
            <w:r w:rsidRPr="00EC0029">
              <w:rPr>
                <w:rFonts w:cs="Calibri"/>
                <w:szCs w:val="20"/>
              </w:rPr>
              <w:t>201</w:t>
            </w:r>
            <w:r>
              <w:rPr>
                <w:rFonts w:cs="Calibri"/>
                <w:szCs w:val="20"/>
              </w:rPr>
              <w:t>8</w:t>
            </w:r>
          </w:p>
        </w:tc>
        <w:tc>
          <w:tcPr>
            <w:tcW w:w="4078" w:type="dxa"/>
          </w:tcPr>
          <w:p w14:paraId="286D7AC8" w14:textId="4AB4EA50" w:rsidR="005C35D9" w:rsidRPr="00EC0029" w:rsidRDefault="005C35D9" w:rsidP="005C35D9">
            <w:pPr>
              <w:pStyle w:val="3TableText"/>
              <w:rPr>
                <w:rFonts w:cs="Calibri"/>
                <w:szCs w:val="20"/>
              </w:rPr>
            </w:pPr>
            <w:r w:rsidRPr="006A0FCE">
              <w:rPr>
                <w:rFonts w:cs="Calibri"/>
                <w:szCs w:val="20"/>
              </w:rPr>
              <w:t>201</w:t>
            </w:r>
            <w:r>
              <w:rPr>
                <w:rFonts w:cs="Calibri"/>
                <w:szCs w:val="20"/>
              </w:rPr>
              <w:t>8</w:t>
            </w:r>
            <w:r w:rsidRPr="006A0FCE">
              <w:rPr>
                <w:rFonts w:cs="Calibri"/>
                <w:szCs w:val="20"/>
              </w:rPr>
              <w:t xml:space="preserve"> </w:t>
            </w:r>
            <w:r>
              <w:rPr>
                <w:rFonts w:cs="Calibri"/>
                <w:szCs w:val="20"/>
              </w:rPr>
              <w:t xml:space="preserve">FEMA </w:t>
            </w:r>
            <w:r w:rsidRPr="006A0FCE">
              <w:rPr>
                <w:rFonts w:cs="Calibri"/>
                <w:szCs w:val="20"/>
              </w:rPr>
              <w:t xml:space="preserve">Texas </w:t>
            </w:r>
            <w:r>
              <w:rPr>
                <w:rFonts w:cs="Calibri"/>
                <w:szCs w:val="20"/>
              </w:rPr>
              <w:t>West Central UTM14</w:t>
            </w:r>
          </w:p>
        </w:tc>
        <w:tc>
          <w:tcPr>
            <w:tcW w:w="1431" w:type="dxa"/>
            <w:vAlign w:val="top"/>
          </w:tcPr>
          <w:p w14:paraId="0B0C1104" w14:textId="6FF81C69" w:rsidR="005C35D9" w:rsidRPr="00EC0029" w:rsidRDefault="005C35D9" w:rsidP="00D223F1">
            <w:pPr>
              <w:pStyle w:val="3TableText"/>
              <w:jc w:val="center"/>
              <w:rPr>
                <w:rFonts w:cs="Calibri"/>
                <w:szCs w:val="20"/>
              </w:rPr>
            </w:pPr>
            <w:r>
              <w:rPr>
                <w:rFonts w:cs="Calibri"/>
                <w:szCs w:val="20"/>
              </w:rPr>
              <w:t>USGS/FEMA</w:t>
            </w:r>
          </w:p>
        </w:tc>
        <w:tc>
          <w:tcPr>
            <w:tcW w:w="1164" w:type="dxa"/>
          </w:tcPr>
          <w:p w14:paraId="68F58F6E" w14:textId="46DF0DF0" w:rsidR="005C35D9" w:rsidRPr="00EC0029" w:rsidRDefault="005C35D9" w:rsidP="00D223F1">
            <w:pPr>
              <w:pStyle w:val="3TableText"/>
              <w:jc w:val="center"/>
              <w:rPr>
                <w:rFonts w:cs="Calibri"/>
                <w:szCs w:val="20"/>
              </w:rPr>
            </w:pPr>
            <w:r>
              <w:rPr>
                <w:rFonts w:cs="Calibri"/>
                <w:szCs w:val="20"/>
              </w:rPr>
              <w:t>9.1</w:t>
            </w:r>
            <w:r w:rsidRPr="00EC0029">
              <w:rPr>
                <w:rFonts w:cs="Calibri"/>
                <w:szCs w:val="20"/>
              </w:rPr>
              <w:t xml:space="preserve"> cm</w:t>
            </w:r>
          </w:p>
        </w:tc>
        <w:tc>
          <w:tcPr>
            <w:tcW w:w="2003" w:type="dxa"/>
          </w:tcPr>
          <w:p w14:paraId="2F8C6C05" w14:textId="12A07917" w:rsidR="005C35D9" w:rsidRPr="0024587E" w:rsidRDefault="005C35D9" w:rsidP="005C35D9">
            <w:pPr>
              <w:pStyle w:val="3TableText"/>
              <w:jc w:val="center"/>
              <w:rPr>
                <w:rFonts w:cs="Calibri"/>
                <w:szCs w:val="20"/>
              </w:rPr>
            </w:pPr>
            <w:r>
              <w:rPr>
                <w:rFonts w:cs="Calibri"/>
                <w:szCs w:val="20"/>
              </w:rPr>
              <w:t>523.3</w:t>
            </w:r>
          </w:p>
        </w:tc>
      </w:tr>
    </w:tbl>
    <w:p w14:paraId="03F27772" w14:textId="77777777" w:rsidR="005C35D9" w:rsidRPr="0098555D" w:rsidRDefault="005C35D9" w:rsidP="005C35D9">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07DD0EE8" w14:textId="77777777" w:rsidR="005C35D9" w:rsidRPr="0098555D" w:rsidRDefault="005C35D9" w:rsidP="005C35D9">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6"/>
    </w:p>
    <w:p w14:paraId="4691A07D" w14:textId="3699E684" w:rsidR="005C35D9" w:rsidRDefault="005C35D9" w:rsidP="005C35D9">
      <w:pPr>
        <w:pStyle w:val="Heading4"/>
      </w:pPr>
      <w:bookmarkStart w:id="40" w:name="_Toc111479178"/>
      <w:bookmarkStart w:id="41" w:name="_Toc112102211"/>
      <w:r>
        <w:t>Johnson Draw Watershed Source Terrain Data</w:t>
      </w:r>
      <w:bookmarkEnd w:id="40"/>
      <w:bookmarkEnd w:id="41"/>
    </w:p>
    <w:p w14:paraId="5BC6BCD1" w14:textId="74A48A57" w:rsidR="005C35D9" w:rsidRDefault="005C35D9" w:rsidP="005C35D9">
      <w:pPr>
        <w:pStyle w:val="BodyText"/>
      </w:pPr>
      <w:r w:rsidRPr="006D72FD">
        <w:t xml:space="preserve">The source elevation data for the </w:t>
      </w:r>
      <w:r>
        <w:t>Johnson Draw</w:t>
      </w:r>
      <w:r w:rsidRPr="006D72FD">
        <w:t xml:space="preserve"> </w:t>
      </w:r>
      <w:r w:rsidRPr="005C72F6">
        <w:t>watershed</w:t>
      </w:r>
      <w:r w:rsidRPr="006D72FD">
        <w:t xml:space="preserve"> are DEMs derived from the </w:t>
      </w:r>
      <w:r w:rsidRPr="006A0FCE">
        <w:t>201</w:t>
      </w:r>
      <w:r>
        <w:t>9 Pecos Dallas UTM13; the 2018</w:t>
      </w:r>
      <w:r w:rsidRPr="006A0FCE">
        <w:t xml:space="preserve"> FEMA Texas West Central</w:t>
      </w:r>
      <w:r>
        <w:t xml:space="preserve"> UTM13; </w:t>
      </w:r>
      <w:r w:rsidRPr="006D72FD">
        <w:t>and the</w:t>
      </w:r>
      <w:r>
        <w:t xml:space="preserve"> </w:t>
      </w:r>
      <w:r w:rsidRPr="006A0FCE">
        <w:t>201</w:t>
      </w:r>
      <w:r>
        <w:t>8</w:t>
      </w:r>
      <w:r w:rsidRPr="006A0FCE">
        <w:t xml:space="preserve"> </w:t>
      </w:r>
      <w:r>
        <w:t>FEMA Texas West Central UTM14 LiDAR.</w:t>
      </w:r>
      <w:r w:rsidRPr="006D72FD">
        <w:t xml:space="preserve"> </w:t>
      </w:r>
      <w:r>
        <w:t>Only points c</w:t>
      </w:r>
      <w:r w:rsidRPr="006D72FD">
        <w:t xml:space="preserve">lassified as “ground” points (i.e., bare earth) were imported from the LiDAR and used for development of the project DEMs. Bare-earth LiDAR data are typically made by filtering non-ground returns (e.g. buildings, vegetation, etc.) from the raw laser returns. </w:t>
      </w:r>
      <w:r w:rsidRPr="006D72FD">
        <w:fldChar w:fldCharType="begin"/>
      </w:r>
      <w:r w:rsidRPr="006D72FD">
        <w:instrText xml:space="preserve"> REF _Ref61591734 \h  \* MERGEFORMAT </w:instrText>
      </w:r>
      <w:r w:rsidRPr="006D72FD">
        <w:fldChar w:fldCharType="separate"/>
      </w:r>
      <w:r w:rsidR="0022688E">
        <w:t>Figure 2</w:t>
      </w:r>
      <w:r w:rsidRPr="006D72FD">
        <w:fldChar w:fldCharType="end"/>
      </w:r>
      <w:r w:rsidRPr="006D72FD">
        <w:t xml:space="preserve"> depicts the extent of the data defined in </w:t>
      </w:r>
      <w:r w:rsidRPr="006D72FD">
        <w:fldChar w:fldCharType="begin"/>
      </w:r>
      <w:r w:rsidRPr="006D72FD">
        <w:instrText xml:space="preserve"> REF _Ref85201199 \h  \* MERGEFORMAT </w:instrText>
      </w:r>
      <w:r w:rsidRPr="006D72FD">
        <w:fldChar w:fldCharType="separate"/>
      </w:r>
      <w:r w:rsidR="0022688E">
        <w:t>Table 2</w:t>
      </w:r>
      <w:r w:rsidRPr="006D72FD">
        <w:fldChar w:fldCharType="end"/>
      </w:r>
      <w:r w:rsidRPr="006D72FD">
        <w:t>.</w:t>
      </w:r>
    </w:p>
    <w:p w14:paraId="72467CDB" w14:textId="64207DCA" w:rsidR="005C35D9" w:rsidRDefault="005C35D9" w:rsidP="005C35D9">
      <w:pPr>
        <w:pStyle w:val="BodyText"/>
        <w:rPr>
          <w:rFonts w:asciiTheme="majorHAnsi" w:eastAsiaTheme="majorEastAsia" w:hAnsiTheme="majorHAnsi" w:cstheme="majorBidi"/>
          <w:b/>
          <w:color w:val="00B5E2" w:themeColor="accent1"/>
        </w:rPr>
      </w:pPr>
      <w:r w:rsidRPr="00334C87">
        <w:rPr>
          <w:rFonts w:asciiTheme="majorHAnsi" w:eastAsiaTheme="majorEastAsia" w:hAnsiTheme="majorHAnsi" w:cstheme="majorBidi"/>
          <w:b/>
          <w:color w:val="00B5E2" w:themeColor="accent1"/>
        </w:rPr>
        <w:t>201</w:t>
      </w:r>
      <w:r>
        <w:rPr>
          <w:rFonts w:asciiTheme="majorHAnsi" w:eastAsiaTheme="majorEastAsia" w:hAnsiTheme="majorHAnsi" w:cstheme="majorBidi"/>
          <w:b/>
          <w:color w:val="00B5E2" w:themeColor="accent1"/>
        </w:rPr>
        <w:t xml:space="preserve">9 USGS LiDAR: Pecos Dallas </w:t>
      </w:r>
    </w:p>
    <w:p w14:paraId="1530E315" w14:textId="114A0EC8" w:rsidR="005C35D9" w:rsidRPr="005C35D9" w:rsidRDefault="005C35D9" w:rsidP="005C35D9">
      <w:pPr>
        <w:pStyle w:val="BodyText"/>
      </w:pPr>
      <w:r w:rsidRPr="005C35D9">
        <w:t>This USGS LiDAR project covers portions of Ector and Winkler Counties, Texas within the Johnson Draw HUC8 study area. The USGS awarded this project to support the FEMA Risk Mapping, Assessment, and Planning (MAP) program, the National Resources Conservation Service (NRCS) high resolution elevation enterprise program, and the 3DEP mission with high resolution digital elevation data. The acquisition was conducted between January 26, 2019 and July 12, 2019. Digital Aerial Solutions, LLC served as the prime contractor for the project. The source bare earth 1-meter DEM data was in Universal Transverse Mercator (UTM) Zone 13N, North American Datum of 1983 (NAD83) (2011), meters with elevations in North American Vertical Datum of 1988 (NAVD88) (GEOID12B), meters.  The Root Mean Square Error (RMSEz) reported for the DEM UTM 13N dataset was 7.3 cm at the 95 percent confidence level which meets project accuracy specifications of the NSSDA.</w:t>
      </w:r>
    </w:p>
    <w:p w14:paraId="0F846A55" w14:textId="70963FFF" w:rsidR="005C35D9" w:rsidRPr="00E66D88" w:rsidRDefault="005C35D9" w:rsidP="005C35D9">
      <w:pPr>
        <w:pStyle w:val="BodyText"/>
        <w:rPr>
          <w:rFonts w:asciiTheme="majorHAnsi" w:eastAsiaTheme="majorEastAsia" w:hAnsiTheme="majorHAnsi" w:cstheme="majorBidi"/>
          <w:b/>
          <w:color w:val="00B5E2" w:themeColor="accent1"/>
        </w:rPr>
      </w:pPr>
      <w:bookmarkStart w:id="42" w:name="_Toc50108768"/>
      <w:r w:rsidRPr="00E66D88">
        <w:rPr>
          <w:rFonts w:asciiTheme="majorHAnsi" w:eastAsiaTheme="majorEastAsia" w:hAnsiTheme="majorHAnsi" w:cstheme="majorBidi"/>
          <w:b/>
          <w:color w:val="00B5E2" w:themeColor="accent1"/>
        </w:rPr>
        <w:t>2018</w:t>
      </w:r>
      <w:r>
        <w:rPr>
          <w:rFonts w:asciiTheme="majorHAnsi" w:eastAsiaTheme="majorEastAsia" w:hAnsiTheme="majorHAnsi" w:cstheme="majorBidi"/>
          <w:b/>
          <w:color w:val="00B5E2" w:themeColor="accent1"/>
        </w:rPr>
        <w:t xml:space="preserve"> USGS LiDAR: FEMA Texas Weset Central UTM13</w:t>
      </w:r>
      <w:bookmarkEnd w:id="42"/>
    </w:p>
    <w:p w14:paraId="65F00037" w14:textId="5ABEB8AA" w:rsidR="005C35D9" w:rsidRDefault="00CF5B15" w:rsidP="005C35D9">
      <w:pPr>
        <w:pStyle w:val="BodyText"/>
        <w:keepNext/>
        <w:rPr>
          <w:szCs w:val="22"/>
        </w:rPr>
      </w:pPr>
      <w:r w:rsidRPr="00546AE2">
        <w:t>This USGS LiDAR project covers portions of Andrews, Ector, Martin, Midland, and Winkler Counties, Texas within the Johnson Draw HUC8 study area. The USGS awarded this project to support the FEMA Risk MAP program. The acquisition was conducted from February 1, 2018 through May 27, 2018. Reflights were collected on November 5, 2018. Dewberry served as the prime contractor for the project. In addition to project management, Dewberry was responsible for LAS classification, all lidar products, breakline production, DEM production, and quality assurance. The source bare earth 1-meter DEM data was in UTM Zone 13N, NAD83 (2011), meters with elevations in NAVD88 (GEOID12B), meters.  For the Texas West Central QL2 Lidar Project, the tested RMSEz of the classified lidar data for checkpoints in non-vegetated terrain equaled 4.7 cm compared with the 10 cm specification; and the Non-vegetated Vertical Accuracy (NVA) of the classified lidar data computed using RMSEz x 1.9600 was equal to 9.1 cm, compared with the 19.6 cm specification. Using NSSDA methodology, the horizontal accuracy at the 95 percent confidence level was reported as 61.4 cm (target was 100 cm)</w:t>
      </w:r>
      <w:r w:rsidR="005C35D9">
        <w:rPr>
          <w:szCs w:val="22"/>
        </w:rPr>
        <w:t>.</w:t>
      </w:r>
    </w:p>
    <w:p w14:paraId="434526CE" w14:textId="77BF50B4" w:rsidR="005C35D9" w:rsidRPr="00E66D88" w:rsidRDefault="00CF5B15" w:rsidP="005C35D9">
      <w:pPr>
        <w:pStyle w:val="BodyText"/>
        <w:rPr>
          <w:rFonts w:asciiTheme="majorHAnsi" w:eastAsiaTheme="majorEastAsia" w:hAnsiTheme="majorHAnsi" w:cstheme="majorBidi"/>
          <w:b/>
          <w:color w:val="00B5E2" w:themeColor="accent1"/>
        </w:rPr>
      </w:pPr>
      <w:r w:rsidRPr="00E66D88">
        <w:rPr>
          <w:rFonts w:asciiTheme="majorHAnsi" w:eastAsiaTheme="majorEastAsia" w:hAnsiTheme="majorHAnsi" w:cstheme="majorBidi"/>
          <w:b/>
          <w:color w:val="00B5E2" w:themeColor="accent1"/>
        </w:rPr>
        <w:t>2018</w:t>
      </w:r>
      <w:r>
        <w:rPr>
          <w:rFonts w:asciiTheme="majorHAnsi" w:eastAsiaTheme="majorEastAsia" w:hAnsiTheme="majorHAnsi" w:cstheme="majorBidi"/>
          <w:b/>
          <w:color w:val="00B5E2" w:themeColor="accent1"/>
        </w:rPr>
        <w:t xml:space="preserve"> USGS LiDAR: FEMA Texas Weset Central UTM13</w:t>
      </w:r>
    </w:p>
    <w:p w14:paraId="4EEE8B18" w14:textId="1AA2311C" w:rsidR="005C35D9" w:rsidRDefault="00CF5B15" w:rsidP="005C35D9">
      <w:pPr>
        <w:pStyle w:val="BodyText"/>
        <w:rPr>
          <w:noProof/>
          <w:szCs w:val="22"/>
        </w:rPr>
      </w:pPr>
      <w:r w:rsidRPr="00546AE2">
        <w:t xml:space="preserve">This USGS LiDAR project covers portions of Glasscock and Midland Counties, Texas within the Johnson Draw HUC8 study area. The USGS awarded this project to support the FEMA Risk MAP program. The acquisition was conducted from February 1, 2018 through May 27, 2018. Reflights were collected on November 5, 2018. Dewberry served as the prime contractor for the project. In addition to project management, Dewberry was responsible for LAS classification, all lidar products, breakline production, DEM production, and quality assurance. The source bare earth 1-meter DEM data was in UTM Zone 14N, NAD83 (2011), meters with elevations in NAVD88 (GEOID12B), meters.  For the Texas West Central QL2 Lidar Project, the tested RMSEz of the classified lidar data for checkpoints in non-vegetated terrain equaled 4.7 cm compared with the 10 cm specification; and the NVA of the classified lidar data </w:t>
      </w:r>
      <w:r w:rsidRPr="00546AE2">
        <w:lastRenderedPageBreak/>
        <w:t>computed using RMSEz x 1.9600 was equal to 9.1 cm, compared with the 19.6 cm specification. Using NSSDA methodology, the horizontal accuracy at the 95 percent confidence level was reported as 61.4 cm (target was 100 cm)</w:t>
      </w:r>
      <w:r w:rsidR="005C35D9" w:rsidRPr="005D1A9E">
        <w:t>.</w:t>
      </w:r>
      <w:r w:rsidR="005C35D9" w:rsidRPr="005D1A9E">
        <w:rPr>
          <w:noProof/>
          <w:szCs w:val="22"/>
        </w:rPr>
        <w:t xml:space="preserve"> </w:t>
      </w:r>
    </w:p>
    <w:p w14:paraId="305B04E4" w14:textId="77777777" w:rsidR="005C35D9" w:rsidRDefault="005C35D9" w:rsidP="005C35D9">
      <w:pPr>
        <w:pStyle w:val="Heading3"/>
      </w:pPr>
      <w:bookmarkStart w:id="43" w:name="_Toc111479179"/>
      <w:bookmarkStart w:id="44" w:name="_Toc112102212"/>
      <w:r>
        <w:t>Data Processing</w:t>
      </w:r>
      <w:bookmarkEnd w:id="43"/>
      <w:bookmarkEnd w:id="44"/>
    </w:p>
    <w:p w14:paraId="2ED76B42" w14:textId="2C3634AA" w:rsidR="005C35D9" w:rsidRPr="0063201D" w:rsidRDefault="005C35D9" w:rsidP="005C35D9">
      <w:pPr>
        <w:pStyle w:val="BodyText"/>
        <w:jc w:val="both"/>
        <w:rPr>
          <w:szCs w:val="22"/>
        </w:rPr>
      </w:pPr>
      <w:r>
        <w:rPr>
          <w:szCs w:val="22"/>
        </w:rPr>
        <w:t>ArcGIS</w:t>
      </w:r>
      <w:r w:rsidRPr="0063201D">
        <w:rPr>
          <w:szCs w:val="22"/>
        </w:rPr>
        <w:t xml:space="preserve"> software was utilized in order to create a digital surface model for the </w:t>
      </w:r>
      <w:r w:rsidR="00CF5B15">
        <w:rPr>
          <w:szCs w:val="22"/>
        </w:rPr>
        <w:t>Johnson</w:t>
      </w:r>
      <w:r>
        <w:rPr>
          <w:szCs w:val="22"/>
        </w:rPr>
        <w:t xml:space="preserve"> Draw</w:t>
      </w:r>
      <w:r w:rsidRPr="0063201D">
        <w:rPr>
          <w:szCs w:val="22"/>
        </w:rPr>
        <w:t xml:space="preserve"> HUC</w:t>
      </w:r>
      <w:r>
        <w:rPr>
          <w:szCs w:val="22"/>
        </w:rPr>
        <w:t>-</w:t>
      </w:r>
      <w:r w:rsidRPr="0063201D">
        <w:rPr>
          <w:szCs w:val="22"/>
        </w:rPr>
        <w:t xml:space="preserve">8 </w:t>
      </w:r>
      <w:r>
        <w:rPr>
          <w:szCs w:val="22"/>
        </w:rPr>
        <w:t>w</w:t>
      </w:r>
      <w:r w:rsidRPr="0063201D">
        <w:rPr>
          <w:szCs w:val="22"/>
        </w:rPr>
        <w:t xml:space="preserve">atershed project area. </w:t>
      </w:r>
      <w:r>
        <w:rPr>
          <w:szCs w:val="22"/>
        </w:rPr>
        <w:t xml:space="preserve">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w:t>
      </w:r>
      <w:r w:rsidRPr="00334C87">
        <w:rPr>
          <w:szCs w:val="22"/>
        </w:rPr>
        <w:t>1-meter DEM for mapping and modeling according to the model area extents, including a 1,000 foot buffer</w:t>
      </w:r>
      <w:r>
        <w:rPr>
          <w:szCs w:val="22"/>
        </w:rPr>
        <w:t>.</w:t>
      </w:r>
      <w:r w:rsidRPr="0063201D">
        <w:rPr>
          <w:szCs w:val="22"/>
        </w:rPr>
        <w:t xml:space="preserve"> </w:t>
      </w:r>
    </w:p>
    <w:p w14:paraId="193A80F2" w14:textId="77777777" w:rsidR="005C35D9" w:rsidRDefault="005C35D9" w:rsidP="005C35D9">
      <w:pPr>
        <w:pStyle w:val="BodyText"/>
        <w:jc w:val="both"/>
        <w:rPr>
          <w:szCs w:val="22"/>
        </w:rPr>
      </w:pPr>
      <w:r>
        <w:rPr>
          <w:szCs w:val="22"/>
        </w:rPr>
        <w:t>The exported DEM was reviewed through automated quality control (QC) to check for anomalies and outlier locations based on slope and cells that exceed z value differences from surrounding cells.  Visual review was also performed to check for ground differences at the extents of the datasets for differences in ground values.</w:t>
      </w:r>
    </w:p>
    <w:p w14:paraId="74717FB4" w14:textId="77777777" w:rsidR="005C35D9" w:rsidRDefault="005C35D9" w:rsidP="005C35D9">
      <w:pPr>
        <w:pStyle w:val="Heading3"/>
      </w:pPr>
      <w:bookmarkStart w:id="45" w:name="_Toc111479180"/>
      <w:bookmarkStart w:id="46" w:name="_Toc112102213"/>
      <w:r>
        <w:t>DEM QA/QC</w:t>
      </w:r>
      <w:bookmarkEnd w:id="45"/>
      <w:bookmarkEnd w:id="46"/>
    </w:p>
    <w:p w14:paraId="413D1AA5" w14:textId="2B7DA67C" w:rsidR="005C35D9" w:rsidRPr="000B5E8E" w:rsidRDefault="005C35D9" w:rsidP="005C35D9">
      <w:pPr>
        <w:pStyle w:val="BodyText"/>
      </w:pPr>
      <w:r w:rsidRPr="000B5E8E">
        <w:t xml:space="preserve">DEMs developed for use in </w:t>
      </w:r>
      <w:r>
        <w:t xml:space="preserve">the </w:t>
      </w:r>
      <w:r w:rsidR="00CF5B15">
        <w:t>Johnson</w:t>
      </w:r>
      <w:r>
        <w:t xml:space="preserve"> Draw</w:t>
      </w:r>
      <w:r w:rsidRPr="00723CB7">
        <w:t xml:space="preserve"> </w:t>
      </w:r>
      <w:r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t xml:space="preserve"> (QA)</w:t>
      </w:r>
      <w:r w:rsidRPr="000B5E8E">
        <w:t xml:space="preserve"> during the data development process includes, but is not limited to the following QC checks:</w:t>
      </w:r>
    </w:p>
    <w:p w14:paraId="60340854" w14:textId="77777777" w:rsidR="005C35D9" w:rsidRPr="000B5E8E" w:rsidRDefault="005C35D9" w:rsidP="005C35D9">
      <w:pPr>
        <w:pStyle w:val="BodyText"/>
        <w:numPr>
          <w:ilvl w:val="0"/>
          <w:numId w:val="25"/>
        </w:numPr>
      </w:pPr>
      <w:r w:rsidRPr="000B5E8E">
        <w:t>Horizontal Projection Check</w:t>
      </w:r>
    </w:p>
    <w:p w14:paraId="473056EE" w14:textId="77777777" w:rsidR="005C35D9" w:rsidRPr="000B5E8E" w:rsidRDefault="005C35D9" w:rsidP="005C35D9">
      <w:pPr>
        <w:pStyle w:val="BodyText"/>
        <w:numPr>
          <w:ilvl w:val="0"/>
          <w:numId w:val="25"/>
        </w:numPr>
      </w:pPr>
      <w:r w:rsidRPr="000B5E8E">
        <w:t>Vertical Datum Check</w:t>
      </w:r>
    </w:p>
    <w:p w14:paraId="2483CF31" w14:textId="77777777" w:rsidR="005C35D9" w:rsidRPr="000B5E8E" w:rsidRDefault="005C35D9" w:rsidP="005C35D9">
      <w:pPr>
        <w:pStyle w:val="BodyText"/>
        <w:numPr>
          <w:ilvl w:val="0"/>
          <w:numId w:val="25"/>
        </w:numPr>
      </w:pPr>
      <w:r w:rsidRPr="000B5E8E">
        <w:t>Resolution Check</w:t>
      </w:r>
    </w:p>
    <w:p w14:paraId="6FB03F66" w14:textId="77777777" w:rsidR="005C35D9" w:rsidRPr="000B5E8E" w:rsidRDefault="005C35D9" w:rsidP="005C35D9">
      <w:pPr>
        <w:pStyle w:val="BodyText"/>
        <w:numPr>
          <w:ilvl w:val="0"/>
          <w:numId w:val="25"/>
        </w:numPr>
      </w:pPr>
      <w:r w:rsidRPr="000B5E8E">
        <w:t>Format Check</w:t>
      </w:r>
    </w:p>
    <w:p w14:paraId="577D1986" w14:textId="77777777" w:rsidR="005C35D9" w:rsidRPr="000B5E8E" w:rsidRDefault="005C35D9" w:rsidP="005C35D9">
      <w:pPr>
        <w:pStyle w:val="BodyText"/>
        <w:numPr>
          <w:ilvl w:val="0"/>
          <w:numId w:val="25"/>
        </w:numPr>
      </w:pPr>
      <w:r w:rsidRPr="000B5E8E">
        <w:t>Seamless Data Check to ensure the DEM files are consistent and seamless along source data edges</w:t>
      </w:r>
    </w:p>
    <w:p w14:paraId="7549120D" w14:textId="77777777" w:rsidR="005C35D9" w:rsidRPr="000B5E8E" w:rsidRDefault="005C35D9" w:rsidP="005C35D9">
      <w:pPr>
        <w:pStyle w:val="BodyText"/>
      </w:pPr>
      <w:r w:rsidRPr="000B5E8E">
        <w:t xml:space="preserve">The </w:t>
      </w:r>
      <w:r>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t>as</w:t>
      </w:r>
      <w:r w:rsidRPr="000B5E8E">
        <w:t xml:space="preserve"> not limited to the following QC checks:</w:t>
      </w:r>
    </w:p>
    <w:p w14:paraId="0F467DE7" w14:textId="77777777" w:rsidR="005C35D9" w:rsidRPr="000B5E8E" w:rsidRDefault="005C35D9" w:rsidP="005C35D9">
      <w:pPr>
        <w:pStyle w:val="BodyText"/>
        <w:numPr>
          <w:ilvl w:val="0"/>
          <w:numId w:val="26"/>
        </w:numPr>
      </w:pPr>
      <w:r w:rsidRPr="000B5E8E">
        <w:t>Seamless Data Check to ensure no voids along the edges and between the prioritized datasets</w:t>
      </w:r>
    </w:p>
    <w:p w14:paraId="1E58C017" w14:textId="77777777" w:rsidR="005C35D9" w:rsidRPr="000B5E8E" w:rsidRDefault="005C35D9" w:rsidP="005C35D9">
      <w:pPr>
        <w:pStyle w:val="BodyText"/>
        <w:numPr>
          <w:ilvl w:val="0"/>
          <w:numId w:val="26"/>
        </w:numPr>
      </w:pPr>
      <w:r w:rsidRPr="000B5E8E">
        <w:t>NoData Value Check to ensure no null values</w:t>
      </w:r>
    </w:p>
    <w:p w14:paraId="4DCDFC89" w14:textId="77777777" w:rsidR="005C35D9" w:rsidRPr="000B5E8E" w:rsidRDefault="005C35D9" w:rsidP="005C35D9">
      <w:pPr>
        <w:pStyle w:val="BodyText"/>
        <w:numPr>
          <w:ilvl w:val="0"/>
          <w:numId w:val="26"/>
        </w:numPr>
      </w:pPr>
      <w:r w:rsidRPr="000B5E8E">
        <w:t>Manual Elevation Check using hillshade rasters to find erroneous elevation issues</w:t>
      </w:r>
    </w:p>
    <w:p w14:paraId="725DE6DD" w14:textId="77777777" w:rsidR="005C35D9" w:rsidRPr="000B5E8E" w:rsidRDefault="005C35D9" w:rsidP="005C35D9">
      <w:pPr>
        <w:pStyle w:val="BodyText"/>
        <w:numPr>
          <w:ilvl w:val="0"/>
          <w:numId w:val="26"/>
        </w:numPr>
      </w:pPr>
      <w:r w:rsidRPr="000B5E8E">
        <w:t>Unit Consistency Check</w:t>
      </w:r>
    </w:p>
    <w:p w14:paraId="176E96FC" w14:textId="77777777" w:rsidR="005C35D9" w:rsidRPr="000B5E8E" w:rsidRDefault="005C35D9" w:rsidP="005C35D9">
      <w:pPr>
        <w:pStyle w:val="BodyText"/>
        <w:numPr>
          <w:ilvl w:val="0"/>
          <w:numId w:val="26"/>
        </w:numPr>
      </w:pPr>
      <w:r w:rsidRPr="000B5E8E">
        <w:t>Legacy Cell Value Anomalies</w:t>
      </w:r>
    </w:p>
    <w:p w14:paraId="08A30E34" w14:textId="77777777" w:rsidR="005C35D9" w:rsidRPr="000B5E8E" w:rsidRDefault="005C35D9" w:rsidP="005C35D9">
      <w:pPr>
        <w:pStyle w:val="BodyText"/>
      </w:pPr>
      <w:r>
        <w:t>QA</w:t>
      </w:r>
      <w:r w:rsidRPr="000B5E8E">
        <w:t xml:space="preserve"> conducted after the seamless DEM development conducted by the engineering team included visual or automated assessments to identify potentially impactful anomalies or slope changes that may adversely impact hydraulic</w:t>
      </w:r>
      <w:r>
        <w:t xml:space="preserve"> analysis</w:t>
      </w:r>
      <w:r w:rsidRPr="000B5E8E">
        <w:t>.</w:t>
      </w:r>
    </w:p>
    <w:p w14:paraId="72648D65" w14:textId="6190B43E" w:rsidR="005C35D9" w:rsidRPr="00E413BF" w:rsidRDefault="005C35D9" w:rsidP="005C35D9">
      <w:pPr>
        <w:pStyle w:val="BodyText"/>
      </w:pPr>
      <w:r w:rsidRPr="000B5E8E">
        <w:t xml:space="preserve">The final DEM data developed </w:t>
      </w:r>
      <w:r w:rsidRPr="00723CB7">
        <w:t xml:space="preserve">for the </w:t>
      </w:r>
      <w:r w:rsidR="00CF5B15">
        <w:t>Johnson</w:t>
      </w:r>
      <w:r>
        <w:t xml:space="preserve"> Draw </w:t>
      </w:r>
      <w:r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t>e purposes of this BLE project.</w:t>
      </w:r>
    </w:p>
    <w:p w14:paraId="33059ABB" w14:textId="77777777" w:rsidR="00420CC8" w:rsidRDefault="00420CC8" w:rsidP="00265A9E">
      <w:pPr>
        <w:pStyle w:val="Heading2"/>
      </w:pPr>
      <w:bookmarkStart w:id="47" w:name="_Toc112102214"/>
      <w:r>
        <w:t>2D BLE</w:t>
      </w:r>
      <w:r w:rsidR="00E413BF">
        <w:t xml:space="preserve"> Methods</w:t>
      </w:r>
      <w:bookmarkEnd w:id="47"/>
    </w:p>
    <w:p w14:paraId="790DC7E1" w14:textId="724BF779" w:rsidR="0048315A" w:rsidRDefault="005E12C7" w:rsidP="001C6876">
      <w:pPr>
        <w:pStyle w:val="BodyText"/>
      </w:pPr>
      <w:r>
        <w:t>HEC-RAS 6.1 (RAS6</w:t>
      </w:r>
      <w:r w:rsidR="0048315A">
        <w:t xml:space="preserve">) rain-on-grid utility was applied in the </w:t>
      </w:r>
      <w:r w:rsidR="001C6876">
        <w:t>Texas</w:t>
      </w:r>
      <w:r w:rsidR="0048315A">
        <w:t xml:space="preserve"> 2D BLE products workflow. The following sections describe the engineering</w:t>
      </w:r>
      <w:r w:rsidR="001C6876">
        <w:t xml:space="preserve"> methods and model inputs used.</w:t>
      </w:r>
    </w:p>
    <w:p w14:paraId="4B27D5FD" w14:textId="77777777" w:rsidR="00A60102" w:rsidRPr="0048315A" w:rsidRDefault="00A60102" w:rsidP="001C6876">
      <w:pPr>
        <w:pStyle w:val="BodyText"/>
      </w:pPr>
    </w:p>
    <w:p w14:paraId="20B9FBAD" w14:textId="77777777" w:rsidR="00976A14" w:rsidRPr="00265A9E" w:rsidRDefault="00976A14" w:rsidP="00E413BF">
      <w:pPr>
        <w:pStyle w:val="Heading3"/>
      </w:pPr>
      <w:bookmarkStart w:id="48" w:name="_Toc112102215"/>
      <w:r w:rsidRPr="00265A9E">
        <w:lastRenderedPageBreak/>
        <w:t>2D Computational Mesh and Settings</w:t>
      </w:r>
      <w:bookmarkEnd w:id="48"/>
    </w:p>
    <w:p w14:paraId="19F8D5EB" w14:textId="2F158CE4" w:rsidR="0048315A" w:rsidRDefault="00A9311D" w:rsidP="0048315A">
      <w:pPr>
        <w:pStyle w:val="BodyText"/>
      </w:pPr>
      <w:r w:rsidRPr="00A9311D">
        <w:t xml:space="preserve">Due to the size of the </w:t>
      </w:r>
      <w:r w:rsidR="009A469A">
        <w:t>Johnson Draw</w:t>
      </w:r>
      <w:r w:rsidRPr="00A9311D">
        <w:t xml:space="preserve"> watershed (</w:t>
      </w:r>
      <w:r w:rsidRPr="00A638DF">
        <w:t xml:space="preserve">approximately </w:t>
      </w:r>
      <w:r w:rsidR="00A638DF" w:rsidRPr="00A638DF">
        <w:t>1</w:t>
      </w:r>
      <w:r w:rsidR="00AA5A26">
        <w:t>,</w:t>
      </w:r>
      <w:r w:rsidR="00A638DF" w:rsidRPr="00A638DF">
        <w:t>98</w:t>
      </w:r>
      <w:r w:rsidRPr="00A638DF">
        <w:t>0 sq</w:t>
      </w:r>
      <w:r w:rsidR="00AA5A26">
        <w:t xml:space="preserve">uare </w:t>
      </w:r>
      <w:r w:rsidRPr="00A638DF">
        <w:t>mi</w:t>
      </w:r>
      <w:r w:rsidR="00AA5A26">
        <w:t>les</w:t>
      </w:r>
      <w:r w:rsidRPr="00A638DF">
        <w:t>) and presence</w:t>
      </w:r>
      <w:r w:rsidRPr="00A9311D">
        <w:t xml:space="preserve"> of highly populated and urbanized areas,</w:t>
      </w:r>
      <w:r w:rsidR="00AA5A26">
        <w:t xml:space="preserve"> and to account for computation and modeling limitations,</w:t>
      </w:r>
      <w:r w:rsidRPr="00A9311D">
        <w:t xml:space="preserve"> </w:t>
      </w:r>
      <w:r w:rsidR="00AA5A26">
        <w:t xml:space="preserve">the </w:t>
      </w:r>
      <w:r w:rsidRPr="00A9311D">
        <w:t xml:space="preserve">HUC-8 was split into </w:t>
      </w:r>
      <w:r w:rsidR="00AA5A26">
        <w:t>four</w:t>
      </w:r>
      <w:r w:rsidR="00AA5A26" w:rsidRPr="00A9311D">
        <w:t xml:space="preserve"> </w:t>
      </w:r>
      <w:r w:rsidRPr="00A9311D">
        <w:t xml:space="preserve">separate HEC-RAS geometries as shown in </w:t>
      </w:r>
      <w:r>
        <w:fldChar w:fldCharType="begin"/>
      </w:r>
      <w:r>
        <w:instrText xml:space="preserve"> REF _Ref61261356 \h </w:instrText>
      </w:r>
      <w:r>
        <w:fldChar w:fldCharType="separate"/>
      </w:r>
      <w:r w:rsidR="0022688E">
        <w:t xml:space="preserve">Figure </w:t>
      </w:r>
      <w:r w:rsidR="0022688E">
        <w:rPr>
          <w:noProof/>
        </w:rPr>
        <w:t>3</w:t>
      </w:r>
      <w:r>
        <w:fldChar w:fldCharType="end"/>
      </w:r>
      <w:r w:rsidRPr="00A9311D">
        <w:t xml:space="preserve">. The HUC-8 was split into modeling areas </w:t>
      </w:r>
      <w:r w:rsidRPr="00A638DF">
        <w:t xml:space="preserve">as </w:t>
      </w:r>
      <w:r w:rsidR="00A638DF" w:rsidRPr="00A638DF">
        <w:t>Whalen Lake/Midland Draw, City of Midland\Midland Draw, Lower Monahans Draw, and Upper Johnson Draw</w:t>
      </w:r>
      <w:r w:rsidRPr="00A638DF">
        <w:t xml:space="preserve"> HUC-10s.</w:t>
      </w:r>
      <w:r>
        <w:t xml:space="preserve"> Minor adjustments have been made to HUC-10 boundaries to improve modeling efficiency. </w:t>
      </w:r>
      <w:r w:rsidR="009A469A">
        <w:t>The RAS6</w:t>
      </w:r>
      <w:r w:rsidR="003C754B" w:rsidRPr="003C754B">
        <w:t xml:space="preserve"> </w:t>
      </w:r>
      <w:r w:rsidR="00B42F58">
        <w:t>watershed boundar</w:t>
      </w:r>
      <w:r w:rsidR="00AA5A26">
        <w:t>ies</w:t>
      </w:r>
      <w:r w:rsidR="00B42F58">
        <w:t xml:space="preserve"> </w:t>
      </w:r>
      <w:r w:rsidR="003C754B" w:rsidRPr="003C754B">
        <w:t>w</w:t>
      </w:r>
      <w:r w:rsidR="00AA5A26">
        <w:t>ere</w:t>
      </w:r>
      <w:r w:rsidR="003C754B" w:rsidRPr="003C754B">
        <w:t xml:space="preserve"> created for the </w:t>
      </w:r>
      <w:r w:rsidR="009A469A">
        <w:t>Johnson Draw</w:t>
      </w:r>
      <w:r w:rsidR="003C754B" w:rsidRPr="003C754B">
        <w:t xml:space="preserve"> model area</w:t>
      </w:r>
      <w:r w:rsidR="00AA5A26">
        <w:t>s</w:t>
      </w:r>
      <w:r w:rsidR="003C754B" w:rsidRPr="003C754B">
        <w:t xml:space="preserve"> using ArcGIS toolsets, which reduce the need for manual edits to mesh cells within </w:t>
      </w:r>
      <w:r w:rsidR="009A469A">
        <w:t>RAS6</w:t>
      </w:r>
      <w:r w:rsidR="003C754B" w:rsidRPr="003C754B">
        <w:t xml:space="preserve"> that result in error generation.</w:t>
      </w:r>
      <w:r w:rsidR="00AA5A26">
        <w:t xml:space="preserve"> </w:t>
      </w:r>
      <w:r w:rsidR="003C754B">
        <w:t xml:space="preserve">The </w:t>
      </w:r>
      <w:r w:rsidR="009A469A">
        <w:t>Johnson Draw</w:t>
      </w:r>
      <w:r w:rsidR="003C754B">
        <w:t xml:space="preserve"> </w:t>
      </w:r>
      <w:r w:rsidR="00554785" w:rsidRPr="00A638DF">
        <w:t xml:space="preserve">Whalen Lake/Midland Draw, City of Midland\Midland Draw, Lower Monahans Draw, and Upper Johnson </w:t>
      </w:r>
      <w:r w:rsidR="00554785" w:rsidRPr="00554785">
        <w:t>Draw</w:t>
      </w:r>
      <w:r w:rsidR="003C754B" w:rsidRPr="00554785">
        <w:t xml:space="preserve"> 2D meshes contain </w:t>
      </w:r>
      <w:r w:rsidR="00554785" w:rsidRPr="00554785">
        <w:t>504,791, 1,120,246, 1,009,422</w:t>
      </w:r>
      <w:r w:rsidR="003C754B" w:rsidRPr="00554785">
        <w:t xml:space="preserve"> and </w:t>
      </w:r>
      <w:r w:rsidR="00554785" w:rsidRPr="00554785">
        <w:t>324,862</w:t>
      </w:r>
      <w:r w:rsidR="003C754B" w:rsidRPr="00554785">
        <w:t xml:space="preserve"> cells,</w:t>
      </w:r>
      <w:r w:rsidR="003C754B">
        <w:t xml:space="preserve"> respectively, 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community boundaries</w:t>
      </w:r>
      <w:r w:rsidR="001C6876" w:rsidRPr="003C754B">
        <w:t xml:space="preserve"> using refinement regions</w:t>
      </w:r>
      <w:r w:rsidR="0048315A" w:rsidRPr="003C754B">
        <w:t>.</w:t>
      </w:r>
      <w:r w:rsidR="00674602">
        <w:t xml:space="preserve"> Within community boundaries the streamlines were also extended to the 0.5 square mile extent and assigned 50 foot cell spacing in order to be more detailed.</w:t>
      </w:r>
      <w:r w:rsidR="00E54194" w:rsidRPr="003C754B">
        <w:t xml:space="preserve"> Internal connections were used to extract flow readings </w:t>
      </w:r>
      <w:r w:rsidR="001C6876" w:rsidRPr="003C754B">
        <w:t xml:space="preserve">for gage locations throughout the model, while profile lines were used for all other flow extractions. </w:t>
      </w:r>
      <w:r w:rsidR="0048315A" w:rsidRPr="003C754B">
        <w:t>An adaptive 30</w:t>
      </w:r>
      <w:r w:rsidR="00DD0D67">
        <w:t xml:space="preserve"> </w:t>
      </w:r>
      <w:r w:rsidR="0048315A" w:rsidRPr="003C754B">
        <w:t xml:space="preserve">second time step was used to allow the model to lower the time step, as necessary, to keep the maximum courant number under </w:t>
      </w:r>
      <w:r w:rsidR="002F0B20">
        <w:t>2</w:t>
      </w:r>
      <w:r w:rsidR="00E54194" w:rsidRPr="003C754B">
        <w:t xml:space="preserve"> </w:t>
      </w:r>
      <w:r w:rsidR="0048315A" w:rsidRPr="003C754B">
        <w:t xml:space="preserve">for the duration of the simulation. </w:t>
      </w:r>
      <w:r w:rsidR="006803FB" w:rsidRPr="003C754B">
        <w:t xml:space="preserve">The time </w:t>
      </w:r>
      <w:r w:rsidR="00E54194" w:rsidRPr="003C754B">
        <w:t xml:space="preserve">step was allowed </w:t>
      </w:r>
      <w:r w:rsidR="00E54194" w:rsidRPr="002F0B20">
        <w:t xml:space="preserve">to reach </w:t>
      </w:r>
      <w:r w:rsidR="00BA7296" w:rsidRPr="002F0B20">
        <w:t>120</w:t>
      </w:r>
      <w:r w:rsidR="00E54194" w:rsidRPr="002F0B20">
        <w:t xml:space="preserve"> seconds for a maximum and </w:t>
      </w:r>
      <w:r w:rsidR="00BA7296" w:rsidRPr="002F0B20">
        <w:t>3.75</w:t>
      </w:r>
      <w:r w:rsidR="00E54194" w:rsidRPr="002F0B20">
        <w:t xml:space="preserve"> seconds for the minim</w:t>
      </w:r>
      <w:r w:rsidR="00E54194" w:rsidRPr="003C754B">
        <w:t>um.</w:t>
      </w:r>
      <w:r w:rsidR="00770E82" w:rsidRPr="003C754B">
        <w:t xml:space="preserve"> </w:t>
      </w:r>
      <w:r w:rsidR="0048315A" w:rsidRPr="003C754B">
        <w:t xml:space="preserve">The </w:t>
      </w:r>
      <w:r w:rsidR="009A469A">
        <w:t>RAS6</w:t>
      </w:r>
      <w:r w:rsidR="0048315A" w:rsidRPr="003C754B">
        <w:t xml:space="preserve"> model was r</w:t>
      </w:r>
      <w:r w:rsidR="00270D3A">
        <w:t>u</w:t>
      </w:r>
      <w:r w:rsidR="0048315A" w:rsidRPr="003C754B">
        <w:t>n with Diffusion Wave (simplified Full Momentum) equations.</w:t>
      </w:r>
      <w:r w:rsidR="00784774">
        <w:t xml:space="preserve"> These model settings were used consistently across all four Johnson Draw model areas for this project.</w:t>
      </w:r>
    </w:p>
    <w:p w14:paraId="2161026C" w14:textId="77777777" w:rsidR="00976A14" w:rsidRDefault="00976A14" w:rsidP="00E413BF">
      <w:pPr>
        <w:pStyle w:val="Heading3"/>
      </w:pPr>
      <w:bookmarkStart w:id="49" w:name="_Toc112102216"/>
      <w:r>
        <w:t>Model and Boundary Condition Setup</w:t>
      </w:r>
      <w:bookmarkEnd w:id="49"/>
    </w:p>
    <w:p w14:paraId="50420CA1" w14:textId="042CAD4D" w:rsidR="003C754B" w:rsidRDefault="003C754B" w:rsidP="003C754B">
      <w:pPr>
        <w:pStyle w:val="BodyText"/>
      </w:pPr>
      <w:r w:rsidRPr="0048315A">
        <w:t xml:space="preserve">Using </w:t>
      </w:r>
      <w:r w:rsidR="009A469A">
        <w:t>RAS6</w:t>
      </w:r>
      <w:r w:rsidRPr="0048315A">
        <w:t xml:space="preserve"> rain-on-grid modeling requires a 2D computational mesh boundary and often requires defining inflow boundary conditions and application of excess precipitation. </w:t>
      </w:r>
      <w:r>
        <w:t>Excess precipitation was applied to the 2D mesh as a precipitation boundary condition</w:t>
      </w:r>
      <w:r w:rsidRPr="0048315A">
        <w:t>.</w:t>
      </w:r>
      <w:r>
        <w:t xml:space="preserve"> The process to determine the excess precipitation to be applied is outlined in the hydrology section. </w:t>
      </w:r>
      <w:r w:rsidRPr="0048315A">
        <w:t xml:space="preserve"> </w:t>
      </w:r>
      <w:r w:rsidR="00270D3A">
        <w:fldChar w:fldCharType="begin"/>
      </w:r>
      <w:r w:rsidR="00270D3A">
        <w:instrText xml:space="preserve"> REF _Ref61261356 \h </w:instrText>
      </w:r>
      <w:r w:rsidR="00270D3A">
        <w:fldChar w:fldCharType="separate"/>
      </w:r>
      <w:r w:rsidR="0022688E">
        <w:t xml:space="preserve">Figure </w:t>
      </w:r>
      <w:r w:rsidR="0022688E">
        <w:rPr>
          <w:noProof/>
        </w:rPr>
        <w:t>3</w:t>
      </w:r>
      <w:r w:rsidR="00270D3A">
        <w:fldChar w:fldCharType="end"/>
      </w:r>
      <w:r w:rsidR="00270D3A">
        <w:t xml:space="preserve"> </w:t>
      </w:r>
      <w:r w:rsidRPr="0048315A">
        <w:t xml:space="preserve">depicts the </w:t>
      </w:r>
      <w:r w:rsidR="00C35DED" w:rsidRPr="00A638DF">
        <w:t>Whalen Lake/Midland Draw, City of Midland\Midland Draw, Lower Monahans Draw, and Upper Johnson Draw</w:t>
      </w:r>
      <w:r w:rsidR="00C35DED" w:rsidRPr="00A1432D">
        <w:t xml:space="preserve"> </w:t>
      </w:r>
      <w:r w:rsidRPr="00A1432D">
        <w:t xml:space="preserve">model </w:t>
      </w:r>
      <w:r>
        <w:t xml:space="preserve">boundaries, </w:t>
      </w:r>
      <w:r w:rsidR="00863589">
        <w:t xml:space="preserve">and </w:t>
      </w:r>
      <w:r>
        <w:t>flow t</w:t>
      </w:r>
      <w:r w:rsidR="00863589">
        <w:t>ransition points between models.</w:t>
      </w:r>
      <w:r>
        <w:t xml:space="preserve"> </w:t>
      </w:r>
    </w:p>
    <w:p w14:paraId="1A273B0A" w14:textId="080F050E" w:rsidR="003C754B" w:rsidRDefault="003C754B" w:rsidP="003C754B">
      <w:pPr>
        <w:pStyle w:val="BodyText"/>
      </w:pPr>
      <w:r>
        <w:t xml:space="preserve">Because the </w:t>
      </w:r>
      <w:r w:rsidR="009A469A">
        <w:t>Johnson Draw</w:t>
      </w:r>
      <w:r>
        <w:t xml:space="preserve"> HUC-8 was split into</w:t>
      </w:r>
      <w:r w:rsidR="00C35DED">
        <w:t xml:space="preserve"> four</w:t>
      </w:r>
      <w:r>
        <w:t xml:space="preserve"> work areas, the outflow from the </w:t>
      </w:r>
      <w:r w:rsidR="00C35DED">
        <w:t>upstream</w:t>
      </w:r>
      <w:r>
        <w:t xml:space="preserve"> model</w:t>
      </w:r>
      <w:r w:rsidR="00C35DED">
        <w:t>s</w:t>
      </w:r>
      <w:r>
        <w:t xml:space="preserve"> </w:t>
      </w:r>
      <w:r w:rsidR="00C35DED">
        <w:t>were</w:t>
      </w:r>
      <w:r>
        <w:t xml:space="preserve"> used as an inflow hydrograph for the </w:t>
      </w:r>
      <w:r w:rsidR="00C35DED">
        <w:t>downstream work area. These</w:t>
      </w:r>
      <w:r>
        <w:t xml:space="preserve"> hydrograph</w:t>
      </w:r>
      <w:r w:rsidR="00C35DED">
        <w:t>s were</w:t>
      </w:r>
      <w:r>
        <w:t xml:space="preserve"> extracted from the </w:t>
      </w:r>
      <w:r w:rsidR="00C35DED">
        <w:t>upstream</w:t>
      </w:r>
      <w:r>
        <w:t xml:space="preserve"> model</w:t>
      </w:r>
      <w:r w:rsidR="00C35DED">
        <w:t>s</w:t>
      </w:r>
      <w:r>
        <w:t xml:space="preserve"> using a 2D connection, and then placed as a flow hydrograph external boundary condition for the </w:t>
      </w:r>
      <w:r w:rsidR="00C35DED">
        <w:t>downstream</w:t>
      </w:r>
      <w:r>
        <w:t xml:space="preserve"> model</w:t>
      </w:r>
      <w:r w:rsidR="00C35DED">
        <w:t>s</w:t>
      </w:r>
      <w:r>
        <w:t>.</w:t>
      </w:r>
      <w:r w:rsidR="00C35DED">
        <w:t xml:space="preserve"> The one exception is that Lower Monahans Draw used a stage hydrograph rather than a flow hydrograph</w:t>
      </w:r>
      <w:r w:rsidR="00CE1908">
        <w:t xml:space="preserve"> as its external boundary condition to account for inflow</w:t>
      </w:r>
      <w:r w:rsidR="00C35DED">
        <w:t xml:space="preserve"> from Upper Johnson Draw.</w:t>
      </w:r>
    </w:p>
    <w:p w14:paraId="2F58C651" w14:textId="4798CEA2" w:rsidR="003C754B" w:rsidRPr="003C754B" w:rsidRDefault="00635EDA" w:rsidP="0048315A">
      <w:pPr>
        <w:pStyle w:val="BodyText"/>
        <w:rPr>
          <w:noProof/>
        </w:rPr>
      </w:pPr>
      <w:r>
        <w:t>O</w:t>
      </w:r>
      <w:r w:rsidR="003C754B" w:rsidRPr="0048315A">
        <w:t xml:space="preserve">utflow boundary conditions (from the computational 2D mesh) were used along </w:t>
      </w:r>
      <w:r w:rsidR="003C754B">
        <w:t>model</w:t>
      </w:r>
      <w:r w:rsidR="003C754B" w:rsidRPr="0048315A">
        <w:t xml:space="preserve"> boundaries</w:t>
      </w:r>
      <w:r w:rsidR="00DD0D67">
        <w:t xml:space="preserve">. </w:t>
      </w:r>
      <w:r w:rsidR="00DD0D67" w:rsidRPr="00DD0D67">
        <w:t>Outflow boundaries were established as normal depth using approximate energy grade-line slope estimated from the LiDAR data. This allowed the boundary conditions defined as continuous boundaries to allow drainage to leave the model area freely to adjacent basins.</w:t>
      </w:r>
      <w:r w:rsidR="0082381E">
        <w:t xml:space="preserve"> </w:t>
      </w:r>
      <w:r w:rsidR="0082381E">
        <w:fldChar w:fldCharType="begin"/>
      </w:r>
      <w:r w:rsidR="0082381E">
        <w:instrText xml:space="preserve"> REF _Ref61261356 \h </w:instrText>
      </w:r>
      <w:r w:rsidR="0082381E">
        <w:fldChar w:fldCharType="separate"/>
      </w:r>
      <w:r w:rsidR="0022688E">
        <w:t xml:space="preserve">Figure </w:t>
      </w:r>
      <w:r w:rsidR="0022688E">
        <w:rPr>
          <w:noProof/>
        </w:rPr>
        <w:t>3</w:t>
      </w:r>
      <w:r w:rsidR="0082381E">
        <w:fldChar w:fldCharType="end"/>
      </w:r>
      <w:r w:rsidR="0082381E">
        <w:t xml:space="preserve"> </w:t>
      </w:r>
      <w:r w:rsidR="0082381E" w:rsidRPr="0048315A">
        <w:t xml:space="preserve">depicts the </w:t>
      </w:r>
      <w:r w:rsidR="00A11BA5">
        <w:t>Johnson Draw</w:t>
      </w:r>
      <w:r w:rsidR="0082381E">
        <w:t xml:space="preserve"> </w:t>
      </w:r>
      <w:r w:rsidR="0082381E" w:rsidRPr="00A1432D">
        <w:t xml:space="preserve">model </w:t>
      </w:r>
      <w:r w:rsidR="0082381E">
        <w:t>boundary, flow transition points between models, and USGS stream gages used in the study.</w:t>
      </w:r>
    </w:p>
    <w:p w14:paraId="0BD814F8" w14:textId="1BECABE2" w:rsidR="000E758C" w:rsidRDefault="00961DF4" w:rsidP="00E40918">
      <w:pPr>
        <w:pStyle w:val="BodyText"/>
        <w:keepNext/>
        <w:jc w:val="center"/>
      </w:pPr>
      <w:r>
        <w:rPr>
          <w:noProof/>
        </w:rPr>
        <w:lastRenderedPageBreak/>
        <w:drawing>
          <wp:inline distT="0" distB="0" distL="0" distR="0" wp14:anchorId="7EAB8288" wp14:editId="1C25B184">
            <wp:extent cx="5041127" cy="6518866"/>
            <wp:effectExtent l="0" t="0" r="7620" b="0"/>
            <wp:docPr id="15" name="Picture 15" descr="N:\Texas_2d\60657192_TWDB_JohnsonDraw_BLE\400_PRODUCTION\Engineering\Approximates\Eng\JohnsonDraw_1\Supplemental\Fig3_MeshBCg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57192_TWDB_JohnsonDraw_BLE\400_PRODUCTION\Engineering\Approximates\Eng\JohnsonDraw_1\Supplemental\Fig3_MeshBCgage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0142" cy="6517592"/>
                    </a:xfrm>
                    <a:prstGeom prst="rect">
                      <a:avLst/>
                    </a:prstGeom>
                    <a:noFill/>
                    <a:ln>
                      <a:noFill/>
                    </a:ln>
                  </pic:spPr>
                </pic:pic>
              </a:graphicData>
            </a:graphic>
          </wp:inline>
        </w:drawing>
      </w:r>
    </w:p>
    <w:p w14:paraId="796FD21F" w14:textId="2E34BCA5" w:rsidR="003C754B" w:rsidRDefault="000E758C" w:rsidP="003C754B">
      <w:pPr>
        <w:pStyle w:val="Caption"/>
        <w:jc w:val="center"/>
      </w:pPr>
      <w:bookmarkStart w:id="50" w:name="_Ref61261356"/>
      <w:bookmarkStart w:id="51" w:name="_Toc112102248"/>
      <w:r>
        <w:t xml:space="preserve">Figure </w:t>
      </w:r>
      <w:r w:rsidR="00CA2514">
        <w:fldChar w:fldCharType="begin"/>
      </w:r>
      <w:r w:rsidR="00CA2514">
        <w:instrText xml:space="preserve"> SEQ Figure \* ARABIC </w:instrText>
      </w:r>
      <w:r w:rsidR="00CA2514">
        <w:fldChar w:fldCharType="separate"/>
      </w:r>
      <w:r w:rsidR="0022688E">
        <w:rPr>
          <w:noProof/>
        </w:rPr>
        <w:t>3</w:t>
      </w:r>
      <w:r w:rsidR="00CA2514">
        <w:fldChar w:fldCharType="end"/>
      </w:r>
      <w:bookmarkEnd w:id="50"/>
      <w:r>
        <w:t xml:space="preserve">: </w:t>
      </w:r>
      <w:r w:rsidR="009A469A">
        <w:t>RAS6</w:t>
      </w:r>
      <w:r w:rsidRPr="00645BE9">
        <w:t xml:space="preserve"> 2D Computational Mesh and Boundary Conditions</w:t>
      </w:r>
      <w:bookmarkEnd w:id="51"/>
    </w:p>
    <w:p w14:paraId="76602BAB" w14:textId="77777777" w:rsidR="00976A14" w:rsidRDefault="00976A14" w:rsidP="00E413BF">
      <w:pPr>
        <w:pStyle w:val="Heading3"/>
      </w:pPr>
      <w:bookmarkStart w:id="52" w:name="_Toc112102217"/>
      <w:r>
        <w:t>Hydrology</w:t>
      </w:r>
      <w:bookmarkEnd w:id="52"/>
    </w:p>
    <w:p w14:paraId="48D527E2" w14:textId="2FABB22A" w:rsidR="003C754B" w:rsidRDefault="003C754B" w:rsidP="003C754B">
      <w:pPr>
        <w:pStyle w:val="BodyText"/>
      </w:pPr>
      <w:r w:rsidRPr="0048315A">
        <w:t>Precipitation frequency data (NOAA, 201</w:t>
      </w:r>
      <w:r w:rsidR="00997BE7">
        <w:t>8</w:t>
      </w:r>
      <w:r w:rsidRPr="0048315A">
        <w:t>) was used for this study. These data were obtained from NOAA’s Precipitation Frequency Data Server (PFDS) (</w:t>
      </w:r>
      <w:hyperlink r:id="rId16"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Pr="00FD1C87">
        <w:t xml:space="preserve">for </w:t>
      </w:r>
      <w:r w:rsidR="00863589">
        <w:t>all Johnson Draw</w:t>
      </w:r>
      <w:r w:rsidRPr="00FD1C87">
        <w:t xml:space="preserve"> model areas</w:t>
      </w:r>
      <w:r>
        <w:rPr>
          <w:color w:val="FF0000"/>
        </w:rPr>
        <w:t xml:space="preserve">. </w:t>
      </w:r>
      <w:r w:rsidRPr="004D0A69">
        <w:t>Excess precipitation for the 2D mesh</w:t>
      </w:r>
      <w:r>
        <w:t>es</w:t>
      </w:r>
      <w:r w:rsidRPr="004D0A69">
        <w:t xml:space="preserve"> w</w:t>
      </w:r>
      <w:r>
        <w:t>ere</w:t>
      </w:r>
      <w:r w:rsidRPr="004D0A69">
        <w:t xml:space="preserve"> developed as described in Section </w:t>
      </w:r>
      <w:r>
        <w:fldChar w:fldCharType="begin"/>
      </w:r>
      <w:r>
        <w:instrText xml:space="preserve"> REF _Ref81923609 \r \h </w:instrText>
      </w:r>
      <w:r>
        <w:fldChar w:fldCharType="separate"/>
      </w:r>
      <w:r w:rsidR="0022688E">
        <w:t>2.2.3.1</w:t>
      </w:r>
      <w:r>
        <w:fldChar w:fldCharType="end"/>
      </w:r>
      <w:r w:rsidRPr="000E392F">
        <w:t xml:space="preserve"> </w:t>
      </w:r>
      <w:r w:rsidRPr="0048315A">
        <w:t xml:space="preserve">The 10-, 4-, 2-, 1-, and 0.2-percent annual chance 24-hour precipitation depths for all sub-basin elements were determined by area-weighted intersection of gridded PFDS data with sub-basins. </w:t>
      </w:r>
    </w:p>
    <w:p w14:paraId="7601C56F" w14:textId="332059B9" w:rsidR="001F2D00" w:rsidRDefault="00A11BA5" w:rsidP="00863589">
      <w:pPr>
        <w:pStyle w:val="BodyText"/>
        <w:spacing w:after="0"/>
      </w:pPr>
      <w:r>
        <w:t xml:space="preserve">No usable USGS gages exist with the watershed boundary. </w:t>
      </w:r>
    </w:p>
    <w:p w14:paraId="4FE3E5D4" w14:textId="77777777" w:rsidR="00863589" w:rsidRDefault="00863589" w:rsidP="00863589">
      <w:pPr>
        <w:pStyle w:val="BodyText"/>
        <w:spacing w:after="0"/>
      </w:pPr>
    </w:p>
    <w:p w14:paraId="3D002F08" w14:textId="77777777" w:rsidR="00E40918" w:rsidRDefault="00976A14" w:rsidP="00E413BF">
      <w:pPr>
        <w:pStyle w:val="Heading4"/>
      </w:pPr>
      <w:bookmarkStart w:id="53" w:name="_Ref81923609"/>
      <w:bookmarkStart w:id="54" w:name="_Toc112102218"/>
      <w:r w:rsidRPr="00E413BF">
        <w:lastRenderedPageBreak/>
        <w:t>Excess Precipitation for 2D Computational Mesh</w:t>
      </w:r>
      <w:bookmarkEnd w:id="53"/>
      <w:bookmarkEnd w:id="54"/>
    </w:p>
    <w:p w14:paraId="30C5A23B" w14:textId="4F3B84C6" w:rsidR="00DB7F14" w:rsidRPr="004D0A69" w:rsidRDefault="00A4339D" w:rsidP="00E40918">
      <w:pPr>
        <w:pStyle w:val="BodyText"/>
      </w:pPr>
      <w:r>
        <w:t>HEC-HMS version 4.8</w:t>
      </w:r>
      <w:r w:rsidR="00E40918" w:rsidRPr="004D0A69">
        <w:t xml:space="preserve"> was used to apply the </w:t>
      </w:r>
      <w:r w:rsidR="00E40918">
        <w:t>Soil Conservation Service (</w:t>
      </w:r>
      <w:r w:rsidR="00E40918" w:rsidRPr="004D0A69">
        <w:t>SCS</w:t>
      </w:r>
      <w:r w:rsidR="00E40918">
        <w:t>)</w:t>
      </w:r>
      <w:r w:rsidR="00E40918" w:rsidRPr="004D0A69">
        <w:t xml:space="preserve"> Curve Number </w:t>
      </w:r>
      <w:r w:rsidR="005B7DFE">
        <w:t xml:space="preserve">(CN) </w:t>
      </w:r>
      <w:r w:rsidR="00E40918" w:rsidRPr="004D0A69">
        <w:t xml:space="preserve">method to calculate losses and define excess precipitation for </w:t>
      </w:r>
      <w:r w:rsidR="00E40918">
        <w:t>this</w:t>
      </w:r>
      <w:r w:rsidR="00E40918" w:rsidRPr="004D0A69">
        <w:t xml:space="preserve"> watershed</w:t>
      </w:r>
      <w:r w:rsidR="00E40918" w:rsidRPr="0004147B">
        <w:t>. Temporal distributions of point rainfall totals were defined using 24-</w:t>
      </w:r>
      <w:r w:rsidR="006228F2" w:rsidRPr="0004147B">
        <w:t>hour, frequency-based</w:t>
      </w:r>
      <w:r w:rsidR="00E40918" w:rsidRPr="0004147B">
        <w:t xml:space="preserve"> storm distributions.</w:t>
      </w:r>
      <w:r w:rsidR="00E40918" w:rsidRPr="004D0A69">
        <w:t xml:space="preserve"> The plus and minus standard error for the 1</w:t>
      </w:r>
      <w:r w:rsidR="005C72F6">
        <w:t>-percent</w:t>
      </w:r>
      <w:r w:rsidR="00E40918" w:rsidRPr="004D0A69">
        <w:t xml:space="preserve"> annual chance precipitation depths were determined as the upper and lower 84% confidence limits on the nominal 1</w:t>
      </w:r>
      <w:r w:rsidR="005C72F6">
        <w:t>-percent</w:t>
      </w:r>
      <w:r w:rsidR="00E40918"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5E4BDC76"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C72F6">
        <w:t>-percent</w:t>
      </w:r>
      <w:r w:rsidRPr="004D0A69">
        <w:t xml:space="preserve"> plus and minus events are defined to be one standard deviation above and below the 1</w:t>
      </w:r>
      <w:r w:rsidR="005C72F6">
        <w:t>-percent</w:t>
      </w:r>
      <w:r w:rsidRPr="004D0A69">
        <w:t xml:space="preserve"> event.</w:t>
      </w:r>
      <w:r>
        <w:t xml:space="preserve"> </w:t>
      </w:r>
      <w:r w:rsidRPr="004D0A69">
        <w:t xml:space="preserve"> It should be noted that the standard errors for the 1</w:t>
      </w:r>
      <w:r w:rsidR="005C72F6">
        <w:t>-percent</w:t>
      </w:r>
      <w:r w:rsidRPr="004D0A69">
        <w:t xml:space="preserve"> rainfall depth were based on the depth used post-areal reduction.</w:t>
      </w:r>
      <w:r w:rsidR="00773C8E" w:rsidRPr="00773C8E">
        <w:t xml:space="preserve"> The estimated 1-percent plus and minus rainfall depths are shown, alongside the other events, in </w:t>
      </w:r>
      <w:r w:rsidR="00B63C66">
        <w:fldChar w:fldCharType="begin"/>
      </w:r>
      <w:r w:rsidR="00B63C66">
        <w:instrText xml:space="preserve"> REF _Ref61506489 \h </w:instrText>
      </w:r>
      <w:r w:rsidR="00B63C66">
        <w:fldChar w:fldCharType="separate"/>
      </w:r>
      <w:r w:rsidR="0022688E">
        <w:t xml:space="preserve">Table </w:t>
      </w:r>
      <w:r w:rsidR="0022688E">
        <w:rPr>
          <w:noProof/>
        </w:rPr>
        <w:t>5</w:t>
      </w:r>
      <w:r w:rsidR="00B63C66">
        <w:fldChar w:fldCharType="end"/>
      </w:r>
      <w:r w:rsidR="00B63C66">
        <w:t xml:space="preserve"> </w:t>
      </w:r>
      <w:r w:rsidR="00773C8E">
        <w:t xml:space="preserve">later in this section. </w:t>
      </w:r>
      <w:r w:rsidR="0050705B">
        <w:t xml:space="preserve"> </w:t>
      </w:r>
    </w:p>
    <w:p w14:paraId="241852F7" w14:textId="2544ACDA" w:rsidR="00976A14" w:rsidRDefault="00E40918" w:rsidP="00F5455A">
      <w:pPr>
        <w:pStyle w:val="BodyText"/>
      </w:pPr>
      <w:r w:rsidRPr="004D0A69">
        <w:t xml:space="preserve">Curve </w:t>
      </w:r>
      <w:r>
        <w:t>n</w:t>
      </w:r>
      <w:r w:rsidRPr="004D0A69">
        <w:t>umbers were computed by intersecting the National Land Cover Dataset (NLCD) 201</w:t>
      </w:r>
      <w:r w:rsidR="00A4339D">
        <w:t>9</w:t>
      </w:r>
      <w:r w:rsidRPr="004D0A69">
        <w:t xml:space="preserve"> coverage and NRCS soils data based on the matrix presented in</w:t>
      </w:r>
      <w:r>
        <w:t xml:space="preserve"> </w:t>
      </w:r>
      <w:r>
        <w:fldChar w:fldCharType="begin"/>
      </w:r>
      <w:r>
        <w:instrText xml:space="preserve"> REF _Ref61506020 \h </w:instrText>
      </w:r>
      <w:r>
        <w:fldChar w:fldCharType="separate"/>
      </w:r>
      <w:r w:rsidR="0022688E">
        <w:t xml:space="preserve">Table </w:t>
      </w:r>
      <w:r w:rsidR="0022688E">
        <w:rPr>
          <w:noProof/>
        </w:rPr>
        <w:t>3</w:t>
      </w:r>
      <w:r>
        <w:fldChar w:fldCharType="end"/>
      </w:r>
      <w:r w:rsidRPr="004D0A69">
        <w:t>.</w:t>
      </w:r>
      <w:r w:rsidR="00F5455A" w:rsidRPr="00E413BF">
        <w:t xml:space="preserve"> </w:t>
      </w:r>
    </w:p>
    <w:p w14:paraId="543386FA" w14:textId="575A6396" w:rsidR="00EA2332" w:rsidRDefault="00EA2332" w:rsidP="00EA2332">
      <w:pPr>
        <w:pStyle w:val="Caption"/>
        <w:jc w:val="center"/>
      </w:pPr>
      <w:bookmarkStart w:id="55" w:name="_Ref61506020"/>
      <w:bookmarkStart w:id="56" w:name="_Toc112102265"/>
      <w:r>
        <w:t xml:space="preserve">Table </w:t>
      </w:r>
      <w:r>
        <w:fldChar w:fldCharType="begin"/>
      </w:r>
      <w:r>
        <w:instrText xml:space="preserve"> SEQ Table \* ARABIC </w:instrText>
      </w:r>
      <w:r>
        <w:fldChar w:fldCharType="separate"/>
      </w:r>
      <w:r w:rsidR="0022688E">
        <w:rPr>
          <w:noProof/>
        </w:rPr>
        <w:t>3</w:t>
      </w:r>
      <w:r>
        <w:fldChar w:fldCharType="end"/>
      </w:r>
      <w:bookmarkEnd w:id="55"/>
      <w:r>
        <w:t xml:space="preserve">: </w:t>
      </w:r>
      <w:r w:rsidRPr="00B83059">
        <w:t>Land Use</w:t>
      </w:r>
      <w:r w:rsidR="00EC0029">
        <w:t>(LU)</w:t>
      </w:r>
      <w:r w:rsidRPr="00B83059">
        <w:t>-Soils-CN Matrix for Defining Initial Curve Number</w:t>
      </w:r>
      <w:bookmarkEnd w:id="56"/>
    </w:p>
    <w:tbl>
      <w:tblPr>
        <w:tblW w:w="9540" w:type="dxa"/>
        <w:jc w:val="center"/>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0189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0189C">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40C1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7142A16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243778A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7F1CCFB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F59CE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9DA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r>
      <w:tr w:rsidR="006B0ED0" w:rsidRPr="006B0ED0" w14:paraId="179FE4F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FA2405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vAlign w:val="center"/>
            <w:hideMark/>
          </w:tcPr>
          <w:p w14:paraId="0E8B4B7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vAlign w:val="center"/>
            <w:hideMark/>
          </w:tcPr>
          <w:p w14:paraId="10DA991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vAlign w:val="center"/>
            <w:hideMark/>
          </w:tcPr>
          <w:p w14:paraId="2D304C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vAlign w:val="center"/>
            <w:hideMark/>
          </w:tcPr>
          <w:p w14:paraId="3101B2F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vAlign w:val="center"/>
            <w:hideMark/>
          </w:tcPr>
          <w:p w14:paraId="293CAC0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5D94938A"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C1F33C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0411B8D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36ED442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475C9EE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4747EA3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2CF2117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r>
      <w:tr w:rsidR="006B0ED0" w:rsidRPr="006B0ED0" w14:paraId="0EC9EB52"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7ECED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vAlign w:val="center"/>
            <w:hideMark/>
          </w:tcPr>
          <w:p w14:paraId="475C3AD8"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vAlign w:val="center"/>
            <w:hideMark/>
          </w:tcPr>
          <w:p w14:paraId="384A53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vAlign w:val="center"/>
            <w:hideMark/>
          </w:tcPr>
          <w:p w14:paraId="1678DA3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vAlign w:val="center"/>
            <w:hideMark/>
          </w:tcPr>
          <w:p w14:paraId="3557EC3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vAlign w:val="center"/>
            <w:hideMark/>
          </w:tcPr>
          <w:p w14:paraId="090E907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7E34726C"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3556F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2FA14D4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A1E164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4F495CD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4C7B5C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339F380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r>
      <w:tr w:rsidR="006B0ED0" w:rsidRPr="006B0ED0" w14:paraId="68E1E0C1"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3D16A7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vAlign w:val="center"/>
            <w:hideMark/>
          </w:tcPr>
          <w:p w14:paraId="291CF77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vAlign w:val="center"/>
            <w:hideMark/>
          </w:tcPr>
          <w:p w14:paraId="574D3B9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48F3B0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47BF46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0FFC9B6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7520823B"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C784A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6DC9D47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2E8845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5D28DBF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038C342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4BA963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7957B1D3"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B31069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vAlign w:val="center"/>
            <w:hideMark/>
          </w:tcPr>
          <w:p w14:paraId="22D7DEE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vAlign w:val="center"/>
            <w:hideMark/>
          </w:tcPr>
          <w:p w14:paraId="4E8EEF0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5C73BD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vAlign w:val="center"/>
            <w:hideMark/>
          </w:tcPr>
          <w:p w14:paraId="5F47086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vAlign w:val="center"/>
            <w:hideMark/>
          </w:tcPr>
          <w:p w14:paraId="431AE1D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169B9A4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44DE3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2B302F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72A6FC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0B2A099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66BEA3D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A9F91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23D47DD0"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6A7B7EA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vAlign w:val="center"/>
            <w:hideMark/>
          </w:tcPr>
          <w:p w14:paraId="1EB677C1"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vAlign w:val="center"/>
            <w:hideMark/>
          </w:tcPr>
          <w:p w14:paraId="591CEB9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4587272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vAlign w:val="center"/>
            <w:hideMark/>
          </w:tcPr>
          <w:p w14:paraId="6CF68D9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vAlign w:val="center"/>
            <w:hideMark/>
          </w:tcPr>
          <w:p w14:paraId="49A3969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73</w:t>
            </w:r>
          </w:p>
        </w:tc>
      </w:tr>
      <w:tr w:rsidR="006B0ED0" w:rsidRPr="006B0ED0" w14:paraId="01BBB81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9EB6A6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75EDDF2"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1D755A8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3A1F40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5C084B3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453AF45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85</w:t>
            </w:r>
          </w:p>
        </w:tc>
      </w:tr>
      <w:tr w:rsidR="006B0ED0" w:rsidRPr="006B0ED0" w14:paraId="39EE19B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199337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vAlign w:val="center"/>
            <w:hideMark/>
          </w:tcPr>
          <w:p w14:paraId="3FD587E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vAlign w:val="center"/>
            <w:hideMark/>
          </w:tcPr>
          <w:p w14:paraId="7DCC26C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1BF8630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22FCE3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5AC1051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04614DB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E5CE50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4CCA56A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096BA8F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023E43E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29BFE0E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41235AD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02F323D9"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3F01EC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vAlign w:val="center"/>
            <w:hideMark/>
          </w:tcPr>
          <w:p w14:paraId="4DD8BC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vAlign w:val="center"/>
            <w:hideMark/>
          </w:tcPr>
          <w:p w14:paraId="0ED0443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vAlign w:val="center"/>
            <w:hideMark/>
          </w:tcPr>
          <w:p w14:paraId="66D5C4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vAlign w:val="center"/>
            <w:hideMark/>
          </w:tcPr>
          <w:p w14:paraId="31EDB4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vAlign w:val="center"/>
            <w:hideMark/>
          </w:tcPr>
          <w:p w14:paraId="074526E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52B72AA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4B2F5D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208D902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1DED86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0D205A1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2D2CA4B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4B870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bl>
    <w:p w14:paraId="7B1EEC04" w14:textId="77777777" w:rsidR="00A11BA5" w:rsidRDefault="00A11BA5" w:rsidP="00E40918">
      <w:pPr>
        <w:pStyle w:val="BodyText"/>
      </w:pPr>
    </w:p>
    <w:p w14:paraId="094B5928" w14:textId="38264416" w:rsidR="00E40918" w:rsidRPr="004D0A69" w:rsidRDefault="00773C8E" w:rsidP="00E40918">
      <w:pPr>
        <w:pStyle w:val="BodyText"/>
      </w:pPr>
      <w:r w:rsidRPr="00773C8E">
        <w:t>In addition to rainfall, the 1-percent plus and minus event estimates were further refined by adjustment of thei</w:t>
      </w:r>
      <w:r>
        <w:t xml:space="preserve">r respective curve numbers. </w:t>
      </w:r>
      <w:r w:rsidR="00E40918" w:rsidRPr="004D0A69">
        <w:t>A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 xml:space="preserve">The example involves computing a CN and corresponding S </w:t>
      </w:r>
      <w:r w:rsidRPr="004D0A69">
        <w:lastRenderedPageBreak/>
        <w:t>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22688E"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6536B2DA"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7983BC40" w14:textId="612D9316" w:rsidR="007A4693" w:rsidRDefault="00A11BA5" w:rsidP="0048315A">
      <w:pPr>
        <w:pStyle w:val="BodyText"/>
      </w:pPr>
      <w:r>
        <w:fldChar w:fldCharType="begin"/>
      </w:r>
      <w:r>
        <w:instrText xml:space="preserve"> REF _Ref109322787 \h </w:instrText>
      </w:r>
      <w:r>
        <w:fldChar w:fldCharType="separate"/>
      </w:r>
      <w:r w:rsidR="0022688E">
        <w:t xml:space="preserve">Table </w:t>
      </w:r>
      <w:r w:rsidR="0022688E">
        <w:rPr>
          <w:noProof/>
        </w:rPr>
        <w:t>4</w:t>
      </w:r>
      <w:r>
        <w:fldChar w:fldCharType="end"/>
      </w:r>
      <w:r>
        <w:t xml:space="preserve"> </w:t>
      </w:r>
      <w:r w:rsidR="00B908E0">
        <w:t>shows the c</w:t>
      </w:r>
      <w:r w:rsidR="00161A02" w:rsidRPr="00161A02">
        <w:t xml:space="preserve">urve </w:t>
      </w:r>
      <w:r w:rsidR="00D34AA1">
        <w:t>n</w:t>
      </w:r>
      <w:r w:rsidR="00D34AA1" w:rsidRPr="00161A02">
        <w:t>umbers</w:t>
      </w:r>
      <w:r w:rsidR="00161A02" w:rsidRPr="00161A02">
        <w:t xml:space="preserve"> both initially computed and revised</w:t>
      </w:r>
      <w:r w:rsidR="005B7DFE">
        <w:t>/verified</w:t>
      </w:r>
      <w:r w:rsidR="00161A02" w:rsidRPr="00161A02">
        <w:t xml:space="preserve"> values based on reasonability check revisions</w:t>
      </w:r>
      <w:r w:rsidR="00161A02">
        <w:t>.</w:t>
      </w:r>
    </w:p>
    <w:p w14:paraId="5775BD55" w14:textId="3D0D6FBF" w:rsidR="00161A02" w:rsidRDefault="00161A02" w:rsidP="00B908E0">
      <w:pPr>
        <w:pStyle w:val="Caption"/>
        <w:jc w:val="center"/>
      </w:pPr>
      <w:bookmarkStart w:id="57" w:name="_Ref109322787"/>
      <w:bookmarkStart w:id="58" w:name="_Toc112102266"/>
      <w:r>
        <w:t xml:space="preserve">Table </w:t>
      </w:r>
      <w:r w:rsidR="0047146E">
        <w:fldChar w:fldCharType="begin"/>
      </w:r>
      <w:r w:rsidR="0047146E">
        <w:instrText xml:space="preserve"> SEQ Table \* ARABIC </w:instrText>
      </w:r>
      <w:r w:rsidR="0047146E">
        <w:fldChar w:fldCharType="separate"/>
      </w:r>
      <w:r w:rsidR="0022688E">
        <w:rPr>
          <w:noProof/>
        </w:rPr>
        <w:t>4</w:t>
      </w:r>
      <w:r w:rsidR="0047146E">
        <w:fldChar w:fldCharType="end"/>
      </w:r>
      <w:bookmarkEnd w:id="57"/>
      <w:r>
        <w:t>: Rainfall-Runoff Curve Numbers</w:t>
      </w:r>
      <w:bookmarkEnd w:id="58"/>
    </w:p>
    <w:tbl>
      <w:tblPr>
        <w:tblStyle w:val="CompassTable"/>
        <w:tblW w:w="8254" w:type="dxa"/>
        <w:jc w:val="center"/>
        <w:tblInd w:w="-385" w:type="dxa"/>
        <w:tblLook w:val="04A0" w:firstRow="1" w:lastRow="0" w:firstColumn="1" w:lastColumn="0" w:noHBand="0" w:noVBand="1"/>
      </w:tblPr>
      <w:tblGrid>
        <w:gridCol w:w="2724"/>
        <w:gridCol w:w="1422"/>
        <w:gridCol w:w="1426"/>
        <w:gridCol w:w="1311"/>
        <w:gridCol w:w="1371"/>
      </w:tblGrid>
      <w:tr w:rsidR="00161A02" w:rsidRPr="00161A02" w14:paraId="1EC16C0B" w14:textId="77777777" w:rsidTr="007E62E1">
        <w:trPr>
          <w:cnfStyle w:val="100000000000" w:firstRow="1" w:lastRow="0" w:firstColumn="0" w:lastColumn="0" w:oddVBand="0" w:evenVBand="0" w:oddHBand="0" w:evenHBand="0" w:firstRowFirstColumn="0" w:firstRowLastColumn="0" w:lastRowFirstColumn="0" w:lastRowLastColumn="0"/>
          <w:trHeight w:val="770"/>
          <w:jc w:val="center"/>
        </w:trPr>
        <w:tc>
          <w:tcPr>
            <w:tcW w:w="2724" w:type="dxa"/>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22" w:type="dxa"/>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6" w:type="dxa"/>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1" w:type="dxa"/>
            <w:shd w:val="clear" w:color="auto" w:fill="00B5E2" w:themeFill="accent1"/>
            <w:hideMark/>
          </w:tcPr>
          <w:p w14:paraId="7D652FB4" w14:textId="651B6DA5"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371" w:type="dxa"/>
            <w:shd w:val="clear" w:color="auto" w:fill="00B5E2" w:themeFill="accent1"/>
            <w:hideMark/>
          </w:tcPr>
          <w:p w14:paraId="2DE3FF2F" w14:textId="033FA854"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2C0A89" w:rsidRPr="00161A02" w14:paraId="28DE84D8" w14:textId="77777777" w:rsidTr="007E62E1">
        <w:trPr>
          <w:cnfStyle w:val="000000100000" w:firstRow="0" w:lastRow="0" w:firstColumn="0" w:lastColumn="0" w:oddVBand="0" w:evenVBand="0" w:oddHBand="1" w:evenHBand="0" w:firstRowFirstColumn="0" w:firstRowLastColumn="0" w:lastRowFirstColumn="0" w:lastRowLastColumn="0"/>
          <w:trHeight w:val="311"/>
          <w:jc w:val="center"/>
        </w:trPr>
        <w:tc>
          <w:tcPr>
            <w:tcW w:w="2724" w:type="dxa"/>
            <w:vAlign w:val="top"/>
          </w:tcPr>
          <w:p w14:paraId="7D5A9DC9" w14:textId="6A09BACC" w:rsidR="002C0A89" w:rsidRPr="007123E3" w:rsidRDefault="007C5AE9" w:rsidP="00161A02">
            <w:pPr>
              <w:tabs>
                <w:tab w:val="clear" w:pos="284"/>
              </w:tabs>
              <w:spacing w:line="240" w:lineRule="auto"/>
              <w:jc w:val="center"/>
              <w:rPr>
                <w:rFonts w:eastAsia="Times New Roman" w:cs="Times New Roman"/>
                <w:color w:val="auto"/>
                <w:kern w:val="0"/>
                <w:szCs w:val="20"/>
                <w:highlight w:val="yellow"/>
              </w:rPr>
            </w:pPr>
            <w:r>
              <w:rPr>
                <w:color w:val="auto"/>
                <w:szCs w:val="20"/>
              </w:rPr>
              <w:t>Whalen Lake/ Midland Draw</w:t>
            </w:r>
          </w:p>
        </w:tc>
        <w:tc>
          <w:tcPr>
            <w:tcW w:w="1422" w:type="dxa"/>
            <w:vAlign w:val="top"/>
          </w:tcPr>
          <w:p w14:paraId="18642647" w14:textId="17E3AAE5" w:rsidR="002C0A89" w:rsidRPr="007123E3" w:rsidRDefault="007C5AE9" w:rsidP="00F05FD6">
            <w:pPr>
              <w:tabs>
                <w:tab w:val="clear" w:pos="284"/>
              </w:tabs>
              <w:spacing w:line="240" w:lineRule="auto"/>
              <w:jc w:val="center"/>
              <w:rPr>
                <w:rFonts w:eastAsia="Times New Roman" w:cs="Times New Roman"/>
                <w:color w:val="auto"/>
                <w:kern w:val="0"/>
                <w:szCs w:val="20"/>
              </w:rPr>
            </w:pPr>
            <w:r>
              <w:rPr>
                <w:color w:val="auto"/>
                <w:szCs w:val="20"/>
              </w:rPr>
              <w:t>56.11</w:t>
            </w:r>
          </w:p>
        </w:tc>
        <w:tc>
          <w:tcPr>
            <w:tcW w:w="1426" w:type="dxa"/>
            <w:vAlign w:val="top"/>
          </w:tcPr>
          <w:p w14:paraId="551D27D1" w14:textId="57E39E9E" w:rsidR="002C0A89" w:rsidRPr="007123E3" w:rsidRDefault="007C5AE9" w:rsidP="00F05FD6">
            <w:pPr>
              <w:tabs>
                <w:tab w:val="clear" w:pos="284"/>
              </w:tabs>
              <w:spacing w:line="240" w:lineRule="auto"/>
              <w:jc w:val="center"/>
              <w:rPr>
                <w:rFonts w:eastAsia="Times New Roman" w:cs="Times New Roman"/>
                <w:color w:val="auto"/>
                <w:kern w:val="0"/>
                <w:szCs w:val="20"/>
              </w:rPr>
            </w:pPr>
            <w:r>
              <w:rPr>
                <w:rFonts w:eastAsia="Times New Roman" w:cs="Times New Roman"/>
                <w:color w:val="auto"/>
                <w:kern w:val="0"/>
                <w:szCs w:val="20"/>
              </w:rPr>
              <w:t>80</w:t>
            </w:r>
          </w:p>
        </w:tc>
        <w:tc>
          <w:tcPr>
            <w:tcW w:w="1311" w:type="dxa"/>
            <w:vAlign w:val="top"/>
          </w:tcPr>
          <w:p w14:paraId="5A8D5557" w14:textId="12FC194B" w:rsidR="002C0A89" w:rsidRPr="007123E3" w:rsidRDefault="007C5AE9" w:rsidP="00161A02">
            <w:pPr>
              <w:tabs>
                <w:tab w:val="clear" w:pos="284"/>
              </w:tabs>
              <w:spacing w:line="240" w:lineRule="auto"/>
              <w:jc w:val="center"/>
              <w:rPr>
                <w:rFonts w:eastAsia="Times New Roman" w:cs="Times New Roman"/>
                <w:color w:val="auto"/>
                <w:kern w:val="0"/>
                <w:szCs w:val="20"/>
              </w:rPr>
            </w:pPr>
            <w:r>
              <w:rPr>
                <w:color w:val="auto"/>
                <w:szCs w:val="20"/>
              </w:rPr>
              <w:t>67.33</w:t>
            </w:r>
          </w:p>
        </w:tc>
        <w:tc>
          <w:tcPr>
            <w:tcW w:w="1371" w:type="dxa"/>
            <w:vAlign w:val="top"/>
          </w:tcPr>
          <w:p w14:paraId="7B0FD154" w14:textId="18506E6D" w:rsidR="002C0A89" w:rsidRPr="007123E3" w:rsidRDefault="007C5AE9" w:rsidP="00F05FD6">
            <w:pPr>
              <w:tabs>
                <w:tab w:val="clear" w:pos="284"/>
              </w:tabs>
              <w:spacing w:line="240" w:lineRule="auto"/>
              <w:jc w:val="center"/>
              <w:rPr>
                <w:rFonts w:eastAsia="Times New Roman" w:cs="Times New Roman"/>
                <w:color w:val="auto"/>
                <w:kern w:val="0"/>
                <w:szCs w:val="20"/>
              </w:rPr>
            </w:pPr>
            <w:r>
              <w:rPr>
                <w:color w:val="auto"/>
                <w:szCs w:val="20"/>
              </w:rPr>
              <w:t>88.59</w:t>
            </w:r>
          </w:p>
        </w:tc>
      </w:tr>
      <w:tr w:rsidR="002C0A89" w:rsidRPr="00161A02" w14:paraId="1C1F5BCC" w14:textId="77777777" w:rsidTr="007E62E1">
        <w:trPr>
          <w:cnfStyle w:val="000000010000" w:firstRow="0" w:lastRow="0" w:firstColumn="0" w:lastColumn="0" w:oddVBand="0" w:evenVBand="0" w:oddHBand="0" w:evenHBand="1" w:firstRowFirstColumn="0" w:firstRowLastColumn="0" w:lastRowFirstColumn="0" w:lastRowLastColumn="0"/>
          <w:trHeight w:val="311"/>
          <w:jc w:val="center"/>
        </w:trPr>
        <w:tc>
          <w:tcPr>
            <w:tcW w:w="2724" w:type="dxa"/>
            <w:vAlign w:val="top"/>
          </w:tcPr>
          <w:p w14:paraId="4C1D2F02" w14:textId="250FBF72" w:rsidR="002C0A89" w:rsidRDefault="007C5AE9" w:rsidP="00161A02">
            <w:pPr>
              <w:tabs>
                <w:tab w:val="clear" w:pos="284"/>
              </w:tabs>
              <w:spacing w:line="240" w:lineRule="auto"/>
              <w:jc w:val="center"/>
              <w:rPr>
                <w:szCs w:val="20"/>
              </w:rPr>
            </w:pPr>
            <w:r>
              <w:rPr>
                <w:szCs w:val="20"/>
              </w:rPr>
              <w:t>City of Midland/Midland Draw</w:t>
            </w:r>
          </w:p>
        </w:tc>
        <w:tc>
          <w:tcPr>
            <w:tcW w:w="1422" w:type="dxa"/>
            <w:vAlign w:val="top"/>
          </w:tcPr>
          <w:p w14:paraId="16A136DF" w14:textId="243D46F7" w:rsidR="002C0A89" w:rsidRPr="007123E3" w:rsidRDefault="007C5AE9" w:rsidP="00F05FD6">
            <w:pPr>
              <w:tabs>
                <w:tab w:val="clear" w:pos="284"/>
              </w:tabs>
              <w:spacing w:line="240" w:lineRule="auto"/>
              <w:jc w:val="center"/>
              <w:rPr>
                <w:szCs w:val="20"/>
              </w:rPr>
            </w:pPr>
            <w:r>
              <w:rPr>
                <w:color w:val="auto"/>
                <w:szCs w:val="20"/>
              </w:rPr>
              <w:t>64.64</w:t>
            </w:r>
          </w:p>
        </w:tc>
        <w:tc>
          <w:tcPr>
            <w:tcW w:w="1426" w:type="dxa"/>
            <w:vAlign w:val="top"/>
          </w:tcPr>
          <w:p w14:paraId="41C2C601" w14:textId="13150123" w:rsidR="002C0A89" w:rsidRPr="007123E3" w:rsidRDefault="007C5AE9" w:rsidP="00F05FD6">
            <w:pPr>
              <w:tabs>
                <w:tab w:val="clear" w:pos="284"/>
              </w:tabs>
              <w:spacing w:line="240" w:lineRule="auto"/>
              <w:jc w:val="center"/>
              <w:rPr>
                <w:szCs w:val="20"/>
              </w:rPr>
            </w:pPr>
            <w:r>
              <w:rPr>
                <w:color w:val="auto"/>
                <w:szCs w:val="20"/>
              </w:rPr>
              <w:t>76</w:t>
            </w:r>
          </w:p>
        </w:tc>
        <w:tc>
          <w:tcPr>
            <w:tcW w:w="1311" w:type="dxa"/>
            <w:vAlign w:val="top"/>
          </w:tcPr>
          <w:p w14:paraId="6832E8A8" w14:textId="2F2CCCE1" w:rsidR="002C0A89" w:rsidRDefault="007C5AE9" w:rsidP="00161A02">
            <w:pPr>
              <w:tabs>
                <w:tab w:val="clear" w:pos="284"/>
              </w:tabs>
              <w:spacing w:line="240" w:lineRule="auto"/>
              <w:jc w:val="center"/>
              <w:rPr>
                <w:szCs w:val="20"/>
              </w:rPr>
            </w:pPr>
            <w:r>
              <w:rPr>
                <w:color w:val="auto"/>
                <w:szCs w:val="20"/>
              </w:rPr>
              <w:t>62.00</w:t>
            </w:r>
          </w:p>
        </w:tc>
        <w:tc>
          <w:tcPr>
            <w:tcW w:w="1371" w:type="dxa"/>
            <w:vAlign w:val="top"/>
          </w:tcPr>
          <w:p w14:paraId="04145C23" w14:textId="4D6E17A9" w:rsidR="002C0A89" w:rsidRPr="007123E3" w:rsidRDefault="007C5AE9" w:rsidP="00F05FD6">
            <w:pPr>
              <w:tabs>
                <w:tab w:val="clear" w:pos="284"/>
              </w:tabs>
              <w:spacing w:line="240" w:lineRule="auto"/>
              <w:jc w:val="center"/>
              <w:rPr>
                <w:szCs w:val="20"/>
              </w:rPr>
            </w:pPr>
            <w:r>
              <w:rPr>
                <w:color w:val="auto"/>
                <w:szCs w:val="20"/>
              </w:rPr>
              <w:t>86.01</w:t>
            </w:r>
          </w:p>
        </w:tc>
      </w:tr>
      <w:tr w:rsidR="007C5AE9" w:rsidRPr="00161A02" w14:paraId="6A93D62E" w14:textId="77777777" w:rsidTr="007E62E1">
        <w:trPr>
          <w:cnfStyle w:val="000000100000" w:firstRow="0" w:lastRow="0" w:firstColumn="0" w:lastColumn="0" w:oddVBand="0" w:evenVBand="0" w:oddHBand="1" w:evenHBand="0" w:firstRowFirstColumn="0" w:firstRowLastColumn="0" w:lastRowFirstColumn="0" w:lastRowLastColumn="0"/>
          <w:trHeight w:val="311"/>
          <w:jc w:val="center"/>
        </w:trPr>
        <w:tc>
          <w:tcPr>
            <w:tcW w:w="2724" w:type="dxa"/>
            <w:vAlign w:val="top"/>
          </w:tcPr>
          <w:p w14:paraId="761FE309" w14:textId="6339B544" w:rsidR="007C5AE9" w:rsidRDefault="007C5AE9" w:rsidP="00161A02">
            <w:pPr>
              <w:tabs>
                <w:tab w:val="clear" w:pos="284"/>
              </w:tabs>
              <w:spacing w:line="240" w:lineRule="auto"/>
              <w:jc w:val="center"/>
              <w:rPr>
                <w:szCs w:val="20"/>
              </w:rPr>
            </w:pPr>
            <w:r>
              <w:rPr>
                <w:szCs w:val="20"/>
              </w:rPr>
              <w:t>Lower Monahans Draw</w:t>
            </w:r>
          </w:p>
        </w:tc>
        <w:tc>
          <w:tcPr>
            <w:tcW w:w="1422" w:type="dxa"/>
            <w:vAlign w:val="top"/>
          </w:tcPr>
          <w:p w14:paraId="4055D39E" w14:textId="5DD83324" w:rsidR="007C5AE9" w:rsidRDefault="007C5AE9" w:rsidP="00F05FD6">
            <w:pPr>
              <w:tabs>
                <w:tab w:val="clear" w:pos="284"/>
              </w:tabs>
              <w:spacing w:line="240" w:lineRule="auto"/>
              <w:jc w:val="center"/>
              <w:rPr>
                <w:szCs w:val="20"/>
              </w:rPr>
            </w:pPr>
            <w:r>
              <w:rPr>
                <w:szCs w:val="20"/>
              </w:rPr>
              <w:t>62.39</w:t>
            </w:r>
          </w:p>
        </w:tc>
        <w:tc>
          <w:tcPr>
            <w:tcW w:w="1426" w:type="dxa"/>
            <w:vAlign w:val="top"/>
          </w:tcPr>
          <w:p w14:paraId="37A43E46" w14:textId="27D952CA" w:rsidR="007C5AE9" w:rsidRPr="008209FD" w:rsidRDefault="007C5AE9" w:rsidP="00F05FD6">
            <w:pPr>
              <w:tabs>
                <w:tab w:val="clear" w:pos="284"/>
              </w:tabs>
              <w:spacing w:line="240" w:lineRule="auto"/>
              <w:jc w:val="center"/>
              <w:rPr>
                <w:szCs w:val="20"/>
              </w:rPr>
            </w:pPr>
            <w:r>
              <w:rPr>
                <w:szCs w:val="20"/>
              </w:rPr>
              <w:t>85</w:t>
            </w:r>
          </w:p>
        </w:tc>
        <w:tc>
          <w:tcPr>
            <w:tcW w:w="1311" w:type="dxa"/>
            <w:vAlign w:val="top"/>
          </w:tcPr>
          <w:p w14:paraId="32F5D028" w14:textId="64BC9B71" w:rsidR="007C5AE9" w:rsidRPr="008209FD" w:rsidRDefault="007C5AE9" w:rsidP="00161A02">
            <w:pPr>
              <w:tabs>
                <w:tab w:val="clear" w:pos="284"/>
              </w:tabs>
              <w:spacing w:line="240" w:lineRule="auto"/>
              <w:jc w:val="center"/>
              <w:rPr>
                <w:szCs w:val="20"/>
              </w:rPr>
            </w:pPr>
            <w:r>
              <w:rPr>
                <w:szCs w:val="20"/>
              </w:rPr>
              <w:t>74.49</w:t>
            </w:r>
          </w:p>
        </w:tc>
        <w:tc>
          <w:tcPr>
            <w:tcW w:w="1371" w:type="dxa"/>
            <w:vAlign w:val="top"/>
          </w:tcPr>
          <w:p w14:paraId="1B3F685F" w14:textId="138E9653" w:rsidR="007C5AE9" w:rsidRPr="008209FD" w:rsidRDefault="007C5AE9" w:rsidP="00F05FD6">
            <w:pPr>
              <w:tabs>
                <w:tab w:val="clear" w:pos="284"/>
              </w:tabs>
              <w:spacing w:line="240" w:lineRule="auto"/>
              <w:jc w:val="center"/>
              <w:rPr>
                <w:szCs w:val="20"/>
              </w:rPr>
            </w:pPr>
            <w:r>
              <w:rPr>
                <w:szCs w:val="20"/>
              </w:rPr>
              <w:t>91.67</w:t>
            </w:r>
          </w:p>
        </w:tc>
      </w:tr>
      <w:tr w:rsidR="007C5AE9" w:rsidRPr="00161A02" w14:paraId="0EB224C8" w14:textId="77777777" w:rsidTr="007E62E1">
        <w:trPr>
          <w:cnfStyle w:val="000000010000" w:firstRow="0" w:lastRow="0" w:firstColumn="0" w:lastColumn="0" w:oddVBand="0" w:evenVBand="0" w:oddHBand="0" w:evenHBand="1" w:firstRowFirstColumn="0" w:firstRowLastColumn="0" w:lastRowFirstColumn="0" w:lastRowLastColumn="0"/>
          <w:trHeight w:val="311"/>
          <w:jc w:val="center"/>
        </w:trPr>
        <w:tc>
          <w:tcPr>
            <w:tcW w:w="2724" w:type="dxa"/>
            <w:vAlign w:val="top"/>
          </w:tcPr>
          <w:p w14:paraId="0DD90E34" w14:textId="37EBDCC7" w:rsidR="007C5AE9" w:rsidRDefault="007C5AE9" w:rsidP="00161A02">
            <w:pPr>
              <w:tabs>
                <w:tab w:val="clear" w:pos="284"/>
              </w:tabs>
              <w:spacing w:line="240" w:lineRule="auto"/>
              <w:jc w:val="center"/>
              <w:rPr>
                <w:szCs w:val="20"/>
              </w:rPr>
            </w:pPr>
            <w:r>
              <w:rPr>
                <w:szCs w:val="20"/>
              </w:rPr>
              <w:t>Upper Johnson Draw</w:t>
            </w:r>
          </w:p>
        </w:tc>
        <w:tc>
          <w:tcPr>
            <w:tcW w:w="1422" w:type="dxa"/>
            <w:vAlign w:val="top"/>
          </w:tcPr>
          <w:p w14:paraId="5B02902B" w14:textId="4A2EDBDF" w:rsidR="007C5AE9" w:rsidRDefault="007C5AE9" w:rsidP="00F05FD6">
            <w:pPr>
              <w:tabs>
                <w:tab w:val="clear" w:pos="284"/>
              </w:tabs>
              <w:spacing w:line="240" w:lineRule="auto"/>
              <w:jc w:val="center"/>
              <w:rPr>
                <w:szCs w:val="20"/>
              </w:rPr>
            </w:pPr>
            <w:r>
              <w:rPr>
                <w:szCs w:val="20"/>
              </w:rPr>
              <w:t>68.75</w:t>
            </w:r>
          </w:p>
        </w:tc>
        <w:tc>
          <w:tcPr>
            <w:tcW w:w="1426" w:type="dxa"/>
            <w:vAlign w:val="top"/>
          </w:tcPr>
          <w:p w14:paraId="0C61B311" w14:textId="5749D644" w:rsidR="007C5AE9" w:rsidRPr="008209FD" w:rsidRDefault="007C5AE9" w:rsidP="00F05FD6">
            <w:pPr>
              <w:tabs>
                <w:tab w:val="clear" w:pos="284"/>
              </w:tabs>
              <w:spacing w:line="240" w:lineRule="auto"/>
              <w:jc w:val="center"/>
              <w:rPr>
                <w:szCs w:val="20"/>
              </w:rPr>
            </w:pPr>
            <w:r>
              <w:rPr>
                <w:szCs w:val="20"/>
              </w:rPr>
              <w:t>68.75</w:t>
            </w:r>
          </w:p>
        </w:tc>
        <w:tc>
          <w:tcPr>
            <w:tcW w:w="1311" w:type="dxa"/>
            <w:vAlign w:val="top"/>
          </w:tcPr>
          <w:p w14:paraId="1B1F46CE" w14:textId="32A437BC" w:rsidR="007C5AE9" w:rsidRPr="008209FD" w:rsidRDefault="007C5AE9" w:rsidP="00161A02">
            <w:pPr>
              <w:tabs>
                <w:tab w:val="clear" w:pos="284"/>
              </w:tabs>
              <w:spacing w:line="240" w:lineRule="auto"/>
              <w:jc w:val="center"/>
              <w:rPr>
                <w:szCs w:val="20"/>
              </w:rPr>
            </w:pPr>
            <w:r>
              <w:rPr>
                <w:szCs w:val="20"/>
              </w:rPr>
              <w:t>53.87</w:t>
            </w:r>
          </w:p>
        </w:tc>
        <w:tc>
          <w:tcPr>
            <w:tcW w:w="1371" w:type="dxa"/>
            <w:vAlign w:val="top"/>
          </w:tcPr>
          <w:p w14:paraId="19EC0615" w14:textId="60299F27" w:rsidR="007C5AE9" w:rsidRPr="008209FD" w:rsidRDefault="007C5AE9" w:rsidP="00F05FD6">
            <w:pPr>
              <w:tabs>
                <w:tab w:val="clear" w:pos="284"/>
              </w:tabs>
              <w:spacing w:line="240" w:lineRule="auto"/>
              <w:jc w:val="center"/>
              <w:rPr>
                <w:szCs w:val="20"/>
              </w:rPr>
            </w:pPr>
            <w:r>
              <w:rPr>
                <w:szCs w:val="20"/>
              </w:rPr>
              <w:t>80.61</w:t>
            </w:r>
          </w:p>
        </w:tc>
      </w:tr>
    </w:tbl>
    <w:p w14:paraId="7B9B19B9" w14:textId="77777777" w:rsidR="00161A02" w:rsidRDefault="00161A02" w:rsidP="0048315A">
      <w:pPr>
        <w:pStyle w:val="BodyText"/>
      </w:pPr>
    </w:p>
    <w:p w14:paraId="0836C473" w14:textId="4345A31F" w:rsidR="00146EA2" w:rsidRDefault="00146EA2" w:rsidP="00146EA2">
      <w:r w:rsidRPr="004D0A69">
        <w:t xml:space="preserve">NRCS rainfall-runoff methods were used to define excess precipitation applied to the 2D mesh, including </w:t>
      </w:r>
      <w:r w:rsidR="005B7DFE">
        <w:t xml:space="preserve">CNs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 xml:space="preserve">based storm with 50% </w:t>
      </w:r>
      <w:r w:rsidR="00010C39" w:rsidRPr="0004147B">
        <w:lastRenderedPageBreak/>
        <w:t>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22688E">
        <w:t xml:space="preserve">Table </w:t>
      </w:r>
      <w:r w:rsidR="0022688E">
        <w:rPr>
          <w:noProof/>
        </w:rPr>
        <w:t>5</w:t>
      </w:r>
      <w:r>
        <w:fldChar w:fldCharType="end"/>
      </w:r>
      <w:r>
        <w:t xml:space="preserve"> </w:t>
      </w:r>
      <w:r w:rsidRPr="004D0A69">
        <w:t xml:space="preserve">provides the precipitation totals </w:t>
      </w:r>
      <w:r w:rsidR="006228F2">
        <w:t>applied to the model including areal reduction</w:t>
      </w:r>
      <w:r w:rsidR="005B7DFE">
        <w:t xml:space="preserve"> factor (ARF)</w:t>
      </w:r>
      <w:r w:rsidR="006228F2">
        <w:t xml:space="preserve">. </w:t>
      </w:r>
    </w:p>
    <w:p w14:paraId="381B152B" w14:textId="77777777" w:rsidR="00146EA2" w:rsidRPr="004D0A69" w:rsidRDefault="00146EA2" w:rsidP="00146EA2"/>
    <w:p w14:paraId="0207DE9A" w14:textId="2338AEA7" w:rsidR="00161A02" w:rsidRDefault="00161A02" w:rsidP="00B908E0">
      <w:pPr>
        <w:pStyle w:val="Caption"/>
        <w:jc w:val="center"/>
      </w:pPr>
      <w:bookmarkStart w:id="59" w:name="_Ref61506489"/>
      <w:bookmarkStart w:id="60" w:name="_Toc112102267"/>
      <w:r>
        <w:t xml:space="preserve">Table </w:t>
      </w:r>
      <w:r w:rsidR="0047146E">
        <w:fldChar w:fldCharType="begin"/>
      </w:r>
      <w:r w:rsidR="0047146E">
        <w:instrText xml:space="preserve"> SEQ Table \* ARABIC </w:instrText>
      </w:r>
      <w:r w:rsidR="0047146E">
        <w:fldChar w:fldCharType="separate"/>
      </w:r>
      <w:r w:rsidR="0022688E">
        <w:rPr>
          <w:noProof/>
        </w:rPr>
        <w:t>5</w:t>
      </w:r>
      <w:r w:rsidR="0047146E">
        <w:fldChar w:fldCharType="end"/>
      </w:r>
      <w:bookmarkEnd w:id="59"/>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60"/>
    </w:p>
    <w:tbl>
      <w:tblPr>
        <w:tblStyle w:val="CompassTable"/>
        <w:tblW w:w="9129" w:type="dxa"/>
        <w:jc w:val="center"/>
        <w:tblInd w:w="-1051" w:type="dxa"/>
        <w:tblLook w:val="04A0" w:firstRow="1" w:lastRow="0" w:firstColumn="1" w:lastColumn="0" w:noHBand="0" w:noVBand="1"/>
      </w:tblPr>
      <w:tblGrid>
        <w:gridCol w:w="3043"/>
        <w:gridCol w:w="857"/>
        <w:gridCol w:w="886"/>
        <w:gridCol w:w="857"/>
        <w:gridCol w:w="857"/>
        <w:gridCol w:w="857"/>
        <w:gridCol w:w="864"/>
        <w:gridCol w:w="901"/>
        <w:gridCol w:w="7"/>
      </w:tblGrid>
      <w:tr w:rsidR="00DE6E57" w:rsidRPr="00161A02" w14:paraId="50C7CDC0" w14:textId="77777777" w:rsidTr="007E62E1">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9122"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161A02" w14:paraId="642233DB" w14:textId="77777777" w:rsidTr="007E62E1">
        <w:trPr>
          <w:cnfStyle w:val="000000100000" w:firstRow="0" w:lastRow="0" w:firstColumn="0" w:lastColumn="0" w:oddVBand="0" w:evenVBand="0" w:oddHBand="1" w:evenHBand="0" w:firstRowFirstColumn="0" w:firstRowLastColumn="0" w:lastRowFirstColumn="0" w:lastRowLastColumn="0"/>
          <w:jc w:val="center"/>
        </w:trPr>
        <w:tc>
          <w:tcPr>
            <w:tcW w:w="3043"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189D0A8E" w:rsidR="0047146E" w:rsidRPr="000A3B6D" w:rsidRDefault="0047146E" w:rsidP="005C72F6">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Pr>
                <w:rFonts w:eastAsia="Times New Roman" w:cs="Times New Roman"/>
                <w:b/>
                <w:color w:val="FFFFFF"/>
                <w:kern w:val="0"/>
                <w:szCs w:val="20"/>
              </w:rPr>
              <w:t>-percent</w:t>
            </w:r>
          </w:p>
        </w:tc>
        <w:tc>
          <w:tcPr>
            <w:tcW w:w="886" w:type="dxa"/>
            <w:shd w:val="clear" w:color="auto" w:fill="00B5E2" w:themeFill="accent1"/>
          </w:tcPr>
          <w:p w14:paraId="24323866" w14:textId="3AF964C1"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5C72F6" w:rsidRPr="005C72F6">
              <w:rPr>
                <w:rFonts w:eastAsia="Times New Roman" w:cs="Times New Roman"/>
                <w:b/>
                <w:color w:val="FFFFFF"/>
                <w:kern w:val="0"/>
                <w:szCs w:val="20"/>
              </w:rPr>
              <w:t>-percent</w:t>
            </w:r>
          </w:p>
        </w:tc>
        <w:tc>
          <w:tcPr>
            <w:tcW w:w="857" w:type="dxa"/>
            <w:shd w:val="clear" w:color="auto" w:fill="00B5E2" w:themeFill="accent1"/>
          </w:tcPr>
          <w:p w14:paraId="35AA5894" w14:textId="3290763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5C72F6" w:rsidRPr="005C72F6">
              <w:rPr>
                <w:rFonts w:eastAsia="Times New Roman" w:cs="Times New Roman"/>
                <w:b/>
                <w:color w:val="FFFFFF"/>
                <w:kern w:val="0"/>
                <w:szCs w:val="20"/>
              </w:rPr>
              <w:t>-percent</w:t>
            </w:r>
          </w:p>
        </w:tc>
        <w:tc>
          <w:tcPr>
            <w:tcW w:w="857" w:type="dxa"/>
            <w:shd w:val="clear" w:color="auto" w:fill="00B5E2" w:themeFill="accent1"/>
          </w:tcPr>
          <w:p w14:paraId="6314F018" w14:textId="01587CE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5C72F6" w:rsidRPr="005C72F6">
              <w:rPr>
                <w:rFonts w:eastAsia="Times New Roman" w:cs="Times New Roman"/>
                <w:b/>
                <w:color w:val="FFFFFF"/>
                <w:kern w:val="0"/>
                <w:szCs w:val="20"/>
              </w:rPr>
              <w:t>-percent</w:t>
            </w:r>
          </w:p>
        </w:tc>
        <w:tc>
          <w:tcPr>
            <w:tcW w:w="857" w:type="dxa"/>
            <w:shd w:val="clear" w:color="auto" w:fill="00B5E2" w:themeFill="accent1"/>
          </w:tcPr>
          <w:p w14:paraId="354BA9C0" w14:textId="706495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5C72F6" w:rsidRPr="005C72F6">
              <w:rPr>
                <w:rFonts w:eastAsia="Times New Roman" w:cs="Times New Roman"/>
                <w:b/>
                <w:color w:val="FFFFFF"/>
                <w:kern w:val="0"/>
                <w:szCs w:val="20"/>
              </w:rPr>
              <w:t>-percent</w:t>
            </w:r>
          </w:p>
        </w:tc>
        <w:tc>
          <w:tcPr>
            <w:tcW w:w="864" w:type="dxa"/>
            <w:shd w:val="clear" w:color="auto" w:fill="00B5E2" w:themeFill="accent1"/>
          </w:tcPr>
          <w:p w14:paraId="32BC0D35" w14:textId="3F0D463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908" w:type="dxa"/>
            <w:gridSpan w:val="2"/>
            <w:shd w:val="clear" w:color="auto" w:fill="00B5E2" w:themeFill="accent1"/>
          </w:tcPr>
          <w:p w14:paraId="735377A7" w14:textId="1C8D2D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5C72F6" w:rsidRPr="00161A02" w14:paraId="1B3B89AA" w14:textId="77777777" w:rsidTr="007E62E1">
        <w:trPr>
          <w:cnfStyle w:val="000000010000" w:firstRow="0" w:lastRow="0" w:firstColumn="0" w:lastColumn="0" w:oddVBand="0" w:evenVBand="0" w:oddHBand="0" w:evenHBand="1" w:firstRowFirstColumn="0" w:firstRowLastColumn="0" w:lastRowFirstColumn="0" w:lastRowLastColumn="0"/>
          <w:trHeight w:val="288"/>
          <w:jc w:val="center"/>
        </w:trPr>
        <w:tc>
          <w:tcPr>
            <w:tcW w:w="3043" w:type="dxa"/>
            <w:vAlign w:val="top"/>
          </w:tcPr>
          <w:p w14:paraId="0F2C51DF" w14:textId="77E469E9" w:rsidR="002C0A89" w:rsidRPr="007123E3" w:rsidRDefault="006F37A8" w:rsidP="004974CE">
            <w:pPr>
              <w:tabs>
                <w:tab w:val="clear" w:pos="284"/>
              </w:tabs>
              <w:spacing w:before="20" w:after="20" w:line="240" w:lineRule="auto"/>
              <w:jc w:val="center"/>
              <w:rPr>
                <w:rFonts w:eastAsia="Times New Roman" w:cs="Times New Roman"/>
                <w:color w:val="auto"/>
                <w:kern w:val="0"/>
                <w:szCs w:val="20"/>
              </w:rPr>
            </w:pPr>
            <w:r>
              <w:rPr>
                <w:color w:val="auto"/>
                <w:szCs w:val="20"/>
              </w:rPr>
              <w:t>Whalen Lake/ Midland Draw</w:t>
            </w:r>
          </w:p>
        </w:tc>
        <w:tc>
          <w:tcPr>
            <w:tcW w:w="857" w:type="dxa"/>
            <w:vAlign w:val="top"/>
          </w:tcPr>
          <w:p w14:paraId="324D8E69" w14:textId="3C76299A"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highlight w:val="yellow"/>
              </w:rPr>
            </w:pPr>
            <w:r w:rsidRPr="006F37A8">
              <w:rPr>
                <w:color w:val="auto"/>
              </w:rPr>
              <w:t>6.08</w:t>
            </w:r>
          </w:p>
        </w:tc>
        <w:tc>
          <w:tcPr>
            <w:tcW w:w="886" w:type="dxa"/>
            <w:vAlign w:val="top"/>
          </w:tcPr>
          <w:p w14:paraId="645D2709" w14:textId="31823F2D"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sidRPr="006F37A8">
              <w:rPr>
                <w:color w:val="auto"/>
              </w:rPr>
              <w:t>8.32</w:t>
            </w:r>
          </w:p>
        </w:tc>
        <w:tc>
          <w:tcPr>
            <w:tcW w:w="857" w:type="dxa"/>
            <w:vAlign w:val="top"/>
          </w:tcPr>
          <w:p w14:paraId="64AF7CC1" w14:textId="00AB503B"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5.25</w:t>
            </w:r>
          </w:p>
        </w:tc>
        <w:tc>
          <w:tcPr>
            <w:tcW w:w="857" w:type="dxa"/>
            <w:vAlign w:val="top"/>
          </w:tcPr>
          <w:p w14:paraId="3B51D4F3" w14:textId="5D9FA3ED"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4.50</w:t>
            </w:r>
          </w:p>
        </w:tc>
        <w:tc>
          <w:tcPr>
            <w:tcW w:w="857" w:type="dxa"/>
            <w:vAlign w:val="top"/>
          </w:tcPr>
          <w:p w14:paraId="4D634A24" w14:textId="73BA436A"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3.57</w:t>
            </w:r>
          </w:p>
        </w:tc>
        <w:tc>
          <w:tcPr>
            <w:tcW w:w="864" w:type="dxa"/>
            <w:vAlign w:val="top"/>
          </w:tcPr>
          <w:p w14:paraId="75201513" w14:textId="3DA99EE1"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7.34</w:t>
            </w:r>
          </w:p>
        </w:tc>
        <w:tc>
          <w:tcPr>
            <w:tcW w:w="908" w:type="dxa"/>
            <w:gridSpan w:val="2"/>
            <w:vAlign w:val="top"/>
          </w:tcPr>
          <w:p w14:paraId="6AD57D79" w14:textId="2BB27EB3"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4.82</w:t>
            </w:r>
          </w:p>
        </w:tc>
      </w:tr>
      <w:tr w:rsidR="005C72F6" w:rsidRPr="00161A02" w14:paraId="02C5F5A2" w14:textId="77777777" w:rsidTr="007E62E1">
        <w:trPr>
          <w:cnfStyle w:val="000000100000" w:firstRow="0" w:lastRow="0" w:firstColumn="0" w:lastColumn="0" w:oddVBand="0" w:evenVBand="0" w:oddHBand="1" w:evenHBand="0" w:firstRowFirstColumn="0" w:firstRowLastColumn="0" w:lastRowFirstColumn="0" w:lastRowLastColumn="0"/>
          <w:trHeight w:val="288"/>
          <w:jc w:val="center"/>
        </w:trPr>
        <w:tc>
          <w:tcPr>
            <w:tcW w:w="3043" w:type="dxa"/>
            <w:vAlign w:val="top"/>
          </w:tcPr>
          <w:p w14:paraId="68DB9CEA" w14:textId="1FE74887" w:rsidR="002C0A89" w:rsidRDefault="006F37A8" w:rsidP="004974CE">
            <w:pPr>
              <w:tabs>
                <w:tab w:val="clear" w:pos="284"/>
              </w:tabs>
              <w:spacing w:before="20" w:after="20" w:line="240" w:lineRule="auto"/>
              <w:jc w:val="center"/>
            </w:pPr>
            <w:r>
              <w:rPr>
                <w:szCs w:val="20"/>
              </w:rPr>
              <w:t>City of Midland/Midland Draw</w:t>
            </w:r>
          </w:p>
        </w:tc>
        <w:tc>
          <w:tcPr>
            <w:tcW w:w="857" w:type="dxa"/>
            <w:vAlign w:val="top"/>
          </w:tcPr>
          <w:p w14:paraId="4C1FA4A2" w14:textId="43E11DEF" w:rsidR="002C0A89" w:rsidRPr="00D50C8A" w:rsidRDefault="006F37A8" w:rsidP="004974CE">
            <w:pPr>
              <w:tabs>
                <w:tab w:val="clear" w:pos="284"/>
              </w:tabs>
              <w:spacing w:before="40" w:after="20" w:line="240" w:lineRule="auto"/>
              <w:ind w:left="29" w:right="-43"/>
              <w:jc w:val="center"/>
            </w:pPr>
            <w:r w:rsidRPr="00D50C8A">
              <w:rPr>
                <w:color w:val="auto"/>
              </w:rPr>
              <w:t>5.83</w:t>
            </w:r>
          </w:p>
        </w:tc>
        <w:tc>
          <w:tcPr>
            <w:tcW w:w="886" w:type="dxa"/>
            <w:vAlign w:val="top"/>
          </w:tcPr>
          <w:p w14:paraId="74FBBCB4" w14:textId="3178BE8C" w:rsidR="002C0A89" w:rsidRPr="00D50C8A" w:rsidRDefault="006F37A8" w:rsidP="004974CE">
            <w:pPr>
              <w:tabs>
                <w:tab w:val="clear" w:pos="284"/>
              </w:tabs>
              <w:spacing w:before="40" w:after="20" w:line="240" w:lineRule="auto"/>
              <w:ind w:left="29" w:right="-43"/>
              <w:jc w:val="center"/>
            </w:pPr>
            <w:r w:rsidRPr="00D50C8A">
              <w:rPr>
                <w:color w:val="auto"/>
              </w:rPr>
              <w:t>7.94</w:t>
            </w:r>
          </w:p>
        </w:tc>
        <w:tc>
          <w:tcPr>
            <w:tcW w:w="857" w:type="dxa"/>
            <w:vAlign w:val="top"/>
          </w:tcPr>
          <w:p w14:paraId="78834E22" w14:textId="5DCB84A4" w:rsidR="002C0A89" w:rsidRPr="00D50C8A" w:rsidRDefault="00D50C8A" w:rsidP="004974CE">
            <w:pPr>
              <w:tabs>
                <w:tab w:val="clear" w:pos="284"/>
              </w:tabs>
              <w:spacing w:before="40" w:after="20" w:line="240" w:lineRule="auto"/>
              <w:ind w:left="29" w:right="-43"/>
              <w:jc w:val="center"/>
            </w:pPr>
            <w:r w:rsidRPr="00D50C8A">
              <w:rPr>
                <w:color w:val="auto"/>
              </w:rPr>
              <w:t>5.05</w:t>
            </w:r>
          </w:p>
        </w:tc>
        <w:tc>
          <w:tcPr>
            <w:tcW w:w="857" w:type="dxa"/>
            <w:vAlign w:val="top"/>
          </w:tcPr>
          <w:p w14:paraId="60595B39" w14:textId="1BED8702" w:rsidR="002C0A89" w:rsidRPr="00D50C8A" w:rsidRDefault="00D50C8A" w:rsidP="004974CE">
            <w:pPr>
              <w:tabs>
                <w:tab w:val="clear" w:pos="284"/>
              </w:tabs>
              <w:spacing w:before="40" w:after="20" w:line="240" w:lineRule="auto"/>
              <w:ind w:left="29" w:right="-43"/>
              <w:jc w:val="center"/>
            </w:pPr>
            <w:r w:rsidRPr="00D50C8A">
              <w:rPr>
                <w:color w:val="auto"/>
              </w:rPr>
              <w:t>4.33</w:t>
            </w:r>
          </w:p>
        </w:tc>
        <w:tc>
          <w:tcPr>
            <w:tcW w:w="857" w:type="dxa"/>
            <w:vAlign w:val="top"/>
          </w:tcPr>
          <w:p w14:paraId="5F0D70B2" w14:textId="574B19A4" w:rsidR="002C0A89" w:rsidRPr="00D50C8A" w:rsidRDefault="00D50C8A" w:rsidP="004974CE">
            <w:pPr>
              <w:tabs>
                <w:tab w:val="clear" w:pos="284"/>
              </w:tabs>
              <w:spacing w:before="40" w:after="20" w:line="240" w:lineRule="auto"/>
              <w:ind w:left="29" w:right="-43"/>
              <w:jc w:val="center"/>
            </w:pPr>
            <w:r w:rsidRPr="00D50C8A">
              <w:rPr>
                <w:color w:val="auto"/>
              </w:rPr>
              <w:t>3.44</w:t>
            </w:r>
          </w:p>
        </w:tc>
        <w:tc>
          <w:tcPr>
            <w:tcW w:w="864" w:type="dxa"/>
            <w:vAlign w:val="top"/>
          </w:tcPr>
          <w:p w14:paraId="21A95873" w14:textId="3EF18533" w:rsidR="002C0A89" w:rsidRPr="00D50C8A" w:rsidRDefault="00D50C8A" w:rsidP="004974CE">
            <w:pPr>
              <w:tabs>
                <w:tab w:val="clear" w:pos="284"/>
              </w:tabs>
              <w:spacing w:before="40" w:after="20" w:line="240" w:lineRule="auto"/>
              <w:ind w:left="29" w:right="-43"/>
              <w:jc w:val="center"/>
            </w:pPr>
            <w:r w:rsidRPr="00D50C8A">
              <w:rPr>
                <w:color w:val="auto"/>
              </w:rPr>
              <w:t>7.04</w:t>
            </w:r>
          </w:p>
        </w:tc>
        <w:tc>
          <w:tcPr>
            <w:tcW w:w="908" w:type="dxa"/>
            <w:gridSpan w:val="2"/>
            <w:vAlign w:val="top"/>
          </w:tcPr>
          <w:p w14:paraId="78B2E9F3" w14:textId="3B9BC430" w:rsidR="002C0A89" w:rsidRPr="00D50C8A" w:rsidRDefault="00D50C8A" w:rsidP="004974CE">
            <w:pPr>
              <w:tabs>
                <w:tab w:val="clear" w:pos="284"/>
              </w:tabs>
              <w:spacing w:before="40" w:after="20" w:line="240" w:lineRule="auto"/>
              <w:ind w:left="29" w:right="-43"/>
              <w:jc w:val="center"/>
            </w:pPr>
            <w:r w:rsidRPr="00D50C8A">
              <w:rPr>
                <w:color w:val="auto"/>
              </w:rPr>
              <w:t>4.62</w:t>
            </w:r>
          </w:p>
        </w:tc>
      </w:tr>
      <w:tr w:rsidR="006F37A8" w:rsidRPr="00161A02" w14:paraId="6EE8102F" w14:textId="77777777" w:rsidTr="007E62E1">
        <w:trPr>
          <w:cnfStyle w:val="000000010000" w:firstRow="0" w:lastRow="0" w:firstColumn="0" w:lastColumn="0" w:oddVBand="0" w:evenVBand="0" w:oddHBand="0" w:evenHBand="1" w:firstRowFirstColumn="0" w:firstRowLastColumn="0" w:lastRowFirstColumn="0" w:lastRowLastColumn="0"/>
          <w:trHeight w:val="288"/>
          <w:jc w:val="center"/>
        </w:trPr>
        <w:tc>
          <w:tcPr>
            <w:tcW w:w="3043" w:type="dxa"/>
            <w:vAlign w:val="top"/>
          </w:tcPr>
          <w:p w14:paraId="1EC7313B" w14:textId="562E7A8F" w:rsidR="006F37A8" w:rsidRDefault="006F37A8" w:rsidP="004974CE">
            <w:pPr>
              <w:tabs>
                <w:tab w:val="clear" w:pos="284"/>
              </w:tabs>
              <w:spacing w:before="20" w:after="20" w:line="240" w:lineRule="auto"/>
              <w:jc w:val="center"/>
            </w:pPr>
            <w:r>
              <w:rPr>
                <w:szCs w:val="20"/>
              </w:rPr>
              <w:t>Lower Monahans Draw</w:t>
            </w:r>
          </w:p>
        </w:tc>
        <w:tc>
          <w:tcPr>
            <w:tcW w:w="857" w:type="dxa"/>
            <w:vAlign w:val="top"/>
          </w:tcPr>
          <w:p w14:paraId="5AB8616D" w14:textId="648143B4" w:rsidR="006F37A8" w:rsidRPr="002F5B6B" w:rsidRDefault="00883AD0" w:rsidP="004974CE">
            <w:pPr>
              <w:tabs>
                <w:tab w:val="clear" w:pos="284"/>
              </w:tabs>
              <w:spacing w:before="40" w:after="20" w:line="240" w:lineRule="auto"/>
              <w:ind w:left="29" w:right="-43"/>
              <w:jc w:val="center"/>
            </w:pPr>
            <w:r>
              <w:t>6.02</w:t>
            </w:r>
          </w:p>
        </w:tc>
        <w:tc>
          <w:tcPr>
            <w:tcW w:w="886" w:type="dxa"/>
            <w:vAlign w:val="top"/>
          </w:tcPr>
          <w:p w14:paraId="6E7E66E4" w14:textId="4F21A208" w:rsidR="006F37A8" w:rsidRPr="002F5B6B" w:rsidRDefault="002F5B6B" w:rsidP="002F5B6B">
            <w:pPr>
              <w:tabs>
                <w:tab w:val="clear" w:pos="284"/>
              </w:tabs>
              <w:spacing w:before="40" w:after="20" w:line="240" w:lineRule="auto"/>
              <w:ind w:left="29" w:right="-43"/>
              <w:jc w:val="center"/>
            </w:pPr>
            <w:r>
              <w:t>8.21</w:t>
            </w:r>
          </w:p>
        </w:tc>
        <w:tc>
          <w:tcPr>
            <w:tcW w:w="857" w:type="dxa"/>
            <w:vAlign w:val="top"/>
          </w:tcPr>
          <w:p w14:paraId="023E1FEF" w14:textId="59F3F4B6" w:rsidR="006F37A8" w:rsidRPr="002F5B6B" w:rsidRDefault="002F5B6B" w:rsidP="004974CE">
            <w:pPr>
              <w:tabs>
                <w:tab w:val="clear" w:pos="284"/>
              </w:tabs>
              <w:spacing w:before="40" w:after="20" w:line="240" w:lineRule="auto"/>
              <w:ind w:left="29" w:right="-43"/>
              <w:jc w:val="center"/>
            </w:pPr>
            <w:r>
              <w:t>5.22</w:t>
            </w:r>
          </w:p>
        </w:tc>
        <w:tc>
          <w:tcPr>
            <w:tcW w:w="857" w:type="dxa"/>
            <w:vAlign w:val="top"/>
          </w:tcPr>
          <w:p w14:paraId="245BC4E7" w14:textId="3752058E" w:rsidR="006F37A8" w:rsidRPr="002F5B6B" w:rsidRDefault="002F5B6B" w:rsidP="004974CE">
            <w:pPr>
              <w:tabs>
                <w:tab w:val="clear" w:pos="284"/>
              </w:tabs>
              <w:spacing w:before="40" w:after="20" w:line="240" w:lineRule="auto"/>
              <w:ind w:left="29" w:right="-43"/>
              <w:jc w:val="center"/>
            </w:pPr>
            <w:r w:rsidRPr="00883AD0">
              <w:t>4.50</w:t>
            </w:r>
          </w:p>
        </w:tc>
        <w:tc>
          <w:tcPr>
            <w:tcW w:w="857" w:type="dxa"/>
            <w:vAlign w:val="top"/>
          </w:tcPr>
          <w:p w14:paraId="6F9DAAC8" w14:textId="3B69C058" w:rsidR="006F37A8" w:rsidRPr="002F5B6B" w:rsidRDefault="002F5B6B" w:rsidP="004974CE">
            <w:pPr>
              <w:tabs>
                <w:tab w:val="clear" w:pos="284"/>
              </w:tabs>
              <w:spacing w:before="40" w:after="20" w:line="240" w:lineRule="auto"/>
              <w:ind w:left="29" w:right="-43"/>
              <w:jc w:val="center"/>
            </w:pPr>
            <w:r>
              <w:t>3.59</w:t>
            </w:r>
          </w:p>
        </w:tc>
        <w:tc>
          <w:tcPr>
            <w:tcW w:w="864" w:type="dxa"/>
            <w:vAlign w:val="top"/>
          </w:tcPr>
          <w:p w14:paraId="0EADBBD6" w14:textId="24424DF9" w:rsidR="006F37A8" w:rsidRPr="002F5B6B" w:rsidRDefault="002F5B6B" w:rsidP="004974CE">
            <w:pPr>
              <w:tabs>
                <w:tab w:val="clear" w:pos="284"/>
              </w:tabs>
              <w:spacing w:before="40" w:after="20" w:line="240" w:lineRule="auto"/>
              <w:ind w:left="29" w:right="-43"/>
              <w:jc w:val="center"/>
            </w:pPr>
            <w:r>
              <w:t>7.23</w:t>
            </w:r>
          </w:p>
        </w:tc>
        <w:tc>
          <w:tcPr>
            <w:tcW w:w="908" w:type="dxa"/>
            <w:gridSpan w:val="2"/>
            <w:vAlign w:val="top"/>
          </w:tcPr>
          <w:p w14:paraId="3A0BB9EA" w14:textId="4A4315EC" w:rsidR="006F37A8" w:rsidRPr="002F5B6B" w:rsidRDefault="002F5B6B" w:rsidP="004974CE">
            <w:pPr>
              <w:tabs>
                <w:tab w:val="clear" w:pos="284"/>
              </w:tabs>
              <w:spacing w:before="40" w:after="20" w:line="240" w:lineRule="auto"/>
              <w:ind w:left="29" w:right="-43"/>
              <w:jc w:val="center"/>
            </w:pPr>
            <w:r>
              <w:t>4.81</w:t>
            </w:r>
          </w:p>
        </w:tc>
      </w:tr>
      <w:tr w:rsidR="006F37A8" w:rsidRPr="00161A02" w14:paraId="240CAF2E" w14:textId="77777777" w:rsidTr="007E62E1">
        <w:trPr>
          <w:cnfStyle w:val="000000100000" w:firstRow="0" w:lastRow="0" w:firstColumn="0" w:lastColumn="0" w:oddVBand="0" w:evenVBand="0" w:oddHBand="1" w:evenHBand="0" w:firstRowFirstColumn="0" w:firstRowLastColumn="0" w:lastRowFirstColumn="0" w:lastRowLastColumn="0"/>
          <w:trHeight w:val="288"/>
          <w:jc w:val="center"/>
        </w:trPr>
        <w:tc>
          <w:tcPr>
            <w:tcW w:w="3043" w:type="dxa"/>
            <w:vAlign w:val="top"/>
          </w:tcPr>
          <w:p w14:paraId="3F0F7732" w14:textId="0453BA02" w:rsidR="006F37A8" w:rsidRDefault="006F37A8" w:rsidP="004974CE">
            <w:pPr>
              <w:tabs>
                <w:tab w:val="clear" w:pos="284"/>
              </w:tabs>
              <w:spacing w:before="20" w:after="20" w:line="240" w:lineRule="auto"/>
              <w:jc w:val="center"/>
            </w:pPr>
            <w:r>
              <w:rPr>
                <w:szCs w:val="20"/>
              </w:rPr>
              <w:t>Upper Johnson Draw</w:t>
            </w:r>
          </w:p>
        </w:tc>
        <w:tc>
          <w:tcPr>
            <w:tcW w:w="857" w:type="dxa"/>
            <w:vAlign w:val="top"/>
          </w:tcPr>
          <w:p w14:paraId="4F5C915B" w14:textId="4910D356" w:rsidR="006F37A8" w:rsidRPr="002F5B6B" w:rsidRDefault="002F5B6B" w:rsidP="004974CE">
            <w:pPr>
              <w:tabs>
                <w:tab w:val="clear" w:pos="284"/>
              </w:tabs>
              <w:spacing w:before="40" w:after="20" w:line="240" w:lineRule="auto"/>
              <w:ind w:left="29" w:right="-43"/>
              <w:jc w:val="center"/>
            </w:pPr>
            <w:r>
              <w:t>6.13</w:t>
            </w:r>
          </w:p>
        </w:tc>
        <w:tc>
          <w:tcPr>
            <w:tcW w:w="886" w:type="dxa"/>
            <w:vAlign w:val="top"/>
          </w:tcPr>
          <w:p w14:paraId="2D4121E2" w14:textId="7EECAED8" w:rsidR="006F37A8" w:rsidRPr="002F5B6B" w:rsidRDefault="002F5B6B" w:rsidP="004974CE">
            <w:pPr>
              <w:tabs>
                <w:tab w:val="clear" w:pos="284"/>
              </w:tabs>
              <w:spacing w:before="40" w:after="20" w:line="240" w:lineRule="auto"/>
              <w:ind w:left="29" w:right="-43"/>
              <w:jc w:val="center"/>
            </w:pPr>
            <w:r>
              <w:t>8.30</w:t>
            </w:r>
          </w:p>
        </w:tc>
        <w:tc>
          <w:tcPr>
            <w:tcW w:w="857" w:type="dxa"/>
            <w:vAlign w:val="top"/>
          </w:tcPr>
          <w:p w14:paraId="36BD9C11" w14:textId="6EEB84B1" w:rsidR="006F37A8" w:rsidRPr="002F5B6B" w:rsidRDefault="002F5B6B" w:rsidP="004974CE">
            <w:pPr>
              <w:tabs>
                <w:tab w:val="clear" w:pos="284"/>
              </w:tabs>
              <w:spacing w:before="40" w:after="20" w:line="240" w:lineRule="auto"/>
              <w:ind w:left="29" w:right="-43"/>
              <w:jc w:val="center"/>
            </w:pPr>
            <w:r>
              <w:t>5.33</w:t>
            </w:r>
          </w:p>
        </w:tc>
        <w:tc>
          <w:tcPr>
            <w:tcW w:w="857" w:type="dxa"/>
            <w:vAlign w:val="top"/>
          </w:tcPr>
          <w:p w14:paraId="2318FE29" w14:textId="478DF1C1" w:rsidR="006F37A8" w:rsidRPr="002F5B6B" w:rsidRDefault="002F5B6B" w:rsidP="004974CE">
            <w:pPr>
              <w:tabs>
                <w:tab w:val="clear" w:pos="284"/>
              </w:tabs>
              <w:spacing w:before="40" w:after="20" w:line="240" w:lineRule="auto"/>
              <w:ind w:left="29" w:right="-43"/>
              <w:jc w:val="center"/>
            </w:pPr>
            <w:r>
              <w:t>4.61</w:t>
            </w:r>
          </w:p>
        </w:tc>
        <w:tc>
          <w:tcPr>
            <w:tcW w:w="857" w:type="dxa"/>
            <w:vAlign w:val="top"/>
          </w:tcPr>
          <w:p w14:paraId="10DB3766" w14:textId="749C5094" w:rsidR="006F37A8" w:rsidRPr="002F5B6B" w:rsidRDefault="002F5B6B" w:rsidP="004974CE">
            <w:pPr>
              <w:tabs>
                <w:tab w:val="clear" w:pos="284"/>
              </w:tabs>
              <w:spacing w:before="40" w:after="20" w:line="240" w:lineRule="auto"/>
              <w:ind w:left="29" w:right="-43"/>
              <w:jc w:val="center"/>
            </w:pPr>
            <w:r>
              <w:t>3.69</w:t>
            </w:r>
          </w:p>
        </w:tc>
        <w:tc>
          <w:tcPr>
            <w:tcW w:w="864" w:type="dxa"/>
            <w:vAlign w:val="top"/>
          </w:tcPr>
          <w:p w14:paraId="44E908FD" w14:textId="60BD50FB" w:rsidR="006F37A8" w:rsidRPr="002F5B6B" w:rsidRDefault="002F5B6B" w:rsidP="004974CE">
            <w:pPr>
              <w:tabs>
                <w:tab w:val="clear" w:pos="284"/>
              </w:tabs>
              <w:spacing w:before="40" w:after="20" w:line="240" w:lineRule="auto"/>
              <w:ind w:left="29" w:right="-43"/>
              <w:jc w:val="center"/>
            </w:pPr>
            <w:r>
              <w:t>7.37</w:t>
            </w:r>
          </w:p>
        </w:tc>
        <w:tc>
          <w:tcPr>
            <w:tcW w:w="908" w:type="dxa"/>
            <w:gridSpan w:val="2"/>
            <w:vAlign w:val="top"/>
          </w:tcPr>
          <w:p w14:paraId="3B0AAFF2" w14:textId="52C323AC" w:rsidR="006F37A8" w:rsidRPr="002F5B6B" w:rsidRDefault="002F5B6B" w:rsidP="004974CE">
            <w:pPr>
              <w:tabs>
                <w:tab w:val="clear" w:pos="284"/>
              </w:tabs>
              <w:spacing w:before="40" w:after="20" w:line="240" w:lineRule="auto"/>
              <w:ind w:left="29" w:right="-43"/>
              <w:jc w:val="center"/>
            </w:pPr>
            <w:r>
              <w:t>4.90</w:t>
            </w:r>
          </w:p>
        </w:tc>
      </w:tr>
    </w:tbl>
    <w:p w14:paraId="5F2C24E9" w14:textId="3B0A8956" w:rsidR="00320CAA" w:rsidRDefault="005C72F6" w:rsidP="0048315A">
      <w:pPr>
        <w:pStyle w:val="BodyText"/>
      </w:pPr>
      <w:r>
        <w:br/>
      </w:r>
      <w:r w:rsidR="00B36576">
        <w:fldChar w:fldCharType="begin"/>
      </w:r>
      <w:r w:rsidR="00B36576">
        <w:instrText xml:space="preserve"> REF _Ref61261277 \h </w:instrText>
      </w:r>
      <w:r w:rsidR="00B36576">
        <w:fldChar w:fldCharType="separate"/>
      </w:r>
      <w:r w:rsidR="0022688E">
        <w:t xml:space="preserve">Table </w:t>
      </w:r>
      <w:r w:rsidR="0022688E">
        <w:rPr>
          <w:noProof/>
        </w:rPr>
        <w:t>6</w:t>
      </w:r>
      <w:r w:rsidR="00B36576">
        <w:fldChar w:fldCharType="end"/>
      </w:r>
      <w:r w:rsidR="00B36576">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61" w:name="_Ref61261277"/>
      <w:bookmarkStart w:id="62" w:name="_Toc112102268"/>
      <w:r>
        <w:t xml:space="preserve">Table </w:t>
      </w:r>
      <w:r>
        <w:fldChar w:fldCharType="begin"/>
      </w:r>
      <w:r>
        <w:instrText xml:space="preserve"> SEQ Table \* ARABIC </w:instrText>
      </w:r>
      <w:r>
        <w:fldChar w:fldCharType="separate"/>
      </w:r>
      <w:r w:rsidR="0022688E">
        <w:rPr>
          <w:noProof/>
        </w:rPr>
        <w:t>6</w:t>
      </w:r>
      <w:r>
        <w:fldChar w:fldCharType="end"/>
      </w:r>
      <w:bookmarkEnd w:id="61"/>
      <w:r>
        <w:t>: Total Excess Precipitation Applied to 2D Mesh</w:t>
      </w:r>
      <w:bookmarkEnd w:id="62"/>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2C0A89">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2C0A89"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339FC468" w:rsidR="002C0A89" w:rsidRPr="007123E3" w:rsidRDefault="006F37A8" w:rsidP="004974CE">
            <w:pPr>
              <w:tabs>
                <w:tab w:val="clear" w:pos="284"/>
              </w:tabs>
              <w:spacing w:before="20" w:after="20" w:line="240" w:lineRule="auto"/>
              <w:jc w:val="center"/>
              <w:rPr>
                <w:rFonts w:eastAsia="Times New Roman" w:cs="Times New Roman"/>
                <w:color w:val="auto"/>
                <w:kern w:val="0"/>
                <w:szCs w:val="20"/>
              </w:rPr>
            </w:pPr>
            <w:r>
              <w:rPr>
                <w:color w:val="auto"/>
                <w:szCs w:val="20"/>
              </w:rPr>
              <w:t>Whalen Lake/ Midland Draw</w:t>
            </w:r>
          </w:p>
        </w:tc>
        <w:tc>
          <w:tcPr>
            <w:tcW w:w="900" w:type="dxa"/>
            <w:vAlign w:val="top"/>
          </w:tcPr>
          <w:p w14:paraId="0E07493E" w14:textId="188290EC"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highlight w:val="yellow"/>
              </w:rPr>
            </w:pPr>
            <w:r w:rsidRPr="006F37A8">
              <w:rPr>
                <w:color w:val="auto"/>
              </w:rPr>
              <w:t>3.85</w:t>
            </w:r>
          </w:p>
        </w:tc>
        <w:tc>
          <w:tcPr>
            <w:tcW w:w="995" w:type="dxa"/>
            <w:vAlign w:val="top"/>
          </w:tcPr>
          <w:p w14:paraId="48918B8A" w14:textId="0B91936D"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5.92</w:t>
            </w:r>
          </w:p>
        </w:tc>
        <w:tc>
          <w:tcPr>
            <w:tcW w:w="990" w:type="dxa"/>
            <w:vAlign w:val="top"/>
          </w:tcPr>
          <w:p w14:paraId="12A319EF" w14:textId="57555431"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3.11</w:t>
            </w:r>
          </w:p>
        </w:tc>
        <w:tc>
          <w:tcPr>
            <w:tcW w:w="990" w:type="dxa"/>
            <w:vAlign w:val="top"/>
          </w:tcPr>
          <w:p w14:paraId="16268F6A" w14:textId="175C398D"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2.46</w:t>
            </w:r>
          </w:p>
        </w:tc>
        <w:tc>
          <w:tcPr>
            <w:tcW w:w="990" w:type="dxa"/>
            <w:vAlign w:val="top"/>
          </w:tcPr>
          <w:p w14:paraId="605881B7" w14:textId="1D018031"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1.69</w:t>
            </w:r>
          </w:p>
        </w:tc>
        <w:tc>
          <w:tcPr>
            <w:tcW w:w="900" w:type="dxa"/>
            <w:vAlign w:val="top"/>
          </w:tcPr>
          <w:p w14:paraId="3E7529C4" w14:textId="125A5A8E"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5.99</w:t>
            </w:r>
          </w:p>
        </w:tc>
        <w:tc>
          <w:tcPr>
            <w:tcW w:w="1016" w:type="dxa"/>
            <w:vAlign w:val="top"/>
          </w:tcPr>
          <w:p w14:paraId="2FD00757" w14:textId="710605F4" w:rsidR="002C0A89" w:rsidRPr="006F37A8" w:rsidRDefault="006F37A8" w:rsidP="004974CE">
            <w:pPr>
              <w:tabs>
                <w:tab w:val="clear" w:pos="284"/>
              </w:tabs>
              <w:spacing w:before="40" w:after="20" w:line="240" w:lineRule="auto"/>
              <w:ind w:left="29" w:right="-43"/>
              <w:jc w:val="center"/>
              <w:rPr>
                <w:rFonts w:eastAsia="Calibri" w:cs="Times New Roman"/>
                <w:color w:val="auto"/>
                <w:kern w:val="0"/>
                <w:szCs w:val="20"/>
              </w:rPr>
            </w:pPr>
            <w:r>
              <w:rPr>
                <w:color w:val="auto"/>
              </w:rPr>
              <w:t>1.71</w:t>
            </w:r>
          </w:p>
        </w:tc>
      </w:tr>
      <w:tr w:rsidR="002C0A89" w:rsidRPr="00161A02" w14:paraId="4728C5A4"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DF6FE38" w14:textId="619D3649" w:rsidR="002C0A89" w:rsidRDefault="006F37A8" w:rsidP="004974CE">
            <w:pPr>
              <w:tabs>
                <w:tab w:val="clear" w:pos="284"/>
              </w:tabs>
              <w:spacing w:before="20" w:after="20" w:line="240" w:lineRule="auto"/>
              <w:jc w:val="center"/>
            </w:pPr>
            <w:r>
              <w:rPr>
                <w:szCs w:val="20"/>
              </w:rPr>
              <w:t>City of Midland/Midland Draw</w:t>
            </w:r>
          </w:p>
        </w:tc>
        <w:tc>
          <w:tcPr>
            <w:tcW w:w="900" w:type="dxa"/>
            <w:vAlign w:val="top"/>
          </w:tcPr>
          <w:p w14:paraId="1783781F" w14:textId="572487D3" w:rsidR="002C0A89" w:rsidRPr="00D50C8A" w:rsidRDefault="006F37A8" w:rsidP="004974CE">
            <w:pPr>
              <w:tabs>
                <w:tab w:val="clear" w:pos="284"/>
              </w:tabs>
              <w:spacing w:before="40" w:after="20" w:line="240" w:lineRule="auto"/>
              <w:ind w:left="29" w:right="-43"/>
              <w:jc w:val="center"/>
            </w:pPr>
            <w:r w:rsidRPr="00D50C8A">
              <w:rPr>
                <w:color w:val="auto"/>
              </w:rPr>
              <w:t>3.24</w:t>
            </w:r>
          </w:p>
        </w:tc>
        <w:tc>
          <w:tcPr>
            <w:tcW w:w="995" w:type="dxa"/>
            <w:vAlign w:val="top"/>
          </w:tcPr>
          <w:p w14:paraId="29A40592" w14:textId="69A9526E" w:rsidR="002C0A89" w:rsidRPr="00D50C8A" w:rsidRDefault="006F37A8" w:rsidP="004974CE">
            <w:pPr>
              <w:tabs>
                <w:tab w:val="clear" w:pos="284"/>
              </w:tabs>
              <w:spacing w:before="40" w:after="20" w:line="240" w:lineRule="auto"/>
              <w:ind w:left="29" w:right="-43"/>
              <w:jc w:val="center"/>
            </w:pPr>
            <w:r w:rsidRPr="00D50C8A">
              <w:rPr>
                <w:color w:val="auto"/>
              </w:rPr>
              <w:t>5.10</w:t>
            </w:r>
          </w:p>
        </w:tc>
        <w:tc>
          <w:tcPr>
            <w:tcW w:w="990" w:type="dxa"/>
            <w:vAlign w:val="top"/>
          </w:tcPr>
          <w:p w14:paraId="14767062" w14:textId="6B5AE6EA" w:rsidR="002C0A89" w:rsidRPr="00D50C8A" w:rsidRDefault="00D50C8A" w:rsidP="004974CE">
            <w:pPr>
              <w:tabs>
                <w:tab w:val="clear" w:pos="284"/>
              </w:tabs>
              <w:spacing w:before="40" w:after="20" w:line="240" w:lineRule="auto"/>
              <w:ind w:left="29" w:right="-43"/>
              <w:jc w:val="center"/>
            </w:pPr>
            <w:r w:rsidRPr="00D50C8A">
              <w:rPr>
                <w:color w:val="auto"/>
              </w:rPr>
              <w:t>2.58</w:t>
            </w:r>
          </w:p>
        </w:tc>
        <w:tc>
          <w:tcPr>
            <w:tcW w:w="990" w:type="dxa"/>
            <w:vAlign w:val="top"/>
          </w:tcPr>
          <w:p w14:paraId="1EC217E0" w14:textId="61AF67C6" w:rsidR="002C0A89" w:rsidRPr="00D50C8A" w:rsidRDefault="00D50C8A" w:rsidP="004974CE">
            <w:pPr>
              <w:tabs>
                <w:tab w:val="clear" w:pos="284"/>
              </w:tabs>
              <w:spacing w:before="40" w:after="20" w:line="240" w:lineRule="auto"/>
              <w:ind w:left="29" w:right="-43"/>
              <w:jc w:val="center"/>
            </w:pPr>
            <w:r w:rsidRPr="00D50C8A">
              <w:rPr>
                <w:color w:val="auto"/>
              </w:rPr>
              <w:t>2.00</w:t>
            </w:r>
          </w:p>
        </w:tc>
        <w:tc>
          <w:tcPr>
            <w:tcW w:w="990" w:type="dxa"/>
            <w:vAlign w:val="top"/>
          </w:tcPr>
          <w:p w14:paraId="171AAFAA" w14:textId="2A547D44" w:rsidR="002C0A89" w:rsidRPr="00D50C8A" w:rsidRDefault="00D50C8A" w:rsidP="004974CE">
            <w:pPr>
              <w:tabs>
                <w:tab w:val="clear" w:pos="284"/>
              </w:tabs>
              <w:spacing w:before="40" w:after="20" w:line="240" w:lineRule="auto"/>
              <w:ind w:left="29" w:right="-43"/>
              <w:jc w:val="center"/>
            </w:pPr>
            <w:r w:rsidRPr="00D50C8A">
              <w:rPr>
                <w:color w:val="auto"/>
              </w:rPr>
              <w:t>1.32</w:t>
            </w:r>
          </w:p>
        </w:tc>
        <w:tc>
          <w:tcPr>
            <w:tcW w:w="900" w:type="dxa"/>
            <w:vAlign w:val="top"/>
          </w:tcPr>
          <w:p w14:paraId="75D1C494" w14:textId="6EEE3F07" w:rsidR="002C0A89" w:rsidRPr="00D50C8A" w:rsidRDefault="00D50C8A" w:rsidP="004974CE">
            <w:pPr>
              <w:tabs>
                <w:tab w:val="clear" w:pos="284"/>
              </w:tabs>
              <w:spacing w:before="40" w:after="20" w:line="240" w:lineRule="auto"/>
              <w:ind w:left="29" w:right="-43"/>
              <w:jc w:val="center"/>
            </w:pPr>
            <w:r w:rsidRPr="00D50C8A">
              <w:rPr>
                <w:color w:val="auto"/>
              </w:rPr>
              <w:t>5.41</w:t>
            </w:r>
          </w:p>
        </w:tc>
        <w:tc>
          <w:tcPr>
            <w:tcW w:w="1016" w:type="dxa"/>
            <w:vAlign w:val="top"/>
          </w:tcPr>
          <w:p w14:paraId="0B6F47F9" w14:textId="74A35138" w:rsidR="002C0A89" w:rsidRPr="00D50C8A" w:rsidRDefault="00D50C8A" w:rsidP="004974CE">
            <w:pPr>
              <w:tabs>
                <w:tab w:val="clear" w:pos="284"/>
              </w:tabs>
              <w:spacing w:before="40" w:after="20" w:line="240" w:lineRule="auto"/>
              <w:ind w:left="29" w:right="-43"/>
              <w:jc w:val="center"/>
            </w:pPr>
            <w:r w:rsidRPr="00D50C8A">
              <w:rPr>
                <w:color w:val="auto"/>
              </w:rPr>
              <w:t>1.21</w:t>
            </w:r>
          </w:p>
        </w:tc>
      </w:tr>
      <w:tr w:rsidR="006F37A8" w:rsidRPr="00161A02" w14:paraId="1B859E20"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024674EF" w14:textId="5020B669" w:rsidR="006F37A8" w:rsidRDefault="006F37A8" w:rsidP="004974CE">
            <w:pPr>
              <w:tabs>
                <w:tab w:val="clear" w:pos="284"/>
              </w:tabs>
              <w:spacing w:before="20" w:after="20" w:line="240" w:lineRule="auto"/>
              <w:jc w:val="center"/>
            </w:pPr>
            <w:r>
              <w:rPr>
                <w:szCs w:val="20"/>
              </w:rPr>
              <w:t>Lower Monahans Draw</w:t>
            </w:r>
          </w:p>
        </w:tc>
        <w:tc>
          <w:tcPr>
            <w:tcW w:w="900" w:type="dxa"/>
            <w:vAlign w:val="top"/>
          </w:tcPr>
          <w:p w14:paraId="6400AFDE" w14:textId="3B407827" w:rsidR="006F37A8" w:rsidRPr="002F5B6B" w:rsidRDefault="00883AD0" w:rsidP="004974CE">
            <w:pPr>
              <w:tabs>
                <w:tab w:val="clear" w:pos="284"/>
              </w:tabs>
              <w:spacing w:before="40" w:after="20" w:line="240" w:lineRule="auto"/>
              <w:ind w:left="29" w:right="-43"/>
              <w:jc w:val="center"/>
            </w:pPr>
            <w:r>
              <w:t>4.32</w:t>
            </w:r>
          </w:p>
        </w:tc>
        <w:tc>
          <w:tcPr>
            <w:tcW w:w="995" w:type="dxa"/>
            <w:vAlign w:val="top"/>
          </w:tcPr>
          <w:p w14:paraId="0967B697" w14:textId="5851ECBD" w:rsidR="006F37A8" w:rsidRPr="002F5B6B" w:rsidRDefault="002F5B6B" w:rsidP="004974CE">
            <w:pPr>
              <w:tabs>
                <w:tab w:val="clear" w:pos="284"/>
              </w:tabs>
              <w:spacing w:before="40" w:after="20" w:line="240" w:lineRule="auto"/>
              <w:ind w:left="29" w:right="-43"/>
              <w:jc w:val="center"/>
            </w:pPr>
            <w:r>
              <w:t>6.42</w:t>
            </w:r>
          </w:p>
        </w:tc>
        <w:tc>
          <w:tcPr>
            <w:tcW w:w="990" w:type="dxa"/>
            <w:vAlign w:val="top"/>
          </w:tcPr>
          <w:p w14:paraId="6AD4684A" w14:textId="7EFFD317" w:rsidR="006F37A8" w:rsidRPr="002F5B6B" w:rsidRDefault="002F5B6B" w:rsidP="004974CE">
            <w:pPr>
              <w:tabs>
                <w:tab w:val="clear" w:pos="284"/>
              </w:tabs>
              <w:spacing w:before="40" w:after="20" w:line="240" w:lineRule="auto"/>
              <w:ind w:left="29" w:right="-43"/>
              <w:jc w:val="center"/>
            </w:pPr>
            <w:r>
              <w:t>3.58</w:t>
            </w:r>
          </w:p>
        </w:tc>
        <w:tc>
          <w:tcPr>
            <w:tcW w:w="990" w:type="dxa"/>
            <w:vAlign w:val="top"/>
          </w:tcPr>
          <w:p w14:paraId="71B1C9E1" w14:textId="60ABD726" w:rsidR="006F37A8" w:rsidRPr="002F5B6B" w:rsidRDefault="002F5B6B" w:rsidP="004974CE">
            <w:pPr>
              <w:tabs>
                <w:tab w:val="clear" w:pos="284"/>
              </w:tabs>
              <w:spacing w:before="40" w:after="20" w:line="240" w:lineRule="auto"/>
              <w:ind w:left="29" w:right="-43"/>
              <w:jc w:val="center"/>
            </w:pPr>
            <w:r w:rsidRPr="00883AD0">
              <w:t>2.91</w:t>
            </w:r>
          </w:p>
        </w:tc>
        <w:tc>
          <w:tcPr>
            <w:tcW w:w="990" w:type="dxa"/>
            <w:vAlign w:val="top"/>
          </w:tcPr>
          <w:p w14:paraId="4C9AA543" w14:textId="6304CD41" w:rsidR="006F37A8" w:rsidRPr="002F5B6B" w:rsidRDefault="002F5B6B" w:rsidP="004974CE">
            <w:pPr>
              <w:tabs>
                <w:tab w:val="clear" w:pos="284"/>
              </w:tabs>
              <w:spacing w:before="40" w:after="20" w:line="240" w:lineRule="auto"/>
              <w:ind w:left="29" w:right="-43"/>
              <w:jc w:val="center"/>
            </w:pPr>
            <w:r>
              <w:t>2.09</w:t>
            </w:r>
          </w:p>
        </w:tc>
        <w:tc>
          <w:tcPr>
            <w:tcW w:w="900" w:type="dxa"/>
            <w:vAlign w:val="top"/>
          </w:tcPr>
          <w:p w14:paraId="63C2E42A" w14:textId="1EB60CAC" w:rsidR="006F37A8" w:rsidRPr="002F5B6B" w:rsidRDefault="002F5B6B" w:rsidP="004974CE">
            <w:pPr>
              <w:tabs>
                <w:tab w:val="clear" w:pos="284"/>
              </w:tabs>
              <w:spacing w:before="40" w:after="20" w:line="240" w:lineRule="auto"/>
              <w:ind w:left="29" w:right="-43"/>
              <w:jc w:val="center"/>
            </w:pPr>
            <w:r>
              <w:t>6.24</w:t>
            </w:r>
          </w:p>
        </w:tc>
        <w:tc>
          <w:tcPr>
            <w:tcW w:w="1016" w:type="dxa"/>
            <w:vAlign w:val="top"/>
          </w:tcPr>
          <w:p w14:paraId="46B7FD84" w14:textId="0AACDA60" w:rsidR="006F37A8" w:rsidRPr="002F5B6B" w:rsidRDefault="002F5B6B" w:rsidP="004974CE">
            <w:pPr>
              <w:tabs>
                <w:tab w:val="clear" w:pos="284"/>
              </w:tabs>
              <w:spacing w:before="40" w:after="20" w:line="240" w:lineRule="auto"/>
              <w:ind w:left="29" w:right="-43"/>
              <w:jc w:val="center"/>
            </w:pPr>
            <w:r>
              <w:t>2.25</w:t>
            </w:r>
          </w:p>
        </w:tc>
      </w:tr>
      <w:tr w:rsidR="006F37A8" w:rsidRPr="00161A02" w14:paraId="698A9FB3"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94D749B" w14:textId="1B138192" w:rsidR="006F37A8" w:rsidRDefault="006F37A8" w:rsidP="004974CE">
            <w:pPr>
              <w:tabs>
                <w:tab w:val="clear" w:pos="284"/>
              </w:tabs>
              <w:spacing w:before="20" w:after="20" w:line="240" w:lineRule="auto"/>
              <w:jc w:val="center"/>
            </w:pPr>
            <w:r>
              <w:rPr>
                <w:szCs w:val="20"/>
              </w:rPr>
              <w:t>Upper Johnson Draw</w:t>
            </w:r>
          </w:p>
        </w:tc>
        <w:tc>
          <w:tcPr>
            <w:tcW w:w="900" w:type="dxa"/>
            <w:vAlign w:val="top"/>
          </w:tcPr>
          <w:p w14:paraId="3B7F499B" w14:textId="25887491" w:rsidR="006F37A8" w:rsidRPr="002F5B6B" w:rsidRDefault="002F5B6B" w:rsidP="004974CE">
            <w:pPr>
              <w:tabs>
                <w:tab w:val="clear" w:pos="284"/>
              </w:tabs>
              <w:spacing w:before="40" w:after="20" w:line="240" w:lineRule="auto"/>
              <w:ind w:left="29" w:right="-43"/>
              <w:jc w:val="center"/>
            </w:pPr>
            <w:r>
              <w:t>2.79</w:t>
            </w:r>
          </w:p>
        </w:tc>
        <w:tc>
          <w:tcPr>
            <w:tcW w:w="995" w:type="dxa"/>
            <w:vAlign w:val="top"/>
          </w:tcPr>
          <w:p w14:paraId="1D379D59" w14:textId="58FCA24F" w:rsidR="006F37A8" w:rsidRPr="002F5B6B" w:rsidRDefault="002F5B6B" w:rsidP="004974CE">
            <w:pPr>
              <w:tabs>
                <w:tab w:val="clear" w:pos="284"/>
              </w:tabs>
              <w:spacing w:before="40" w:after="20" w:line="240" w:lineRule="auto"/>
              <w:ind w:left="29" w:right="-43"/>
              <w:jc w:val="center"/>
            </w:pPr>
            <w:r>
              <w:t>4.58</w:t>
            </w:r>
          </w:p>
        </w:tc>
        <w:tc>
          <w:tcPr>
            <w:tcW w:w="990" w:type="dxa"/>
            <w:vAlign w:val="top"/>
          </w:tcPr>
          <w:p w14:paraId="799C113B" w14:textId="5C4E6BE4" w:rsidR="006F37A8" w:rsidRPr="002F5B6B" w:rsidRDefault="002F5B6B" w:rsidP="004974CE">
            <w:pPr>
              <w:tabs>
                <w:tab w:val="clear" w:pos="284"/>
              </w:tabs>
              <w:spacing w:before="40" w:after="20" w:line="240" w:lineRule="auto"/>
              <w:ind w:left="29" w:right="-43"/>
              <w:jc w:val="center"/>
            </w:pPr>
            <w:r>
              <w:t>2.18</w:t>
            </w:r>
          </w:p>
        </w:tc>
        <w:tc>
          <w:tcPr>
            <w:tcW w:w="990" w:type="dxa"/>
            <w:vAlign w:val="top"/>
          </w:tcPr>
          <w:p w14:paraId="734E0396" w14:textId="2B80507B" w:rsidR="006F37A8" w:rsidRPr="002F5B6B" w:rsidRDefault="002F5B6B" w:rsidP="004974CE">
            <w:pPr>
              <w:tabs>
                <w:tab w:val="clear" w:pos="284"/>
              </w:tabs>
              <w:spacing w:before="40" w:after="20" w:line="240" w:lineRule="auto"/>
              <w:ind w:left="29" w:right="-43"/>
              <w:jc w:val="center"/>
            </w:pPr>
            <w:r>
              <w:t>1.66</w:t>
            </w:r>
          </w:p>
        </w:tc>
        <w:tc>
          <w:tcPr>
            <w:tcW w:w="990" w:type="dxa"/>
            <w:vAlign w:val="top"/>
          </w:tcPr>
          <w:p w14:paraId="12EC74C6" w14:textId="2BCC2C10" w:rsidR="006F37A8" w:rsidRPr="002F5B6B" w:rsidRDefault="002F5B6B" w:rsidP="004974CE">
            <w:pPr>
              <w:tabs>
                <w:tab w:val="clear" w:pos="284"/>
              </w:tabs>
              <w:spacing w:before="40" w:after="20" w:line="240" w:lineRule="auto"/>
              <w:ind w:left="29" w:right="-43"/>
              <w:jc w:val="center"/>
            </w:pPr>
            <w:r>
              <w:t>1.05</w:t>
            </w:r>
          </w:p>
        </w:tc>
        <w:tc>
          <w:tcPr>
            <w:tcW w:w="900" w:type="dxa"/>
            <w:vAlign w:val="top"/>
          </w:tcPr>
          <w:p w14:paraId="14489D55" w14:textId="59D89CFA" w:rsidR="006F37A8" w:rsidRPr="002F5B6B" w:rsidRDefault="002F5B6B" w:rsidP="004974CE">
            <w:pPr>
              <w:tabs>
                <w:tab w:val="clear" w:pos="284"/>
              </w:tabs>
              <w:spacing w:before="40" w:after="20" w:line="240" w:lineRule="auto"/>
              <w:ind w:left="29" w:right="-43"/>
              <w:jc w:val="center"/>
            </w:pPr>
            <w:r>
              <w:t>5.11</w:t>
            </w:r>
          </w:p>
        </w:tc>
        <w:tc>
          <w:tcPr>
            <w:tcW w:w="1016" w:type="dxa"/>
            <w:vAlign w:val="top"/>
          </w:tcPr>
          <w:p w14:paraId="40C891B5" w14:textId="233C70BA" w:rsidR="006F37A8" w:rsidRPr="002F5B6B" w:rsidRDefault="002F5B6B" w:rsidP="004974CE">
            <w:pPr>
              <w:tabs>
                <w:tab w:val="clear" w:pos="284"/>
              </w:tabs>
              <w:spacing w:before="40" w:after="20" w:line="240" w:lineRule="auto"/>
              <w:ind w:left="29" w:right="-43"/>
              <w:jc w:val="center"/>
            </w:pPr>
            <w:r>
              <w:t>0.86</w:t>
            </w:r>
          </w:p>
        </w:tc>
      </w:tr>
    </w:tbl>
    <w:p w14:paraId="2247EDA4" w14:textId="77777777" w:rsidR="00DF6DD6" w:rsidRDefault="00DF6DD6" w:rsidP="0048315A">
      <w:pPr>
        <w:pStyle w:val="BodyText"/>
      </w:pPr>
    </w:p>
    <w:p w14:paraId="3C747C61" w14:textId="0B2B6B0C" w:rsidR="00AC5D58" w:rsidRDefault="000E4A9C" w:rsidP="0048315A">
      <w:pPr>
        <w:pStyle w:val="BodyText"/>
      </w:pPr>
      <w:r>
        <w:fldChar w:fldCharType="begin"/>
      </w:r>
      <w:r>
        <w:instrText xml:space="preserve"> REF _Ref80284395 \h </w:instrText>
      </w:r>
      <w:r>
        <w:fldChar w:fldCharType="separate"/>
      </w:r>
      <w:r w:rsidR="0022688E">
        <w:t xml:space="preserve">Figure </w:t>
      </w:r>
      <w:r w:rsidR="0022688E">
        <w:rPr>
          <w:noProof/>
        </w:rPr>
        <w:t>4</w:t>
      </w:r>
      <w:r>
        <w:fldChar w:fldCharType="end"/>
      </w:r>
      <w:r w:rsidR="00464B28">
        <w:t xml:space="preserve"> -7 </w:t>
      </w:r>
      <w:r>
        <w:t xml:space="preserve"> </w:t>
      </w:r>
      <w:r w:rsidR="00EA309F">
        <w:t xml:space="preserve">show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9A469A">
        <w:t>Johnson Draw</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43B42A64" w14:textId="4362E80C" w:rsidR="006A47B2" w:rsidRDefault="00F9557E" w:rsidP="007C1FE6">
      <w:pPr>
        <w:pStyle w:val="BodyText"/>
        <w:keepNext/>
        <w:jc w:val="center"/>
      </w:pPr>
      <w:r>
        <w:rPr>
          <w:noProof/>
        </w:rPr>
        <w:lastRenderedPageBreak/>
        <w:drawing>
          <wp:inline distT="0" distB="0" distL="0" distR="0" wp14:anchorId="446CE91A" wp14:editId="3FEFD840">
            <wp:extent cx="5897880" cy="3657600"/>
            <wp:effectExtent l="0" t="0" r="26670" b="19050"/>
            <wp:docPr id="30" name="Chart 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4A2BC88" w14:textId="03F496A3" w:rsidR="0093212D" w:rsidRDefault="00EA2332" w:rsidP="0093212D">
      <w:pPr>
        <w:pStyle w:val="Caption"/>
        <w:jc w:val="center"/>
      </w:pPr>
      <w:bookmarkStart w:id="63" w:name="_Ref80284395"/>
      <w:bookmarkStart w:id="64" w:name="_Toc112102249"/>
      <w:r>
        <w:t xml:space="preserve">Figure </w:t>
      </w:r>
      <w:r>
        <w:fldChar w:fldCharType="begin"/>
      </w:r>
      <w:r>
        <w:instrText xml:space="preserve"> SEQ Figure \* ARABIC </w:instrText>
      </w:r>
      <w:r>
        <w:fldChar w:fldCharType="separate"/>
      </w:r>
      <w:r w:rsidR="0022688E">
        <w:rPr>
          <w:noProof/>
        </w:rPr>
        <w:t>4</w:t>
      </w:r>
      <w:r>
        <w:fldChar w:fldCharType="end"/>
      </w:r>
      <w:bookmarkEnd w:id="63"/>
      <w:r>
        <w:t xml:space="preserve">: </w:t>
      </w:r>
      <w:r w:rsidRPr="00B80C0C">
        <w:t>Excess Precipitation Hyetograph</w:t>
      </w:r>
      <w:r w:rsidR="002C0A89">
        <w:t xml:space="preserve"> Applied to 2D Mesh – </w:t>
      </w:r>
      <w:r w:rsidR="007F16F9" w:rsidRPr="007F16F9">
        <w:t>Whalen Lake/ Midland Draw</w:t>
      </w:r>
      <w:bookmarkEnd w:id="64"/>
    </w:p>
    <w:p w14:paraId="13EAD8E2" w14:textId="5B1D3E5D" w:rsidR="002C0A89" w:rsidRDefault="002C0A89" w:rsidP="00861AD4">
      <w:pPr>
        <w:pStyle w:val="BodyText"/>
        <w:keepNext/>
        <w:jc w:val="center"/>
      </w:pPr>
    </w:p>
    <w:p w14:paraId="33191C22" w14:textId="6861F24D" w:rsidR="007A4693" w:rsidRDefault="00F9557E" w:rsidP="002C1BAD">
      <w:pPr>
        <w:pStyle w:val="Caption"/>
        <w:jc w:val="center"/>
      </w:pPr>
      <w:r>
        <w:rPr>
          <w:noProof/>
        </w:rPr>
        <w:drawing>
          <wp:inline distT="0" distB="0" distL="0" distR="0" wp14:anchorId="10995B14" wp14:editId="3441F519">
            <wp:extent cx="5897880" cy="3657600"/>
            <wp:effectExtent l="0" t="0" r="26670" b="19050"/>
            <wp:docPr id="28" name="Chart 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7FBBB26" w14:textId="3FA75765" w:rsidR="002C0A89" w:rsidRDefault="002C0A89" w:rsidP="002C1BAD">
      <w:pPr>
        <w:pStyle w:val="Caption"/>
        <w:jc w:val="center"/>
        <w:rPr>
          <w:szCs w:val="20"/>
        </w:rPr>
      </w:pPr>
      <w:bookmarkStart w:id="65" w:name="_Toc112102250"/>
      <w:r>
        <w:t xml:space="preserve">Figure </w:t>
      </w:r>
      <w:r>
        <w:fldChar w:fldCharType="begin"/>
      </w:r>
      <w:r>
        <w:instrText xml:space="preserve"> SEQ Figure \* ARABIC </w:instrText>
      </w:r>
      <w:r>
        <w:fldChar w:fldCharType="separate"/>
      </w:r>
      <w:r w:rsidR="0022688E">
        <w:rPr>
          <w:noProof/>
        </w:rPr>
        <w:t>5</w:t>
      </w:r>
      <w:r>
        <w:fldChar w:fldCharType="end"/>
      </w:r>
      <w:r>
        <w:t xml:space="preserve">: </w:t>
      </w:r>
      <w:r w:rsidRPr="001772FB">
        <w:t xml:space="preserve">Excess Precipitation Hyetograph Applied to 2D Mesh – </w:t>
      </w:r>
      <w:r w:rsidR="00EB38B6">
        <w:rPr>
          <w:szCs w:val="20"/>
        </w:rPr>
        <w:t>City of Midland/Midland Draw</w:t>
      </w:r>
      <w:bookmarkEnd w:id="65"/>
    </w:p>
    <w:p w14:paraId="637F5BD8" w14:textId="618FA790" w:rsidR="00B86AFB" w:rsidRDefault="00B86AFB" w:rsidP="00861AD4">
      <w:pPr>
        <w:pStyle w:val="BodyText"/>
        <w:keepNext/>
        <w:jc w:val="center"/>
      </w:pPr>
    </w:p>
    <w:p w14:paraId="39F2A3CB" w14:textId="2D56FE9D" w:rsidR="002B53F5" w:rsidRDefault="00E00478" w:rsidP="002B53F5">
      <w:pPr>
        <w:pStyle w:val="Caption"/>
        <w:jc w:val="center"/>
      </w:pPr>
      <w:r>
        <w:rPr>
          <w:noProof/>
        </w:rPr>
        <w:lastRenderedPageBreak/>
        <w:drawing>
          <wp:inline distT="0" distB="0" distL="0" distR="0" wp14:anchorId="7D72908B" wp14:editId="6F47D48E">
            <wp:extent cx="5897880" cy="3657600"/>
            <wp:effectExtent l="0" t="0" r="26670" b="19050"/>
            <wp:docPr id="2" name="Chart 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7F35E8A" w14:textId="310DA9A1" w:rsidR="00B86AFB" w:rsidRDefault="00B86AFB" w:rsidP="00B86AFB">
      <w:pPr>
        <w:pStyle w:val="Caption"/>
        <w:jc w:val="center"/>
        <w:rPr>
          <w:szCs w:val="20"/>
        </w:rPr>
      </w:pPr>
      <w:bookmarkStart w:id="66" w:name="_Toc112102251"/>
      <w:r>
        <w:t xml:space="preserve">Figure </w:t>
      </w:r>
      <w:r>
        <w:fldChar w:fldCharType="begin"/>
      </w:r>
      <w:r>
        <w:instrText xml:space="preserve"> SEQ Figure \* ARABIC </w:instrText>
      </w:r>
      <w:r>
        <w:fldChar w:fldCharType="separate"/>
      </w:r>
      <w:r w:rsidR="0022688E">
        <w:rPr>
          <w:noProof/>
        </w:rPr>
        <w:t>6</w:t>
      </w:r>
      <w:r>
        <w:fldChar w:fldCharType="end"/>
      </w:r>
      <w:r>
        <w:t xml:space="preserve">: </w:t>
      </w:r>
      <w:r w:rsidRPr="001772FB">
        <w:t xml:space="preserve">Excess Precipitation Hyetograph Applied to 2D Mesh – </w:t>
      </w:r>
      <w:r>
        <w:rPr>
          <w:szCs w:val="20"/>
        </w:rPr>
        <w:t>Lower Monahans Draw</w:t>
      </w:r>
      <w:bookmarkEnd w:id="66"/>
    </w:p>
    <w:p w14:paraId="5D1A41EC" w14:textId="77777777" w:rsidR="007A4693" w:rsidRPr="007A4693" w:rsidRDefault="007A4693" w:rsidP="007A4693">
      <w:pPr>
        <w:pStyle w:val="BodyText"/>
      </w:pPr>
    </w:p>
    <w:p w14:paraId="5F95555C" w14:textId="34C81795" w:rsidR="00095821" w:rsidRDefault="00E00478" w:rsidP="00861AD4">
      <w:pPr>
        <w:pStyle w:val="BodyText"/>
        <w:keepNext/>
        <w:jc w:val="center"/>
      </w:pPr>
      <w:r>
        <w:rPr>
          <w:noProof/>
        </w:rPr>
        <w:drawing>
          <wp:inline distT="0" distB="0" distL="0" distR="0" wp14:anchorId="7B3D6D04" wp14:editId="31B24C77">
            <wp:extent cx="5897880" cy="3657600"/>
            <wp:effectExtent l="0" t="0" r="26670" b="19050"/>
            <wp:docPr id="22" name="Chart 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EF8A05B" w14:textId="60C8BBF6" w:rsidR="00095821" w:rsidRDefault="00095821" w:rsidP="00095821">
      <w:pPr>
        <w:pStyle w:val="Caption"/>
        <w:jc w:val="center"/>
        <w:rPr>
          <w:szCs w:val="20"/>
        </w:rPr>
      </w:pPr>
      <w:bookmarkStart w:id="67" w:name="_Toc112102252"/>
      <w:r>
        <w:t xml:space="preserve">Figure </w:t>
      </w:r>
      <w:r>
        <w:fldChar w:fldCharType="begin"/>
      </w:r>
      <w:r>
        <w:instrText xml:space="preserve"> SEQ Figure \* ARABIC </w:instrText>
      </w:r>
      <w:r>
        <w:fldChar w:fldCharType="separate"/>
      </w:r>
      <w:r w:rsidR="0022688E">
        <w:rPr>
          <w:noProof/>
        </w:rPr>
        <w:t>7</w:t>
      </w:r>
      <w:r>
        <w:fldChar w:fldCharType="end"/>
      </w:r>
      <w:r>
        <w:t xml:space="preserve">: </w:t>
      </w:r>
      <w:r w:rsidRPr="001772FB">
        <w:t xml:space="preserve">Excess Precipitation Hyetograph Applied to 2D Mesh – </w:t>
      </w:r>
      <w:r>
        <w:rPr>
          <w:szCs w:val="20"/>
        </w:rPr>
        <w:t>Upper Johnson Draw</w:t>
      </w:r>
      <w:bookmarkEnd w:id="67"/>
    </w:p>
    <w:p w14:paraId="53579F19" w14:textId="25EE3BFB" w:rsidR="00B86AFB" w:rsidRDefault="00B86AFB" w:rsidP="00B86AFB">
      <w:pPr>
        <w:pStyle w:val="BodyText"/>
      </w:pPr>
    </w:p>
    <w:p w14:paraId="535FDF23" w14:textId="77777777" w:rsidR="007A4693" w:rsidRPr="00B86AFB" w:rsidRDefault="007A4693" w:rsidP="00B86AFB">
      <w:pPr>
        <w:pStyle w:val="BodyText"/>
      </w:pPr>
    </w:p>
    <w:p w14:paraId="703A5DC1" w14:textId="77777777" w:rsidR="00976A14" w:rsidRDefault="00976A14" w:rsidP="00E51B3A">
      <w:pPr>
        <w:pStyle w:val="Heading4"/>
      </w:pPr>
      <w:bookmarkStart w:id="68" w:name="_Toc112102219"/>
      <w:r>
        <w:t>Inflow Hydrograph Boundary Conditions</w:t>
      </w:r>
      <w:bookmarkEnd w:id="68"/>
    </w:p>
    <w:p w14:paraId="53F61150" w14:textId="57CF71DE" w:rsidR="002C1BAD" w:rsidRDefault="002C1BAD" w:rsidP="009F5EAF">
      <w:pPr>
        <w:pStyle w:val="BodyText"/>
      </w:pPr>
      <w:r w:rsidRPr="003D6AC8">
        <w:t xml:space="preserve">Flow from </w:t>
      </w:r>
      <w:r w:rsidR="0059352E">
        <w:t>an unnamed tributary</w:t>
      </w:r>
      <w:r w:rsidRPr="003D6AC8">
        <w:t xml:space="preserve"> in the </w:t>
      </w:r>
      <w:r w:rsidR="0059352E" w:rsidRPr="0059352E">
        <w:t xml:space="preserve">Whalen Lake-Midland Draw </w:t>
      </w:r>
      <w:r w:rsidRPr="003D6AC8">
        <w:t xml:space="preserve">model was used as an inflow into the </w:t>
      </w:r>
      <w:r w:rsidR="0059352E" w:rsidRPr="0059352E">
        <w:t>City of Midland-Midland Draw</w:t>
      </w:r>
      <w:r w:rsidR="002B53F5">
        <w:t xml:space="preserve"> model</w:t>
      </w:r>
      <w:r w:rsidRPr="003D6AC8">
        <w:t>.</w:t>
      </w:r>
      <w:r w:rsidR="0059352E">
        <w:t xml:space="preserve"> The </w:t>
      </w:r>
      <w:r w:rsidR="000A72C8">
        <w:t xml:space="preserve">flow from several unnamed tributaries </w:t>
      </w:r>
      <w:r w:rsidR="0059352E">
        <w:t xml:space="preserve">were used as </w:t>
      </w:r>
      <w:r w:rsidR="000A72C8">
        <w:t>four</w:t>
      </w:r>
      <w:r w:rsidR="0059352E">
        <w:t xml:space="preserve"> separate inflows from the </w:t>
      </w:r>
      <w:r w:rsidR="0059352E" w:rsidRPr="0059352E">
        <w:t>City of Midland-Midland Draw</w:t>
      </w:r>
      <w:r w:rsidR="0059352E">
        <w:t xml:space="preserve"> model into</w:t>
      </w:r>
      <w:r w:rsidRPr="003D6AC8">
        <w:t xml:space="preserve"> </w:t>
      </w:r>
      <w:r w:rsidR="0059352E">
        <w:t xml:space="preserve">the </w:t>
      </w:r>
      <w:r w:rsidR="0059352E" w:rsidRPr="0059352E">
        <w:t xml:space="preserve">Lower Monahans Draw </w:t>
      </w:r>
      <w:r w:rsidR="0059352E">
        <w:t xml:space="preserve">model. Lastly, the </w:t>
      </w:r>
      <w:r w:rsidR="00FC15C0">
        <w:t xml:space="preserve">stage hydrograph </w:t>
      </w:r>
      <w:r w:rsidR="0059352E">
        <w:t xml:space="preserve">from an unnamed tributary </w:t>
      </w:r>
      <w:r w:rsidR="002B53F5">
        <w:t xml:space="preserve">in </w:t>
      </w:r>
      <w:r w:rsidR="0059352E">
        <w:t xml:space="preserve">the </w:t>
      </w:r>
      <w:r w:rsidR="0059352E" w:rsidRPr="0059352E">
        <w:t xml:space="preserve">Upper Johnson Draw </w:t>
      </w:r>
      <w:r w:rsidR="0059352E">
        <w:t xml:space="preserve">model </w:t>
      </w:r>
      <w:r w:rsidR="00F750A1">
        <w:t xml:space="preserve">was used as input into the </w:t>
      </w:r>
      <w:r w:rsidR="0059352E" w:rsidRPr="0059352E">
        <w:t xml:space="preserve">Lower Monahans Draw </w:t>
      </w:r>
      <w:r w:rsidR="0059352E">
        <w:t xml:space="preserve">model. </w:t>
      </w:r>
      <w:r w:rsidR="00F750A1">
        <w:t>I</w:t>
      </w:r>
      <w:r w:rsidRPr="003D6AC8">
        <w:t>nflow hydrograph</w:t>
      </w:r>
      <w:r w:rsidR="00F750A1">
        <w:t>s</w:t>
      </w:r>
      <w:r w:rsidRPr="003D6AC8">
        <w:t xml:space="preserve"> </w:t>
      </w:r>
      <w:r w:rsidR="00F750A1">
        <w:t>were</w:t>
      </w:r>
      <w:r w:rsidRPr="003D6AC8">
        <w:t xml:space="preserve"> derived by utilizing the results of the HEC-RAS model for </w:t>
      </w:r>
      <w:r w:rsidR="009A469A">
        <w:t>Johnson Draw</w:t>
      </w:r>
      <w:r w:rsidRPr="003D6AC8">
        <w:t xml:space="preserve"> </w:t>
      </w:r>
      <w:r w:rsidR="0059352E">
        <w:t>models</w:t>
      </w:r>
      <w:r w:rsidRPr="003D6AC8">
        <w:t xml:space="preserve"> directly upstream. </w:t>
      </w:r>
      <w:r w:rsidR="00960431" w:rsidRPr="003D6AC8">
        <w:t>By using upstream model results as inflow hydrographs to the downstream model, this allows the</w:t>
      </w:r>
      <w:r w:rsidR="0059352E">
        <w:t xml:space="preserve"> four </w:t>
      </w:r>
      <w:r w:rsidR="00960431">
        <w:t xml:space="preserve"> </w:t>
      </w:r>
      <w:r w:rsidR="00960431" w:rsidRPr="003D6AC8">
        <w:t xml:space="preserve">separate HEC-RAS models to act as one continuous model of the larger </w:t>
      </w:r>
      <w:r w:rsidR="009A469A">
        <w:t>Johnson Draw</w:t>
      </w:r>
      <w:r w:rsidR="00F750A1">
        <w:t xml:space="preserve"> HUC-8</w:t>
      </w:r>
      <w:r w:rsidR="00960431" w:rsidRPr="003D6AC8">
        <w:t xml:space="preserve"> watershed area.</w:t>
      </w:r>
      <w:r w:rsidR="00960431">
        <w:t xml:space="preserve"> </w:t>
      </w:r>
      <w:r w:rsidR="00960431" w:rsidRPr="003D6AC8">
        <w:t>The inflow hydrograph</w:t>
      </w:r>
      <w:r w:rsidR="0059352E">
        <w:t>s were</w:t>
      </w:r>
      <w:r w:rsidR="00960431" w:rsidRPr="003D6AC8">
        <w:t xml:space="preserve"> extracted from the </w:t>
      </w:r>
      <w:r w:rsidR="00F750A1">
        <w:t xml:space="preserve">upstream </w:t>
      </w:r>
      <w:r w:rsidR="009A469A">
        <w:t>Johnson Draw</w:t>
      </w:r>
      <w:r w:rsidR="00960431" w:rsidRPr="003D6AC8">
        <w:t xml:space="preserve"> model</w:t>
      </w:r>
      <w:r w:rsidR="0059352E">
        <w:t>s</w:t>
      </w:r>
      <w:r w:rsidR="00960431" w:rsidRPr="003D6AC8">
        <w:t xml:space="preserve"> using a 2D connection. The inflow hydrograph</w:t>
      </w:r>
      <w:r w:rsidR="0059352E">
        <w:t>s</w:t>
      </w:r>
      <w:r w:rsidR="00960431" w:rsidRPr="003D6AC8">
        <w:t xml:space="preserve"> </w:t>
      </w:r>
      <w:r w:rsidR="00960431">
        <w:t>applied</w:t>
      </w:r>
      <w:r w:rsidR="00F750A1">
        <w:t xml:space="preserve"> to the downstream models as upstream boundary conditions</w:t>
      </w:r>
      <w:r w:rsidR="00960431">
        <w:t xml:space="preserve"> </w:t>
      </w:r>
      <w:r w:rsidR="0059352E">
        <w:t>are</w:t>
      </w:r>
      <w:r w:rsidR="00960431">
        <w:t xml:space="preserve"> represented in</w:t>
      </w:r>
      <w:r w:rsidR="0059352E">
        <w:t xml:space="preserve"> the </w:t>
      </w:r>
      <w:r w:rsidR="00E750A5">
        <w:t>F</w:t>
      </w:r>
      <w:r w:rsidR="0059352E">
        <w:t xml:space="preserve">igures </w:t>
      </w:r>
      <w:r w:rsidR="00477907">
        <w:t>8-13</w:t>
      </w:r>
      <w:r w:rsidR="00960431">
        <w:t>.</w:t>
      </w:r>
    </w:p>
    <w:p w14:paraId="33D5F274" w14:textId="19285AC8" w:rsidR="004A03C5" w:rsidRDefault="004A3B20" w:rsidP="00764AF5">
      <w:pPr>
        <w:pStyle w:val="BodyText"/>
        <w:keepNext/>
        <w:spacing w:after="0" w:line="240" w:lineRule="auto"/>
        <w:jc w:val="center"/>
      </w:pPr>
      <w:r>
        <w:rPr>
          <w:noProof/>
        </w:rPr>
        <w:drawing>
          <wp:inline distT="0" distB="0" distL="0" distR="0" wp14:anchorId="3C2F6F5E" wp14:editId="58770FE8">
            <wp:extent cx="5897880" cy="3657600"/>
            <wp:effectExtent l="0" t="0" r="26670" b="19050"/>
            <wp:docPr id="27" name="Chart 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1C32502" w14:textId="2EA1F42A" w:rsidR="004A03C5" w:rsidRDefault="004A03C5" w:rsidP="00764AF5">
      <w:pPr>
        <w:pStyle w:val="Caption"/>
        <w:spacing w:after="0" w:line="240" w:lineRule="auto"/>
        <w:jc w:val="center"/>
      </w:pPr>
      <w:bookmarkStart w:id="69" w:name="_Ref94273302"/>
      <w:bookmarkStart w:id="70" w:name="_Toc112102253"/>
      <w:r>
        <w:t xml:space="preserve">Figure </w:t>
      </w:r>
      <w:r>
        <w:fldChar w:fldCharType="begin"/>
      </w:r>
      <w:r>
        <w:instrText xml:space="preserve"> SEQ Figure \* ARABIC </w:instrText>
      </w:r>
      <w:r>
        <w:fldChar w:fldCharType="separate"/>
      </w:r>
      <w:r w:rsidR="0022688E">
        <w:rPr>
          <w:noProof/>
        </w:rPr>
        <w:t>8</w:t>
      </w:r>
      <w:r>
        <w:fldChar w:fldCharType="end"/>
      </w:r>
      <w:bookmarkEnd w:id="69"/>
      <w:r w:rsidRPr="007C20A5">
        <w:t xml:space="preserve">: Inflow Hydrograph </w:t>
      </w:r>
      <w:r w:rsidR="00DB0A99">
        <w:t xml:space="preserve">from </w:t>
      </w:r>
      <w:r w:rsidR="00DB0A99" w:rsidRPr="00DB0A99">
        <w:t>Whalen Lake-Midland Draw</w:t>
      </w:r>
      <w:r w:rsidR="00DB0A99">
        <w:t xml:space="preserve"> to </w:t>
      </w:r>
      <w:r w:rsidR="00DB0A99" w:rsidRPr="00DB0A99">
        <w:t>City of Midland-Midland Draw</w:t>
      </w:r>
      <w:bookmarkEnd w:id="70"/>
    </w:p>
    <w:p w14:paraId="1E0BF84D" w14:textId="77777777" w:rsidR="00764AF5" w:rsidRPr="00764AF5" w:rsidRDefault="00764AF5" w:rsidP="00764AF5">
      <w:pPr>
        <w:pStyle w:val="BodyText"/>
        <w:spacing w:after="0"/>
      </w:pPr>
    </w:p>
    <w:p w14:paraId="022EB22E" w14:textId="5EB2B6E9" w:rsidR="000A72C8" w:rsidRDefault="007C2F8C" w:rsidP="00764AF5">
      <w:pPr>
        <w:pStyle w:val="BodyText"/>
        <w:keepNext/>
        <w:spacing w:after="0" w:line="240" w:lineRule="auto"/>
        <w:jc w:val="center"/>
      </w:pPr>
      <w:r>
        <w:rPr>
          <w:noProof/>
        </w:rPr>
        <w:lastRenderedPageBreak/>
        <w:drawing>
          <wp:inline distT="0" distB="0" distL="0" distR="0" wp14:anchorId="091FF632" wp14:editId="4CBA2DDF">
            <wp:extent cx="5943600" cy="3582670"/>
            <wp:effectExtent l="0" t="0" r="19050" b="17780"/>
            <wp:docPr id="9" name="Chart 9">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47634C6" w14:textId="3C5CBA61" w:rsidR="000A72C8" w:rsidRDefault="000A72C8" w:rsidP="00764AF5">
      <w:pPr>
        <w:pStyle w:val="Caption"/>
        <w:spacing w:after="0" w:line="240" w:lineRule="auto"/>
        <w:jc w:val="center"/>
      </w:pPr>
      <w:bookmarkStart w:id="71" w:name="_Toc112102254"/>
      <w:r>
        <w:t xml:space="preserve">Figure </w:t>
      </w:r>
      <w:r>
        <w:fldChar w:fldCharType="begin"/>
      </w:r>
      <w:r>
        <w:instrText xml:space="preserve"> SEQ Figure \* ARABIC </w:instrText>
      </w:r>
      <w:r>
        <w:fldChar w:fldCharType="separate"/>
      </w:r>
      <w:r w:rsidR="0022688E">
        <w:rPr>
          <w:noProof/>
        </w:rPr>
        <w:t>9</w:t>
      </w:r>
      <w:r>
        <w:fldChar w:fldCharType="end"/>
      </w:r>
      <w:r w:rsidRPr="007C20A5">
        <w:t xml:space="preserve">: Inflow Hydrograph </w:t>
      </w:r>
      <w:r>
        <w:t xml:space="preserve">from </w:t>
      </w:r>
      <w:r w:rsidRPr="000A72C8">
        <w:t>City of Midland-Midland Draw</w:t>
      </w:r>
      <w:r>
        <w:t xml:space="preserve"> to </w:t>
      </w:r>
      <w:r w:rsidRPr="000A72C8">
        <w:t>Lower Monahans Draw</w:t>
      </w:r>
      <w:r w:rsidR="00702703">
        <w:t>, 1 of 4</w:t>
      </w:r>
      <w:bookmarkEnd w:id="71"/>
    </w:p>
    <w:p w14:paraId="37EAA996" w14:textId="77777777" w:rsidR="00764AF5" w:rsidRPr="00764AF5" w:rsidRDefault="00764AF5" w:rsidP="00764AF5">
      <w:pPr>
        <w:pStyle w:val="BodyText"/>
      </w:pPr>
    </w:p>
    <w:p w14:paraId="77C11D59" w14:textId="2405EBB6" w:rsidR="00731CB6" w:rsidRDefault="007C2F8C" w:rsidP="00764AF5">
      <w:pPr>
        <w:pStyle w:val="BodyText"/>
        <w:keepNext/>
        <w:spacing w:after="60" w:line="240" w:lineRule="auto"/>
        <w:jc w:val="center"/>
      </w:pPr>
      <w:r>
        <w:rPr>
          <w:noProof/>
        </w:rPr>
        <w:drawing>
          <wp:inline distT="0" distB="0" distL="0" distR="0" wp14:anchorId="1230588F" wp14:editId="10FCC910">
            <wp:extent cx="5897880" cy="3657600"/>
            <wp:effectExtent l="0" t="0" r="26670" b="19050"/>
            <wp:docPr id="23" name="Chart 23">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68FDA24" w14:textId="1228815C" w:rsidR="00731CB6" w:rsidRDefault="00731CB6" w:rsidP="00764AF5">
      <w:pPr>
        <w:pStyle w:val="Caption"/>
        <w:spacing w:after="60" w:line="240" w:lineRule="auto"/>
        <w:jc w:val="center"/>
      </w:pPr>
      <w:bookmarkStart w:id="72" w:name="_Toc112102255"/>
      <w:r>
        <w:t xml:space="preserve">Figure </w:t>
      </w:r>
      <w:r>
        <w:fldChar w:fldCharType="begin"/>
      </w:r>
      <w:r>
        <w:instrText xml:space="preserve"> SEQ Figure \* ARABIC </w:instrText>
      </w:r>
      <w:r>
        <w:fldChar w:fldCharType="separate"/>
      </w:r>
      <w:r w:rsidR="0022688E">
        <w:rPr>
          <w:noProof/>
        </w:rPr>
        <w:t>10</w:t>
      </w:r>
      <w:r>
        <w:fldChar w:fldCharType="end"/>
      </w:r>
      <w:r w:rsidRPr="007C20A5">
        <w:t xml:space="preserve">: Inflow Hydrograph </w:t>
      </w:r>
      <w:r>
        <w:t xml:space="preserve">from </w:t>
      </w:r>
      <w:r w:rsidRPr="000A72C8">
        <w:t>City of Midland-Midland Draw</w:t>
      </w:r>
      <w:r>
        <w:t xml:space="preserve"> to </w:t>
      </w:r>
      <w:r w:rsidRPr="000A72C8">
        <w:t>Lower Monahans Draw</w:t>
      </w:r>
      <w:r w:rsidR="00702703">
        <w:t>, 2 of 4</w:t>
      </w:r>
      <w:bookmarkEnd w:id="72"/>
    </w:p>
    <w:p w14:paraId="1FAF5288" w14:textId="77777777" w:rsidR="00F6468A" w:rsidRPr="00F6468A" w:rsidRDefault="00F6468A" w:rsidP="00764AF5">
      <w:pPr>
        <w:pStyle w:val="BodyText"/>
        <w:spacing w:after="0"/>
      </w:pPr>
    </w:p>
    <w:p w14:paraId="303A33C2" w14:textId="303B1E46" w:rsidR="00731CB6" w:rsidRDefault="007C2F8C" w:rsidP="00764AF5">
      <w:pPr>
        <w:pStyle w:val="BodyText"/>
        <w:keepNext/>
        <w:spacing w:after="60" w:line="240" w:lineRule="auto"/>
        <w:jc w:val="center"/>
      </w:pPr>
      <w:r>
        <w:rPr>
          <w:noProof/>
        </w:rPr>
        <w:lastRenderedPageBreak/>
        <w:drawing>
          <wp:inline distT="0" distB="0" distL="0" distR="0" wp14:anchorId="67052E22" wp14:editId="5AF5E97D">
            <wp:extent cx="5897880" cy="3582670"/>
            <wp:effectExtent l="0" t="0" r="26670" b="17780"/>
            <wp:docPr id="24" name="Chart 24">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3E0671A" w14:textId="30100C3A" w:rsidR="00731CB6" w:rsidRDefault="00731CB6" w:rsidP="00764AF5">
      <w:pPr>
        <w:pStyle w:val="Caption"/>
        <w:spacing w:after="60" w:line="240" w:lineRule="auto"/>
        <w:jc w:val="center"/>
      </w:pPr>
      <w:bookmarkStart w:id="73" w:name="_Toc112102256"/>
      <w:r>
        <w:t xml:space="preserve">Figure </w:t>
      </w:r>
      <w:r>
        <w:fldChar w:fldCharType="begin"/>
      </w:r>
      <w:r>
        <w:instrText xml:space="preserve"> SEQ Figure \* ARABIC </w:instrText>
      </w:r>
      <w:r>
        <w:fldChar w:fldCharType="separate"/>
      </w:r>
      <w:r w:rsidR="0022688E">
        <w:rPr>
          <w:noProof/>
        </w:rPr>
        <w:t>11</w:t>
      </w:r>
      <w:r>
        <w:fldChar w:fldCharType="end"/>
      </w:r>
      <w:r w:rsidRPr="007C20A5">
        <w:t xml:space="preserve">: Inflow Hydrograph </w:t>
      </w:r>
      <w:r>
        <w:t xml:space="preserve">from </w:t>
      </w:r>
      <w:r w:rsidRPr="000A72C8">
        <w:t>City of Midland-Midland Draw</w:t>
      </w:r>
      <w:r>
        <w:t xml:space="preserve"> to </w:t>
      </w:r>
      <w:r w:rsidRPr="000A72C8">
        <w:t>Lower Monahans Draw</w:t>
      </w:r>
      <w:r w:rsidR="00702703">
        <w:t>, 3 of 4</w:t>
      </w:r>
      <w:bookmarkEnd w:id="73"/>
    </w:p>
    <w:p w14:paraId="23FDF823" w14:textId="77777777" w:rsidR="00F6468A" w:rsidRPr="00F6468A" w:rsidRDefault="00F6468A" w:rsidP="00F6468A">
      <w:pPr>
        <w:pStyle w:val="BodyText"/>
      </w:pPr>
    </w:p>
    <w:p w14:paraId="0A70A951" w14:textId="568F4094" w:rsidR="00AE0275" w:rsidRDefault="007C2F8C" w:rsidP="00764AF5">
      <w:pPr>
        <w:pStyle w:val="BodyText"/>
        <w:keepNext/>
        <w:spacing w:afterLines="60" w:after="144" w:line="240" w:lineRule="auto"/>
        <w:jc w:val="center"/>
      </w:pPr>
      <w:r>
        <w:rPr>
          <w:noProof/>
        </w:rPr>
        <w:drawing>
          <wp:inline distT="0" distB="0" distL="0" distR="0" wp14:anchorId="50AD63B4" wp14:editId="794A06EE">
            <wp:extent cx="5897880" cy="3657600"/>
            <wp:effectExtent l="0" t="0" r="26670" b="19050"/>
            <wp:docPr id="25" name="Chart 25">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F1C3649" w14:textId="6E407C08" w:rsidR="00AE0275" w:rsidRDefault="00AE0275" w:rsidP="00764AF5">
      <w:pPr>
        <w:pStyle w:val="Caption"/>
        <w:spacing w:afterLines="60" w:after="144" w:line="240" w:lineRule="auto"/>
        <w:jc w:val="center"/>
      </w:pPr>
      <w:bookmarkStart w:id="74" w:name="_Toc112102257"/>
      <w:r>
        <w:t xml:space="preserve">Figure </w:t>
      </w:r>
      <w:r>
        <w:fldChar w:fldCharType="begin"/>
      </w:r>
      <w:r>
        <w:instrText xml:space="preserve"> SEQ Figure \* ARABIC </w:instrText>
      </w:r>
      <w:r>
        <w:fldChar w:fldCharType="separate"/>
      </w:r>
      <w:r w:rsidR="0022688E">
        <w:rPr>
          <w:noProof/>
        </w:rPr>
        <w:t>12</w:t>
      </w:r>
      <w:r>
        <w:fldChar w:fldCharType="end"/>
      </w:r>
      <w:r w:rsidRPr="007C20A5">
        <w:t xml:space="preserve">: Inflow Hydrograph </w:t>
      </w:r>
      <w:r>
        <w:t xml:space="preserve">from </w:t>
      </w:r>
      <w:r w:rsidRPr="000A72C8">
        <w:t>City of Midland-Midland Draw</w:t>
      </w:r>
      <w:r>
        <w:t xml:space="preserve"> to </w:t>
      </w:r>
      <w:r w:rsidRPr="000A72C8">
        <w:t>Lower Monahans Draw</w:t>
      </w:r>
      <w:r w:rsidR="00702703">
        <w:t>, 4 of 4</w:t>
      </w:r>
      <w:bookmarkEnd w:id="74"/>
    </w:p>
    <w:p w14:paraId="280352CC" w14:textId="77777777" w:rsidR="004E2904" w:rsidRPr="004E2904" w:rsidRDefault="004E2904" w:rsidP="004E2904">
      <w:pPr>
        <w:pStyle w:val="BodyText"/>
      </w:pPr>
    </w:p>
    <w:p w14:paraId="405D3244" w14:textId="4E14707E" w:rsidR="00AE0275" w:rsidRDefault="007C2F8C" w:rsidP="00AE0275">
      <w:pPr>
        <w:pStyle w:val="BodyText"/>
        <w:keepNext/>
        <w:jc w:val="center"/>
      </w:pPr>
      <w:r>
        <w:rPr>
          <w:noProof/>
        </w:rPr>
        <w:lastRenderedPageBreak/>
        <w:drawing>
          <wp:inline distT="0" distB="0" distL="0" distR="0" wp14:anchorId="012C8278" wp14:editId="27F8D12C">
            <wp:extent cx="5897880" cy="3582670"/>
            <wp:effectExtent l="0" t="0" r="26670" b="17780"/>
            <wp:docPr id="26" name="Chart 26">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25E2A21" w14:textId="4AAA4F85" w:rsidR="00AE0275" w:rsidRDefault="00AE0275" w:rsidP="007A4693">
      <w:pPr>
        <w:pStyle w:val="Caption"/>
        <w:spacing w:after="0"/>
        <w:jc w:val="center"/>
      </w:pPr>
      <w:bookmarkStart w:id="75" w:name="_Toc112102258"/>
      <w:r>
        <w:t xml:space="preserve">Figure </w:t>
      </w:r>
      <w:r>
        <w:fldChar w:fldCharType="begin"/>
      </w:r>
      <w:r>
        <w:instrText xml:space="preserve"> SEQ Figure \* ARABIC </w:instrText>
      </w:r>
      <w:r>
        <w:fldChar w:fldCharType="separate"/>
      </w:r>
      <w:r w:rsidR="0022688E">
        <w:rPr>
          <w:noProof/>
        </w:rPr>
        <w:t>13</w:t>
      </w:r>
      <w:r>
        <w:fldChar w:fldCharType="end"/>
      </w:r>
      <w:r w:rsidRPr="007C20A5">
        <w:t xml:space="preserve">: Inflow Hydrograph </w:t>
      </w:r>
      <w:r>
        <w:t xml:space="preserve">from </w:t>
      </w:r>
      <w:r w:rsidR="004E2904" w:rsidRPr="004E2904">
        <w:t>Upper Johnson Draw</w:t>
      </w:r>
      <w:r w:rsidR="004E2904">
        <w:t xml:space="preserve"> </w:t>
      </w:r>
      <w:r>
        <w:t xml:space="preserve">to </w:t>
      </w:r>
      <w:r w:rsidRPr="000A72C8">
        <w:t>Lower Monahans Draw</w:t>
      </w:r>
      <w:bookmarkEnd w:id="75"/>
    </w:p>
    <w:p w14:paraId="20002AD7" w14:textId="77777777" w:rsidR="007A4693" w:rsidRDefault="007A4693" w:rsidP="007A4693">
      <w:pPr>
        <w:pStyle w:val="BodyText"/>
        <w:spacing w:after="0" w:line="240" w:lineRule="auto"/>
      </w:pPr>
    </w:p>
    <w:p w14:paraId="6BEFFF3B" w14:textId="1A9EDCD1" w:rsidR="00270D3A" w:rsidRPr="00F4027D"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 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E74985">
        <w:t>w</w:t>
      </w:r>
      <w:r w:rsidR="00E74985" w:rsidRPr="001142C3">
        <w:t xml:space="preserve">ater </w:t>
      </w:r>
      <w:r w:rsidR="00E74985">
        <w:t>s</w:t>
      </w:r>
      <w:r w:rsidR="00E74985" w:rsidRPr="001142C3">
        <w:t xml:space="preserve">urface </w:t>
      </w:r>
      <w:r w:rsidRPr="001142C3">
        <w:t xml:space="preserve">elevation tie-ins between models in an undesired way. To make this overlap work without double accounting for rainfall, an internal 2D connection is placed in the upstream model to extract a hydrograph at the exact same location as the inflow boundary condition to the downstream model location. This internal 2D connection is placed well upstream of the normal depth outlet boundary condition to ensure the flow hydrograph being passed to the downstream model is not affected by normal depth assumptions. </w:t>
      </w:r>
      <w:r>
        <w:t>Approximately</w:t>
      </w:r>
      <w:r w:rsidRPr="001142C3">
        <w:t xml:space="preserve"> halfway between the model overlap </w:t>
      </w:r>
      <w:r w:rsidR="00E74985">
        <w:t>are</w:t>
      </w:r>
      <w:r w:rsidR="00E74985" w:rsidRPr="001142C3">
        <w:t xml:space="preserve"> </w:t>
      </w:r>
      <w:r w:rsidRPr="001142C3">
        <w:t xml:space="preserve">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76" w:name="_Toc112102220"/>
      <w:r>
        <w:t>Hydraulics</w:t>
      </w:r>
      <w:bookmarkEnd w:id="76"/>
    </w:p>
    <w:p w14:paraId="7457C45B" w14:textId="5B89EC15"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rsidRPr="00193BD7">
        <w:t>.</w:t>
      </w:r>
    </w:p>
    <w:p w14:paraId="6614D2D7" w14:textId="77777777" w:rsidR="00976A14" w:rsidRDefault="0048315A" w:rsidP="00E51B3A">
      <w:pPr>
        <w:pStyle w:val="Heading4"/>
      </w:pPr>
      <w:bookmarkStart w:id="77" w:name="_Toc112102221"/>
      <w:r>
        <w:t>Roughness Coefficients</w:t>
      </w:r>
      <w:bookmarkEnd w:id="77"/>
    </w:p>
    <w:p w14:paraId="5EE09FEE" w14:textId="28EF9F0E" w:rsidR="00161A02" w:rsidRDefault="00161A02" w:rsidP="00950581">
      <w:pPr>
        <w:pStyle w:val="BodyText"/>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r w:rsidR="00E74985">
        <w:t xml:space="preserve"> In the HEC-RAS model Channel n values are listed as land classification – Channel, and Overbank bank n values are listed as land classification – Base.</w:t>
      </w:r>
    </w:p>
    <w:p w14:paraId="6A644BF1" w14:textId="2430F86C" w:rsidR="00EA2332" w:rsidRDefault="00EA2332" w:rsidP="00EA2332">
      <w:pPr>
        <w:pStyle w:val="Caption"/>
        <w:jc w:val="center"/>
      </w:pPr>
      <w:bookmarkStart w:id="78" w:name="_Toc112102269"/>
      <w:r>
        <w:lastRenderedPageBreak/>
        <w:t xml:space="preserve">Table </w:t>
      </w:r>
      <w:r>
        <w:fldChar w:fldCharType="begin"/>
      </w:r>
      <w:r>
        <w:instrText xml:space="preserve"> SEQ Table \* ARABIC </w:instrText>
      </w:r>
      <w:r>
        <w:fldChar w:fldCharType="separate"/>
      </w:r>
      <w:r w:rsidR="0022688E">
        <w:rPr>
          <w:noProof/>
        </w:rPr>
        <w:t>7</w:t>
      </w:r>
      <w:r>
        <w:fldChar w:fldCharType="end"/>
      </w:r>
      <w:r>
        <w:t xml:space="preserve">: </w:t>
      </w:r>
      <w:r w:rsidRPr="0030276A">
        <w:t>NLCD 201</w:t>
      </w:r>
      <w:r w:rsidR="0071288C">
        <w:t>9</w:t>
      </w:r>
      <w:r w:rsidRPr="0030276A">
        <w:t xml:space="preserve"> Manning's </w:t>
      </w:r>
      <w:r w:rsidR="00270D3A">
        <w:t>n</w:t>
      </w:r>
      <w:r w:rsidRPr="0030276A">
        <w:t xml:space="preserve"> Roughness Matrix</w:t>
      </w:r>
      <w:bookmarkEnd w:id="78"/>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305140" w:rsidRPr="00161A02" w14:paraId="5EE95544" w14:textId="77777777" w:rsidTr="00464B28">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9D13751" w14:textId="77777777" w:rsidR="00305140" w:rsidRPr="00161A02" w:rsidRDefault="00305140" w:rsidP="00464B28">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5A43E023" w14:textId="77777777" w:rsidR="00305140" w:rsidRPr="00632271" w:rsidRDefault="00305140" w:rsidP="00464B2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8FA8404" w14:textId="77777777" w:rsidR="00305140" w:rsidRPr="00834397" w:rsidRDefault="00305140" w:rsidP="00464B2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DA77D79" w14:textId="77777777" w:rsidR="00305140" w:rsidRPr="00632271" w:rsidRDefault="00305140" w:rsidP="00464B2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5D8553B6" w14:textId="77777777" w:rsidR="00305140" w:rsidRPr="00834397" w:rsidRDefault="00305140" w:rsidP="00464B2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77110D" w:rsidRPr="00834397" w14:paraId="680663AC" w14:textId="77777777" w:rsidTr="00464B28">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878FDFA" w14:textId="38297AE6" w:rsidR="0077110D" w:rsidRPr="00161A02" w:rsidRDefault="0077110D" w:rsidP="00464B28">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14B4255B" w14:textId="3FE6ABF7" w:rsidR="0077110D" w:rsidRPr="00632271" w:rsidRDefault="0077110D" w:rsidP="00464B2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E09DD1D" w14:textId="6F01EEE0" w:rsidR="0077110D" w:rsidRPr="00834397" w:rsidRDefault="0077110D" w:rsidP="00464B28">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B747F32" w14:textId="0872111C" w:rsidR="0077110D" w:rsidRPr="00632271" w:rsidRDefault="0077110D" w:rsidP="00464B2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7F407CF3" w14:textId="7A0154DC" w:rsidR="0077110D" w:rsidRPr="00834397" w:rsidRDefault="0077110D" w:rsidP="00464B28">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77110D" w:rsidRPr="00834397" w14:paraId="678D8D61" w14:textId="77777777" w:rsidTr="00464B28">
        <w:trPr>
          <w:cnfStyle w:val="000000010000" w:firstRow="0" w:lastRow="0" w:firstColumn="0" w:lastColumn="0" w:oddVBand="0" w:evenVBand="0" w:oddHBand="0" w:evenHBand="1" w:firstRowFirstColumn="0" w:firstRowLastColumn="0" w:lastRowFirstColumn="0" w:lastRowLastColumn="0"/>
          <w:trHeight w:val="143"/>
          <w:jc w:val="center"/>
        </w:trPr>
        <w:tc>
          <w:tcPr>
            <w:tcW w:w="2642" w:type="dxa"/>
          </w:tcPr>
          <w:p w14:paraId="582A9ED1" w14:textId="401983FF" w:rsidR="0077110D" w:rsidRPr="00161A02" w:rsidRDefault="0077110D" w:rsidP="00464B28">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761B8FE3" w14:textId="75668089" w:rsidR="0077110D" w:rsidRPr="00632271" w:rsidRDefault="0077110D" w:rsidP="00464B2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A6C011C" w14:textId="49A415CB" w:rsidR="0077110D" w:rsidRPr="00834397" w:rsidRDefault="0077110D" w:rsidP="00464B2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C735C93" w14:textId="0782CDC1" w:rsidR="0077110D" w:rsidRPr="00632271" w:rsidRDefault="0077110D" w:rsidP="00464B2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30B33F3B" w14:textId="0F0B0000" w:rsidR="0077110D" w:rsidRPr="00834397" w:rsidRDefault="0077110D" w:rsidP="00464B2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77110D" w:rsidRPr="00834397" w14:paraId="660854DF" w14:textId="77777777" w:rsidTr="00464B28">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C759F00" w14:textId="3EE8ACE4" w:rsidR="0077110D" w:rsidRPr="00161A02" w:rsidRDefault="0077110D" w:rsidP="00464B28">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076197E6" w14:textId="74C03A53" w:rsidR="0077110D" w:rsidRPr="00632271" w:rsidRDefault="0077110D" w:rsidP="00464B2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460CFE50" w14:textId="162AA9A3" w:rsidR="0077110D" w:rsidRPr="00834397" w:rsidRDefault="0077110D" w:rsidP="00464B2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B851FE5" w14:textId="76ECD160" w:rsidR="0077110D" w:rsidRPr="00632271" w:rsidRDefault="0077110D" w:rsidP="00464B2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3D25966B" w14:textId="29C9A2D3" w:rsidR="0077110D" w:rsidRPr="00834397" w:rsidRDefault="0077110D" w:rsidP="00464B2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77110D" w:rsidRPr="00834397" w14:paraId="40F7C19D" w14:textId="77777777" w:rsidTr="00464B28">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8ACCC38" w14:textId="1C2452EA" w:rsidR="0077110D" w:rsidRPr="00161A02" w:rsidRDefault="0077110D" w:rsidP="00464B28">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48237F0C" w14:textId="2E574667" w:rsidR="0077110D" w:rsidRPr="00632271" w:rsidRDefault="0077110D" w:rsidP="00464B2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4CDCF1F" w14:textId="31A9792F" w:rsidR="0077110D" w:rsidRPr="00834397" w:rsidRDefault="0077110D" w:rsidP="00464B2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68F90FC" w14:textId="4919B282" w:rsidR="0077110D" w:rsidRPr="00632271" w:rsidRDefault="0077110D" w:rsidP="00464B2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3CB9DA48" w14:textId="6C3CD547" w:rsidR="0077110D" w:rsidRPr="00834397" w:rsidRDefault="0077110D" w:rsidP="00464B2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75BE6EB7" w14:textId="77777777" w:rsidR="00270D3A" w:rsidRDefault="00270D3A" w:rsidP="0048315A">
      <w:pPr>
        <w:pStyle w:val="BodyText"/>
      </w:pPr>
    </w:p>
    <w:p w14:paraId="657B4FB7" w14:textId="77777777" w:rsidR="00976A14" w:rsidRDefault="00976A14" w:rsidP="00E51B3A">
      <w:pPr>
        <w:pStyle w:val="Heading4"/>
      </w:pPr>
      <w:bookmarkStart w:id="79" w:name="_Toc112102222"/>
      <w:r>
        <w:t>Breaklines</w:t>
      </w:r>
      <w:bookmarkEnd w:id="79"/>
    </w:p>
    <w:p w14:paraId="46AE13D8" w14:textId="16FC3CC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w:t>
      </w:r>
      <w:r w:rsidR="009A469A">
        <w:t>RAS6</w:t>
      </w:r>
      <w:r w:rsidRPr="00161A02">
        <w:t xml:space="preserve">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22688E">
        <w:t xml:space="preserve">Figure </w:t>
      </w:r>
      <w:r w:rsidR="0022688E">
        <w:rPr>
          <w:noProof/>
        </w:rPr>
        <w:t>14</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74236DE7" w:rsidR="00D26D53" w:rsidRDefault="00D26D53" w:rsidP="00D26D53">
      <w:pPr>
        <w:pStyle w:val="BodyText"/>
      </w:pPr>
      <w:r w:rsidRPr="00950581">
        <w:t xml:space="preserve">Private dams were not modeled as showing protection. This is to lessen the burden on private dam owners to maintain their dams in order to sustain the regulatory products </w:t>
      </w:r>
      <w:r w:rsidR="00E74985">
        <w:t xml:space="preserve">that could be </w:t>
      </w:r>
      <w:r w:rsidRPr="00950581">
        <w:t>created</w:t>
      </w:r>
      <w:r w:rsidR="00E74985">
        <w:t xml:space="preserve"> in the future</w:t>
      </w:r>
      <w:r w:rsidRPr="00950581">
        <w:t xml:space="preserve"> as a result of this study.</w:t>
      </w:r>
      <w:r w:rsidR="00950581" w:rsidRPr="00950581">
        <w:t xml:space="preserve"> </w:t>
      </w:r>
      <w:r w:rsidR="00950581">
        <w:t xml:space="preserve">The study area does not include any FEMA accredited levees. </w:t>
      </w:r>
    </w:p>
    <w:p w14:paraId="087811FC" w14:textId="342773F3" w:rsidR="00D26D53" w:rsidRDefault="00D26D53" w:rsidP="00D26D53">
      <w:pPr>
        <w:pStyle w:val="BodyText"/>
      </w:pPr>
      <w:r>
        <w:lastRenderedPageBreak/>
        <w:t>Breaklines were also used along all the stream centerlines of streams draining greater than one square mile of drainage area</w:t>
      </w:r>
      <w:r w:rsidR="00BA25CC">
        <w:t>, and 0.5 square miles of drainage area within densely populated areas</w:t>
      </w:r>
      <w:r w:rsidR="001A0D62">
        <w:t>.</w:t>
      </w:r>
      <w:r>
        <w:t xml:space="preserve"> </w:t>
      </w:r>
      <w:r w:rsidR="00773C8E" w:rsidRPr="00773C8E">
        <w:t xml:space="preserve">Each streamline was topo-derived and the stream centerline was enforced with 100 feet cell spacing in order to align cells along the stream line and capture more detail along the one square mile stream network. </w:t>
      </w:r>
      <w:r w:rsidR="00BA25CC">
        <w:t>Streamline alignment was also hand checked with the terrain by the modeler to ensure accuracy.</w:t>
      </w:r>
      <w:r w:rsidR="00BA25CC" w:rsidRPr="00773C8E">
        <w:t xml:space="preserve"> </w:t>
      </w:r>
      <w:r w:rsidR="00773C8E" w:rsidRPr="00773C8E">
        <w:t>Stream names were referenced from other sources such as NFHL and NHD datasets.</w:t>
      </w:r>
      <w:r w:rsidR="00BA25CC">
        <w:t xml:space="preserve"> In the HEC-RAS model, streams that passed through densely populated regions were enforced as breaklines using 50ft cell spacing.</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434956" cy="4852267"/>
                    </a:xfrm>
                    <a:prstGeom prst="rect">
                      <a:avLst/>
                    </a:prstGeom>
                  </pic:spPr>
                </pic:pic>
              </a:graphicData>
            </a:graphic>
          </wp:inline>
        </w:drawing>
      </w:r>
    </w:p>
    <w:p w14:paraId="53220C9C" w14:textId="380388A7" w:rsidR="007A12B7" w:rsidRPr="007A12B7" w:rsidRDefault="00D55F6F" w:rsidP="007A12B7">
      <w:pPr>
        <w:pStyle w:val="Caption"/>
        <w:jc w:val="center"/>
      </w:pPr>
      <w:bookmarkStart w:id="80" w:name="_Ref61262552"/>
      <w:bookmarkStart w:id="81" w:name="_Toc112102259"/>
      <w:r>
        <w:t xml:space="preserve">Figure </w:t>
      </w:r>
      <w:r>
        <w:fldChar w:fldCharType="begin"/>
      </w:r>
      <w:r>
        <w:instrText xml:space="preserve"> SEQ Figure \* ARABIC </w:instrText>
      </w:r>
      <w:r>
        <w:fldChar w:fldCharType="separate"/>
      </w:r>
      <w:r w:rsidR="0022688E">
        <w:rPr>
          <w:noProof/>
        </w:rPr>
        <w:t>14</w:t>
      </w:r>
      <w:r>
        <w:fldChar w:fldCharType="end"/>
      </w:r>
      <w:bookmarkEnd w:id="80"/>
      <w:r>
        <w:t xml:space="preserve">: </w:t>
      </w:r>
      <w:r w:rsidR="0086558D">
        <w:t>V-notch</w:t>
      </w:r>
      <w:r w:rsidRPr="000C1FC9">
        <w:t xml:space="preserve"> Breakline Approach at Bridge Crossing</w:t>
      </w:r>
      <w:bookmarkEnd w:id="81"/>
      <w:r w:rsidR="007A12B7">
        <w:br/>
      </w:r>
    </w:p>
    <w:p w14:paraId="79871174" w14:textId="77777777" w:rsidR="00976A14" w:rsidRDefault="0048315A" w:rsidP="00E51B3A">
      <w:pPr>
        <w:pStyle w:val="Heading4"/>
      </w:pPr>
      <w:bookmarkStart w:id="82" w:name="_Toc112102223"/>
      <w:r>
        <w:t>Refinement Regions</w:t>
      </w:r>
      <w:bookmarkEnd w:id="82"/>
    </w:p>
    <w:p w14:paraId="38FF651B" w14:textId="279121E1" w:rsidR="001E6F4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957EB">
        <w:fldChar w:fldCharType="begin"/>
      </w:r>
      <w:r w:rsidR="001957EB">
        <w:instrText xml:space="preserve"> REF _Ref95309377 \h </w:instrText>
      </w:r>
      <w:r w:rsidR="001957EB">
        <w:fldChar w:fldCharType="separate"/>
      </w:r>
      <w:r w:rsidR="0022688E">
        <w:t xml:space="preserve">Table </w:t>
      </w:r>
      <w:r w:rsidR="0022688E">
        <w:rPr>
          <w:noProof/>
        </w:rPr>
        <w:t>8</w:t>
      </w:r>
      <w:r w:rsidR="001957EB">
        <w:fldChar w:fldCharType="end"/>
      </w:r>
      <w:r w:rsidR="001957EB">
        <w:t xml:space="preserve"> </w:t>
      </w:r>
      <w:r w:rsidRPr="00161A02">
        <w:t xml:space="preserve">shows the communities contained within </w:t>
      </w:r>
      <w:r w:rsidR="009A469A">
        <w:t>Johnson Draw</w:t>
      </w:r>
      <w:r w:rsidR="00F05AAD">
        <w:t xml:space="preserve"> </w:t>
      </w:r>
      <w:r w:rsidR="003624E2">
        <w:t xml:space="preserve">watershed that were </w:t>
      </w:r>
      <w:r w:rsidR="00B014BF">
        <w:t>modeled with refinement regions as well as the square mileage of the refinement region.</w:t>
      </w:r>
    </w:p>
    <w:p w14:paraId="5F31CB18" w14:textId="77777777" w:rsidR="00305140" w:rsidRDefault="00305140" w:rsidP="00230830">
      <w:pPr>
        <w:pStyle w:val="BodyText"/>
      </w:pPr>
    </w:p>
    <w:p w14:paraId="46D650E9" w14:textId="633298DF" w:rsidR="00A315D3" w:rsidRDefault="00A315D3" w:rsidP="00230830">
      <w:pPr>
        <w:pStyle w:val="Caption"/>
        <w:jc w:val="center"/>
      </w:pPr>
      <w:bookmarkStart w:id="83" w:name="_Ref95309377"/>
      <w:bookmarkStart w:id="84" w:name="_Toc112102270"/>
      <w:r>
        <w:lastRenderedPageBreak/>
        <w:t xml:space="preserve">Table </w:t>
      </w:r>
      <w:r w:rsidR="0047146E">
        <w:fldChar w:fldCharType="begin"/>
      </w:r>
      <w:r w:rsidR="0047146E">
        <w:instrText xml:space="preserve"> SEQ Table \* ARABIC </w:instrText>
      </w:r>
      <w:r w:rsidR="0047146E">
        <w:fldChar w:fldCharType="separate"/>
      </w:r>
      <w:r w:rsidR="0022688E">
        <w:rPr>
          <w:noProof/>
        </w:rPr>
        <w:t>8</w:t>
      </w:r>
      <w:r w:rsidR="0047146E">
        <w:fldChar w:fldCharType="end"/>
      </w:r>
      <w:bookmarkEnd w:id="83"/>
      <w:r>
        <w:t>: Communities with 2D Mesh Refinement</w:t>
      </w:r>
      <w:bookmarkEnd w:id="84"/>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BC6495">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6779492C" w:rsidR="00140050" w:rsidRPr="00193BD7" w:rsidRDefault="008B4168" w:rsidP="000A3B6D">
            <w:pPr>
              <w:tabs>
                <w:tab w:val="clear" w:pos="284"/>
              </w:tabs>
              <w:autoSpaceDE w:val="0"/>
              <w:autoSpaceDN w:val="0"/>
              <w:adjustRightInd w:val="0"/>
              <w:spacing w:line="240" w:lineRule="auto"/>
              <w:jc w:val="center"/>
              <w:rPr>
                <w:rFonts w:cs="Calibri"/>
                <w:color w:val="auto"/>
                <w:kern w:val="0"/>
                <w:szCs w:val="20"/>
              </w:rPr>
            </w:pPr>
            <w:r w:rsidRPr="008B4168">
              <w:rPr>
                <w:color w:val="auto"/>
                <w:szCs w:val="20"/>
              </w:rPr>
              <w:t>Goldsmith</w:t>
            </w:r>
          </w:p>
        </w:tc>
        <w:tc>
          <w:tcPr>
            <w:tcW w:w="1385" w:type="dxa"/>
            <w:vAlign w:val="top"/>
          </w:tcPr>
          <w:p w14:paraId="58782913" w14:textId="7295364A" w:rsidR="00140050" w:rsidRPr="00193BD7" w:rsidRDefault="008B4168" w:rsidP="008B4168">
            <w:pPr>
              <w:tabs>
                <w:tab w:val="clear" w:pos="284"/>
              </w:tabs>
              <w:autoSpaceDE w:val="0"/>
              <w:autoSpaceDN w:val="0"/>
              <w:adjustRightInd w:val="0"/>
              <w:spacing w:line="240" w:lineRule="auto"/>
              <w:jc w:val="center"/>
              <w:rPr>
                <w:rFonts w:cs="Calibri"/>
                <w:color w:val="auto"/>
                <w:kern w:val="0"/>
                <w:szCs w:val="20"/>
              </w:rPr>
            </w:pPr>
            <w:r w:rsidRPr="008B4168">
              <w:t>0.31</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54B66BE6" w:rsidR="00140050" w:rsidRPr="00193BD7" w:rsidRDefault="008B4168" w:rsidP="000A3B6D">
            <w:pPr>
              <w:tabs>
                <w:tab w:val="clear" w:pos="284"/>
              </w:tabs>
              <w:autoSpaceDE w:val="0"/>
              <w:autoSpaceDN w:val="0"/>
              <w:adjustRightInd w:val="0"/>
              <w:spacing w:line="240" w:lineRule="auto"/>
              <w:jc w:val="center"/>
              <w:rPr>
                <w:rFonts w:cs="Calibri"/>
                <w:color w:val="auto"/>
                <w:kern w:val="0"/>
                <w:szCs w:val="20"/>
              </w:rPr>
            </w:pPr>
            <w:r w:rsidRPr="008B4168">
              <w:rPr>
                <w:color w:val="auto"/>
              </w:rPr>
              <w:t>Midland</w:t>
            </w:r>
          </w:p>
        </w:tc>
        <w:tc>
          <w:tcPr>
            <w:tcW w:w="1385" w:type="dxa"/>
            <w:vAlign w:val="top"/>
          </w:tcPr>
          <w:p w14:paraId="3EDA58CE" w14:textId="76ACAA0E" w:rsidR="00140050" w:rsidRPr="00193BD7" w:rsidRDefault="008B4168" w:rsidP="000A3B6D">
            <w:pPr>
              <w:tabs>
                <w:tab w:val="clear" w:pos="284"/>
              </w:tabs>
              <w:autoSpaceDE w:val="0"/>
              <w:autoSpaceDN w:val="0"/>
              <w:adjustRightInd w:val="0"/>
              <w:spacing w:line="240" w:lineRule="auto"/>
              <w:jc w:val="center"/>
              <w:rPr>
                <w:rFonts w:cs="Calibri"/>
                <w:color w:val="auto"/>
                <w:kern w:val="0"/>
                <w:szCs w:val="20"/>
              </w:rPr>
            </w:pPr>
            <w:r>
              <w:t>72.70</w:t>
            </w:r>
          </w:p>
        </w:tc>
      </w:tr>
      <w:tr w:rsidR="00140050"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7B2DE660" w:rsidR="00140050" w:rsidRPr="00193BD7" w:rsidRDefault="008B4168" w:rsidP="000A3B6D">
            <w:pPr>
              <w:tabs>
                <w:tab w:val="clear" w:pos="284"/>
              </w:tabs>
              <w:autoSpaceDE w:val="0"/>
              <w:autoSpaceDN w:val="0"/>
              <w:adjustRightInd w:val="0"/>
              <w:spacing w:line="240" w:lineRule="auto"/>
              <w:jc w:val="center"/>
              <w:rPr>
                <w:rFonts w:cs="Calibri"/>
                <w:color w:val="auto"/>
                <w:kern w:val="0"/>
                <w:szCs w:val="20"/>
              </w:rPr>
            </w:pPr>
            <w:r w:rsidRPr="008B4168">
              <w:rPr>
                <w:color w:val="auto"/>
              </w:rPr>
              <w:t>Odessa</w:t>
            </w:r>
          </w:p>
        </w:tc>
        <w:tc>
          <w:tcPr>
            <w:tcW w:w="1385" w:type="dxa"/>
            <w:vAlign w:val="top"/>
          </w:tcPr>
          <w:p w14:paraId="38F3C967" w14:textId="1C7B6359" w:rsidR="00140050" w:rsidRPr="00193BD7" w:rsidRDefault="008B4168" w:rsidP="008B4168">
            <w:pPr>
              <w:tabs>
                <w:tab w:val="clear" w:pos="284"/>
              </w:tabs>
              <w:autoSpaceDE w:val="0"/>
              <w:autoSpaceDN w:val="0"/>
              <w:adjustRightInd w:val="0"/>
              <w:spacing w:line="240" w:lineRule="auto"/>
              <w:jc w:val="center"/>
              <w:rPr>
                <w:rFonts w:cs="Calibri"/>
                <w:color w:val="auto"/>
                <w:kern w:val="0"/>
                <w:szCs w:val="20"/>
              </w:rPr>
            </w:pPr>
            <w:r w:rsidRPr="008B4168">
              <w:t>44.4</w:t>
            </w:r>
            <w:r>
              <w:t>6</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85" w:name="_Toc112102224"/>
      <w:r>
        <w:t>Quality Control</w:t>
      </w:r>
      <w:bookmarkEnd w:id="85"/>
    </w:p>
    <w:p w14:paraId="306F1E9E" w14:textId="05CD85F7" w:rsidR="002C66FE" w:rsidRDefault="002C66FE" w:rsidP="002C66FE">
      <w:pPr>
        <w:pStyle w:val="BodyText"/>
      </w:pPr>
      <w:r>
        <w:t>The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22688E">
        <w:rPr>
          <w:b/>
          <w:bCs/>
        </w:rPr>
        <w:t>Error! Reference source not found.</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86" w:name="_Toc112102225"/>
      <w:r w:rsidRPr="00CA2219">
        <w:t>Results</w:t>
      </w:r>
      <w:bookmarkEnd w:id="86"/>
    </w:p>
    <w:p w14:paraId="7854A95A" w14:textId="049D5006" w:rsidR="00A315D3" w:rsidRDefault="00A315D3"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 xml:space="preserve">The HEC-RAS peak (max) results were exported for mapping and the HEC-RAS model </w:t>
      </w:r>
      <w:r w:rsidR="00784774">
        <w:t xml:space="preserve">(all model areas) </w:t>
      </w:r>
      <w:r w:rsidR="00AF62B2">
        <w:t>was run with a hydrograph output interval of 30 minutes, mapping output interval of 1 hour and the detailed output interval of 1 hour.</w:t>
      </w:r>
      <w:r>
        <w:t xml:space="preserve">The </w:t>
      </w:r>
      <w:r w:rsidR="009A469A">
        <w:t>Johnson Draw</w:t>
      </w:r>
      <w:r w:rsidR="0023430C">
        <w:t xml:space="preserve"> </w:t>
      </w:r>
      <w:r w:rsidR="005C72F6" w:rsidRPr="005C72F6">
        <w:t>watershed</w:t>
      </w:r>
      <w:r w:rsidR="0023430C">
        <w:t xml:space="preserve"> is</w:t>
      </w:r>
      <w:r>
        <w:t xml:space="preserve"> sufficient to facilitate FEMA regulatory processes while also providing the best available information for planning purposes.</w:t>
      </w:r>
      <w:r w:rsidR="0071288C" w:rsidRPr="0071288C">
        <w:t xml:space="preserve"> </w:t>
      </w:r>
      <w:r w:rsidR="0071288C">
        <w:t>To further check the model accuracy, additional profile lines were added and compared to Base Flood water surface elevation</w:t>
      </w:r>
      <w:r w:rsidR="00784774">
        <w:t>s</w:t>
      </w:r>
      <w:r w:rsidR="0071288C">
        <w:t xml:space="preserve"> that were available in the Ector County Flood Insurance Study (FIS) dated March 15, 2012</w:t>
      </w:r>
      <w:r w:rsidR="0071288C">
        <w:rPr>
          <w:rStyle w:val="CommentReference"/>
        </w:rPr>
        <w:t>.</w:t>
      </w:r>
      <w:r w:rsidR="0071288C">
        <w:t xml:space="preserve"> The comparison is shown below in Table 9</w:t>
      </w:r>
      <w:r>
        <w:t xml:space="preserve">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38990450" w:rsidR="0023430C" w:rsidRDefault="0023430C" w:rsidP="0023430C">
      <w:pPr>
        <w:pStyle w:val="Caption"/>
        <w:jc w:val="center"/>
      </w:pPr>
      <w:bookmarkStart w:id="87" w:name="_Toc112102271"/>
      <w:r>
        <w:t xml:space="preserve">Table </w:t>
      </w:r>
      <w:r>
        <w:fldChar w:fldCharType="begin"/>
      </w:r>
      <w:r>
        <w:instrText xml:space="preserve"> SEQ Table \* ARABIC </w:instrText>
      </w:r>
      <w:r>
        <w:fldChar w:fldCharType="separate"/>
      </w:r>
      <w:r w:rsidR="0022688E">
        <w:rPr>
          <w:noProof/>
        </w:rPr>
        <w:t>9</w:t>
      </w:r>
      <w:r>
        <w:fldChar w:fldCharType="end"/>
      </w:r>
      <w:r>
        <w:t xml:space="preserve">: Effective and Model </w:t>
      </w:r>
      <w:r w:rsidR="00DB51AA">
        <w:t>Base Flood Elevation(BFE)</w:t>
      </w:r>
      <w:r>
        <w:t xml:space="preserve"> Comparison</w:t>
      </w:r>
      <w:r w:rsidR="00773C8E">
        <w:t xml:space="preserve"> after calibration</w:t>
      </w:r>
      <w:bookmarkEnd w:id="87"/>
    </w:p>
    <w:tbl>
      <w:tblPr>
        <w:tblStyle w:val="FEMATable"/>
        <w:tblW w:w="6415" w:type="dxa"/>
        <w:jc w:val="center"/>
        <w:tblLook w:val="04A0" w:firstRow="1" w:lastRow="0" w:firstColumn="1" w:lastColumn="0" w:noHBand="0" w:noVBand="1"/>
      </w:tblPr>
      <w:tblGrid>
        <w:gridCol w:w="2315"/>
        <w:gridCol w:w="1372"/>
        <w:gridCol w:w="1517"/>
        <w:gridCol w:w="1211"/>
      </w:tblGrid>
      <w:tr w:rsidR="0098775F" w:rsidRPr="0023430C" w14:paraId="15C22F7E" w14:textId="77777777" w:rsidTr="00C55BE5">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315"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372" w:type="dxa"/>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00189C" w:rsidRPr="0023430C" w14:paraId="2C102DDE" w14:textId="77777777" w:rsidTr="00C55BE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2D008771" w14:textId="77777777" w:rsidR="00350FCC" w:rsidRPr="00350FCC" w:rsidRDefault="00350FCC" w:rsidP="00350FCC">
            <w:pPr>
              <w:tabs>
                <w:tab w:val="clear" w:pos="284"/>
              </w:tabs>
              <w:spacing w:before="20" w:after="20" w:line="240" w:lineRule="auto"/>
              <w:rPr>
                <w:rFonts w:ascii="Calibri" w:eastAsia="Times New Roman" w:hAnsi="Calibri" w:cs="Times New Roman"/>
                <w:kern w:val="0"/>
                <w:szCs w:val="24"/>
              </w:rPr>
            </w:pPr>
            <w:r w:rsidRPr="00350FCC">
              <w:rPr>
                <w:rFonts w:ascii="Calibri" w:eastAsia="Times New Roman" w:hAnsi="Calibri" w:cs="Times New Roman"/>
                <w:kern w:val="0"/>
                <w:szCs w:val="24"/>
              </w:rPr>
              <w:t>Muskingum Draw</w:t>
            </w:r>
          </w:p>
          <w:p w14:paraId="7D37C9A5" w14:textId="0858D458" w:rsidR="0000189C" w:rsidRPr="0000189C" w:rsidRDefault="00350FCC" w:rsidP="00350FCC">
            <w:pPr>
              <w:tabs>
                <w:tab w:val="clear" w:pos="284"/>
              </w:tabs>
              <w:spacing w:before="20" w:after="20" w:line="240" w:lineRule="auto"/>
              <w:rPr>
                <w:rFonts w:ascii="Calibri" w:eastAsia="Times New Roman" w:hAnsi="Calibri" w:cs="Times New Roman"/>
                <w:kern w:val="0"/>
                <w:szCs w:val="24"/>
              </w:rPr>
            </w:pPr>
            <w:r w:rsidRPr="00350FCC">
              <w:rPr>
                <w:rFonts w:ascii="Calibri" w:eastAsia="Times New Roman" w:hAnsi="Calibri" w:cs="Times New Roman"/>
                <w:kern w:val="0"/>
                <w:szCs w:val="24"/>
              </w:rPr>
              <w:t>just above US Hwy 385</w:t>
            </w:r>
          </w:p>
        </w:tc>
        <w:tc>
          <w:tcPr>
            <w:tcW w:w="1372" w:type="dxa"/>
            <w:shd w:val="clear" w:color="auto" w:fill="FFFFFF" w:themeFill="background1"/>
            <w:vAlign w:val="center"/>
          </w:tcPr>
          <w:p w14:paraId="603FB2C7" w14:textId="48AD86EE" w:rsidR="0000189C" w:rsidRPr="0000189C" w:rsidRDefault="00350F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2945.98</w:t>
            </w:r>
          </w:p>
        </w:tc>
        <w:tc>
          <w:tcPr>
            <w:tcW w:w="1517" w:type="dxa"/>
            <w:shd w:val="clear" w:color="auto" w:fill="FFFFFF" w:themeFill="background1"/>
            <w:vAlign w:val="center"/>
          </w:tcPr>
          <w:p w14:paraId="06BA7575" w14:textId="43C58778" w:rsidR="0000189C" w:rsidRPr="008B07B9" w:rsidRDefault="009D7122" w:rsidP="0023430C">
            <w:pPr>
              <w:tabs>
                <w:tab w:val="clear" w:pos="284"/>
              </w:tabs>
              <w:spacing w:before="20" w:after="20" w:line="240" w:lineRule="auto"/>
              <w:jc w:val="center"/>
              <w:rPr>
                <w:rFonts w:ascii="Calibri" w:eastAsia="Times New Roman" w:hAnsi="Calibri" w:cs="Times New Roman"/>
                <w:kern w:val="0"/>
                <w:szCs w:val="24"/>
                <w:highlight w:val="yellow"/>
              </w:rPr>
            </w:pPr>
            <w:r w:rsidRPr="009D7122">
              <w:rPr>
                <w:rFonts w:ascii="Calibri" w:eastAsia="Times New Roman" w:hAnsi="Calibri" w:cs="Times New Roman"/>
                <w:kern w:val="0"/>
                <w:szCs w:val="24"/>
              </w:rPr>
              <w:t>2945.56</w:t>
            </w:r>
          </w:p>
        </w:tc>
        <w:tc>
          <w:tcPr>
            <w:tcW w:w="1211" w:type="dxa"/>
            <w:shd w:val="clear" w:color="auto" w:fill="FFFFFF" w:themeFill="background1"/>
            <w:vAlign w:val="center"/>
          </w:tcPr>
          <w:p w14:paraId="3A38B1F7" w14:textId="4F2DEE4E" w:rsidR="00350FCC" w:rsidRPr="00C55BE5" w:rsidRDefault="00350FCC" w:rsidP="00350FC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0.42</w:t>
            </w:r>
          </w:p>
        </w:tc>
      </w:tr>
      <w:tr w:rsidR="0000189C" w:rsidRPr="0023430C" w14:paraId="71E23B01" w14:textId="77777777" w:rsidTr="00C55BE5">
        <w:trPr>
          <w:trHeight w:val="288"/>
          <w:jc w:val="center"/>
        </w:trPr>
        <w:tc>
          <w:tcPr>
            <w:tcW w:w="2315" w:type="dxa"/>
            <w:tcBorders>
              <w:bottom w:val="single" w:sz="4" w:space="0" w:color="3381BD"/>
            </w:tcBorders>
            <w:shd w:val="clear" w:color="auto" w:fill="D9D9D9" w:themeFill="background1" w:themeFillShade="D9"/>
          </w:tcPr>
          <w:p w14:paraId="521DA2E0" w14:textId="77777777" w:rsidR="00350FCC" w:rsidRPr="00350FCC" w:rsidRDefault="00350FCC" w:rsidP="00350FCC">
            <w:pPr>
              <w:tabs>
                <w:tab w:val="clear" w:pos="284"/>
              </w:tabs>
              <w:spacing w:before="20" w:after="20" w:line="240" w:lineRule="auto"/>
              <w:rPr>
                <w:rFonts w:ascii="Calibri" w:eastAsia="Times New Roman" w:hAnsi="Calibri" w:cs="Times New Roman"/>
                <w:kern w:val="0"/>
                <w:szCs w:val="24"/>
              </w:rPr>
            </w:pPr>
            <w:r w:rsidRPr="00350FCC">
              <w:rPr>
                <w:rFonts w:ascii="Calibri" w:eastAsia="Times New Roman" w:hAnsi="Calibri" w:cs="Times New Roman"/>
                <w:kern w:val="0"/>
                <w:szCs w:val="24"/>
              </w:rPr>
              <w:t>Monahans Draw</w:t>
            </w:r>
          </w:p>
          <w:p w14:paraId="3DBEFD8B" w14:textId="55FE49A2" w:rsidR="0000189C" w:rsidRPr="0000189C" w:rsidRDefault="00350FCC" w:rsidP="00350FCC">
            <w:pPr>
              <w:tabs>
                <w:tab w:val="clear" w:pos="284"/>
              </w:tabs>
              <w:spacing w:before="20" w:after="20" w:line="240" w:lineRule="auto"/>
              <w:rPr>
                <w:rFonts w:ascii="Calibri" w:eastAsia="Times New Roman" w:hAnsi="Calibri" w:cs="Times New Roman"/>
                <w:kern w:val="0"/>
                <w:szCs w:val="24"/>
              </w:rPr>
            </w:pPr>
            <w:r w:rsidRPr="00350FCC">
              <w:rPr>
                <w:rFonts w:ascii="Calibri" w:eastAsia="Times New Roman" w:hAnsi="Calibri" w:cs="Times New Roman"/>
                <w:kern w:val="0"/>
                <w:szCs w:val="24"/>
              </w:rPr>
              <w:t>XS Letter A</w:t>
            </w:r>
          </w:p>
        </w:tc>
        <w:tc>
          <w:tcPr>
            <w:tcW w:w="1372" w:type="dxa"/>
            <w:tcBorders>
              <w:bottom w:val="single" w:sz="4" w:space="0" w:color="3381BD"/>
            </w:tcBorders>
            <w:shd w:val="clear" w:color="auto" w:fill="D9D9D9" w:themeFill="background1" w:themeFillShade="D9"/>
            <w:vAlign w:val="center"/>
          </w:tcPr>
          <w:p w14:paraId="63119563" w14:textId="175BB906" w:rsidR="0000189C" w:rsidRPr="0000189C" w:rsidRDefault="00350F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2836.38</w:t>
            </w:r>
          </w:p>
        </w:tc>
        <w:tc>
          <w:tcPr>
            <w:tcW w:w="1517" w:type="dxa"/>
            <w:tcBorders>
              <w:bottom w:val="single" w:sz="4" w:space="0" w:color="3381BD"/>
            </w:tcBorders>
            <w:shd w:val="clear" w:color="auto" w:fill="D9D9D9" w:themeFill="background1" w:themeFillShade="D9"/>
            <w:vAlign w:val="center"/>
          </w:tcPr>
          <w:p w14:paraId="349CD347" w14:textId="34D5E79C" w:rsidR="0000189C" w:rsidRPr="0000189C" w:rsidRDefault="00350F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2835.95</w:t>
            </w:r>
          </w:p>
        </w:tc>
        <w:tc>
          <w:tcPr>
            <w:tcW w:w="1211" w:type="dxa"/>
            <w:tcBorders>
              <w:bottom w:val="single" w:sz="4" w:space="0" w:color="3381BD"/>
            </w:tcBorders>
            <w:shd w:val="clear" w:color="auto" w:fill="D9D9D9" w:themeFill="background1" w:themeFillShade="D9"/>
            <w:vAlign w:val="center"/>
          </w:tcPr>
          <w:p w14:paraId="7F621C3D" w14:textId="0D2309A4" w:rsidR="00C55BE5" w:rsidRPr="00C55BE5" w:rsidRDefault="00350FCC" w:rsidP="00C55BE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0.43</w:t>
            </w:r>
          </w:p>
        </w:tc>
      </w:tr>
      <w:tr w:rsidR="00AE1FE8" w:rsidRPr="0023430C" w14:paraId="599DB13F" w14:textId="77777777" w:rsidTr="00C55BE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auto"/>
          </w:tcPr>
          <w:p w14:paraId="63E2AA16" w14:textId="77777777" w:rsidR="00350FCC" w:rsidRPr="00350FCC" w:rsidRDefault="00350FCC" w:rsidP="00350FCC">
            <w:pPr>
              <w:tabs>
                <w:tab w:val="clear" w:pos="284"/>
              </w:tabs>
              <w:spacing w:before="20" w:after="20" w:line="240" w:lineRule="auto"/>
              <w:rPr>
                <w:rFonts w:ascii="Calibri" w:eastAsia="Times New Roman" w:hAnsi="Calibri" w:cs="Times New Roman"/>
                <w:kern w:val="0"/>
                <w:szCs w:val="24"/>
              </w:rPr>
            </w:pPr>
            <w:r w:rsidRPr="00350FCC">
              <w:rPr>
                <w:rFonts w:ascii="Calibri" w:eastAsia="Times New Roman" w:hAnsi="Calibri" w:cs="Times New Roman"/>
                <w:kern w:val="0"/>
                <w:szCs w:val="24"/>
              </w:rPr>
              <w:t>East Side Channel</w:t>
            </w:r>
          </w:p>
          <w:p w14:paraId="41EFA86E" w14:textId="09A3E896" w:rsidR="00AE1FE8" w:rsidRPr="0000189C" w:rsidRDefault="00350FCC" w:rsidP="00350FCC">
            <w:pPr>
              <w:tabs>
                <w:tab w:val="clear" w:pos="284"/>
              </w:tabs>
              <w:spacing w:before="20" w:after="20" w:line="240" w:lineRule="auto"/>
              <w:rPr>
                <w:rFonts w:ascii="Calibri" w:eastAsia="Times New Roman" w:hAnsi="Calibri" w:cs="Times New Roman"/>
                <w:kern w:val="0"/>
                <w:szCs w:val="24"/>
              </w:rPr>
            </w:pPr>
            <w:r w:rsidRPr="00350FCC">
              <w:rPr>
                <w:rFonts w:ascii="Calibri" w:eastAsia="Times New Roman" w:hAnsi="Calibri" w:cs="Times New Roman"/>
                <w:kern w:val="0"/>
                <w:szCs w:val="24"/>
              </w:rPr>
              <w:t>XS Letter C</w:t>
            </w:r>
          </w:p>
        </w:tc>
        <w:tc>
          <w:tcPr>
            <w:tcW w:w="1372" w:type="dxa"/>
            <w:shd w:val="clear" w:color="auto" w:fill="auto"/>
            <w:vAlign w:val="center"/>
          </w:tcPr>
          <w:p w14:paraId="221D4959" w14:textId="1901671C" w:rsidR="00AE1FE8" w:rsidRPr="0000189C" w:rsidRDefault="00350F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2876.30</w:t>
            </w:r>
          </w:p>
        </w:tc>
        <w:tc>
          <w:tcPr>
            <w:tcW w:w="1517" w:type="dxa"/>
            <w:shd w:val="clear" w:color="auto" w:fill="auto"/>
            <w:vAlign w:val="center"/>
          </w:tcPr>
          <w:p w14:paraId="58939673" w14:textId="2275B730" w:rsidR="00AE1FE8" w:rsidRPr="00AE1FE8" w:rsidRDefault="00350F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2874.60</w:t>
            </w:r>
          </w:p>
        </w:tc>
        <w:tc>
          <w:tcPr>
            <w:tcW w:w="1211" w:type="dxa"/>
            <w:shd w:val="clear" w:color="auto" w:fill="auto"/>
            <w:vAlign w:val="center"/>
          </w:tcPr>
          <w:p w14:paraId="30FF9FAE" w14:textId="595EBC96" w:rsidR="00AE1FE8" w:rsidRPr="00AE1FE8" w:rsidRDefault="00350F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1.70</w:t>
            </w:r>
          </w:p>
        </w:tc>
      </w:tr>
      <w:tr w:rsidR="00AE1FE8" w:rsidRPr="0023430C" w14:paraId="125A6745" w14:textId="77777777" w:rsidTr="00C55BE5">
        <w:trPr>
          <w:trHeight w:val="288"/>
          <w:jc w:val="center"/>
        </w:trPr>
        <w:tc>
          <w:tcPr>
            <w:tcW w:w="2315" w:type="dxa"/>
            <w:tcBorders>
              <w:bottom w:val="single" w:sz="4" w:space="0" w:color="3381BD"/>
            </w:tcBorders>
            <w:shd w:val="clear" w:color="auto" w:fill="D9D9D9" w:themeFill="background1" w:themeFillShade="D9"/>
          </w:tcPr>
          <w:p w14:paraId="12650827" w14:textId="77777777" w:rsidR="00350FCC" w:rsidRPr="00350FCC" w:rsidRDefault="00350FCC" w:rsidP="00350FCC">
            <w:pPr>
              <w:tabs>
                <w:tab w:val="clear" w:pos="284"/>
              </w:tabs>
              <w:spacing w:before="20" w:after="20" w:line="240" w:lineRule="auto"/>
              <w:rPr>
                <w:rFonts w:ascii="Calibri" w:eastAsia="Times New Roman" w:hAnsi="Calibri" w:cs="Times New Roman"/>
                <w:kern w:val="0"/>
                <w:szCs w:val="24"/>
              </w:rPr>
            </w:pPr>
            <w:r w:rsidRPr="00350FCC">
              <w:rPr>
                <w:rFonts w:ascii="Calibri" w:eastAsia="Times New Roman" w:hAnsi="Calibri" w:cs="Times New Roman"/>
                <w:kern w:val="0"/>
                <w:szCs w:val="24"/>
              </w:rPr>
              <w:t>Far East Channel</w:t>
            </w:r>
          </w:p>
          <w:p w14:paraId="0F50CBFD" w14:textId="48F68DCB" w:rsidR="00AE1FE8" w:rsidRPr="0000189C" w:rsidRDefault="00350FCC" w:rsidP="00350FCC">
            <w:pPr>
              <w:tabs>
                <w:tab w:val="clear" w:pos="284"/>
              </w:tabs>
              <w:spacing w:before="20" w:after="20" w:line="240" w:lineRule="auto"/>
              <w:rPr>
                <w:rFonts w:ascii="Calibri" w:eastAsia="Times New Roman" w:hAnsi="Calibri" w:cs="Times New Roman"/>
                <w:kern w:val="0"/>
                <w:szCs w:val="24"/>
              </w:rPr>
            </w:pPr>
            <w:r w:rsidRPr="00350FCC">
              <w:rPr>
                <w:rFonts w:ascii="Calibri" w:eastAsia="Times New Roman" w:hAnsi="Calibri" w:cs="Times New Roman"/>
                <w:kern w:val="0"/>
                <w:szCs w:val="24"/>
              </w:rPr>
              <w:t>XS Letter C</w:t>
            </w:r>
          </w:p>
        </w:tc>
        <w:tc>
          <w:tcPr>
            <w:tcW w:w="1372" w:type="dxa"/>
            <w:tcBorders>
              <w:bottom w:val="single" w:sz="4" w:space="0" w:color="3381BD"/>
            </w:tcBorders>
            <w:shd w:val="clear" w:color="auto" w:fill="D9D9D9" w:themeFill="background1" w:themeFillShade="D9"/>
            <w:vAlign w:val="center"/>
          </w:tcPr>
          <w:p w14:paraId="29AE703E" w14:textId="65DD5943" w:rsidR="00AE1FE8" w:rsidRPr="0000189C" w:rsidRDefault="00350F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2879.31</w:t>
            </w:r>
          </w:p>
        </w:tc>
        <w:tc>
          <w:tcPr>
            <w:tcW w:w="1517" w:type="dxa"/>
            <w:tcBorders>
              <w:bottom w:val="single" w:sz="4" w:space="0" w:color="3381BD"/>
            </w:tcBorders>
            <w:shd w:val="clear" w:color="auto" w:fill="D9D9D9" w:themeFill="background1" w:themeFillShade="D9"/>
            <w:vAlign w:val="center"/>
          </w:tcPr>
          <w:p w14:paraId="2414D15E" w14:textId="77B6531A" w:rsidR="00AE1FE8" w:rsidRPr="00AE1FE8" w:rsidRDefault="00350F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2878.75</w:t>
            </w:r>
          </w:p>
        </w:tc>
        <w:tc>
          <w:tcPr>
            <w:tcW w:w="1211" w:type="dxa"/>
            <w:tcBorders>
              <w:bottom w:val="single" w:sz="4" w:space="0" w:color="3381BD"/>
            </w:tcBorders>
            <w:shd w:val="clear" w:color="auto" w:fill="D9D9D9" w:themeFill="background1" w:themeFillShade="D9"/>
            <w:vAlign w:val="center"/>
          </w:tcPr>
          <w:p w14:paraId="4DB0CAA1" w14:textId="289EFEA3" w:rsidR="00AE1FE8" w:rsidRPr="00AE1FE8" w:rsidRDefault="00350F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0.56</w:t>
            </w:r>
          </w:p>
        </w:tc>
      </w:tr>
    </w:tbl>
    <w:p w14:paraId="50A18CAC" w14:textId="248358DF" w:rsidR="00E95FA9" w:rsidRDefault="00E95FA9" w:rsidP="00E95FA9">
      <w:pPr>
        <w:pStyle w:val="Caption"/>
        <w:jc w:val="center"/>
      </w:pPr>
    </w:p>
    <w:p w14:paraId="05B44BD2" w14:textId="77777777" w:rsidR="00976A14" w:rsidRDefault="00976A14" w:rsidP="00265A9E">
      <w:pPr>
        <w:pStyle w:val="Heading2"/>
      </w:pPr>
      <w:bookmarkStart w:id="88" w:name="_Ref63069192"/>
      <w:bookmarkStart w:id="89" w:name="_Toc112102226"/>
      <w:r>
        <w:t>Calibration</w:t>
      </w:r>
      <w:bookmarkEnd w:id="88"/>
      <w:bookmarkEnd w:id="89"/>
    </w:p>
    <w:p w14:paraId="35DC426C" w14:textId="4E4C6147" w:rsidR="005B068F" w:rsidRDefault="00DA0F9D" w:rsidP="005B068F">
      <w:pPr>
        <w:pStyle w:val="BodyText"/>
        <w:rPr>
          <w:rFonts w:cstheme="minorHAnsi"/>
        </w:rPr>
      </w:pPr>
      <w:r>
        <w:t xml:space="preserve">No USGS gages </w:t>
      </w:r>
      <w:r w:rsidR="001733FE" w:rsidRPr="009B7FC2">
        <w:t xml:space="preserve">fall within the boundary of </w:t>
      </w:r>
      <w:r w:rsidR="009A469A">
        <w:t>Johnson Draw</w:t>
      </w:r>
      <w:r w:rsidR="001733FE" w:rsidRPr="009B7FC2">
        <w:t xml:space="preserve"> watershed</w:t>
      </w:r>
      <w:r w:rsidR="000900C2">
        <w:t xml:space="preserve">. Effective data </w:t>
      </w:r>
      <w:r w:rsidR="005B068F">
        <w:t xml:space="preserve">from the Ector County FIS (effective March 2012) was used to validate the models </w:t>
      </w:r>
      <w:r w:rsidR="000900C2">
        <w:t xml:space="preserve">for </w:t>
      </w:r>
      <w:r w:rsidR="006C2995">
        <w:t xml:space="preserve">the </w:t>
      </w:r>
      <w:r w:rsidR="000900C2" w:rsidRPr="000900C2">
        <w:t>City of Midland-Midland Draw</w:t>
      </w:r>
      <w:r w:rsidR="000900C2">
        <w:t xml:space="preserve"> and </w:t>
      </w:r>
      <w:r w:rsidR="000900C2" w:rsidRPr="000900C2">
        <w:t>Lower Monahans</w:t>
      </w:r>
      <w:r w:rsidR="000900C2">
        <w:t xml:space="preserve">. </w:t>
      </w:r>
      <w:r w:rsidR="005B068F" w:rsidRPr="001733FE">
        <w:rPr>
          <w:rFonts w:cstheme="minorHAnsi"/>
        </w:rPr>
        <w:t xml:space="preserve">Upper and lower limits for the effective flows  were calculated by hand and were not taken from the FIS report. They were calculated  by:  </w:t>
      </w:r>
    </w:p>
    <w:p w14:paraId="5DECF74F" w14:textId="77777777" w:rsidR="005B068F" w:rsidRPr="005A0E97" w:rsidRDefault="005B068F" w:rsidP="005B068F">
      <w:pPr>
        <w:pStyle w:val="BodyText"/>
        <w:jc w:val="center"/>
        <w:rPr>
          <w:rFonts w:cstheme="minorHAnsi"/>
        </w:rPr>
      </w:pPr>
      <w:r w:rsidRPr="005A0E97">
        <w:rPr>
          <w:rFonts w:cstheme="minorHAnsi"/>
        </w:rPr>
        <w:t>Upper Limit= 0.501 * 1%Q</w:t>
      </w:r>
    </w:p>
    <w:p w14:paraId="66D875E0" w14:textId="77777777" w:rsidR="005B068F" w:rsidRPr="005A0E97" w:rsidRDefault="005B068F" w:rsidP="005B068F">
      <w:pPr>
        <w:pStyle w:val="BodyText"/>
        <w:jc w:val="center"/>
        <w:rPr>
          <w:rFonts w:cstheme="minorHAnsi"/>
        </w:rPr>
      </w:pPr>
      <w:r w:rsidRPr="005A0E97">
        <w:rPr>
          <w:rFonts w:cstheme="minorHAnsi"/>
        </w:rPr>
        <w:t>Lower Limit=1.995 * 1%Q</w:t>
      </w:r>
    </w:p>
    <w:p w14:paraId="69C6D00F" w14:textId="6853CD1D" w:rsidR="009B7FC2" w:rsidRDefault="000900C2" w:rsidP="001B0325">
      <w:pPr>
        <w:pStyle w:val="BodyText"/>
      </w:pPr>
      <w:r>
        <w:t>No effective data nor gages were available for</w:t>
      </w:r>
      <w:r w:rsidR="006C2995">
        <w:t xml:space="preserve"> the</w:t>
      </w:r>
      <w:r>
        <w:t xml:space="preserve"> </w:t>
      </w:r>
      <w:r w:rsidRPr="000900C2">
        <w:t>Whalen Lake-Midland Draw</w:t>
      </w:r>
      <w:r>
        <w:t xml:space="preserve"> nor </w:t>
      </w:r>
      <w:r w:rsidR="006C2995">
        <w:t xml:space="preserve">the </w:t>
      </w:r>
      <w:r w:rsidRPr="000900C2">
        <w:t>Upper Johnson Draw</w:t>
      </w:r>
      <w:r w:rsidR="006C2995">
        <w:t xml:space="preserve"> model</w:t>
      </w:r>
      <w:r>
        <w:t xml:space="preserve">. Texas regression equations </w:t>
      </w:r>
      <w:r w:rsidR="005B068F">
        <w:t xml:space="preserve">(USGS-SIR 2009-5087) </w:t>
      </w:r>
      <w:r>
        <w:t xml:space="preserve">were used to calibrate </w:t>
      </w:r>
      <w:r w:rsidR="006C2995">
        <w:t xml:space="preserve">the </w:t>
      </w:r>
      <w:r>
        <w:t>Upper Johnson Draw</w:t>
      </w:r>
      <w:r w:rsidR="006C2995">
        <w:t xml:space="preserve"> model</w:t>
      </w:r>
      <w:r>
        <w:t xml:space="preserve">. </w:t>
      </w:r>
      <w:r w:rsidRPr="000900C2">
        <w:t>Whalen Lake-Midland Draw</w:t>
      </w:r>
      <w:r>
        <w:t xml:space="preserve"> was </w:t>
      </w:r>
      <w:r w:rsidR="0004422E">
        <w:t>calibrated</w:t>
      </w:r>
      <w:r>
        <w:t xml:space="preserve"> based on the</w:t>
      </w:r>
      <w:r w:rsidR="0004422E">
        <w:t xml:space="preserve"> final CN from the</w:t>
      </w:r>
      <w:r>
        <w:t xml:space="preserve"> two neighboring models, </w:t>
      </w:r>
      <w:r w:rsidRPr="000900C2">
        <w:t>City of Midland-Midland Draw</w:t>
      </w:r>
      <w:r>
        <w:t xml:space="preserve"> and </w:t>
      </w:r>
      <w:r w:rsidRPr="000900C2">
        <w:t>Lower Monahans Draw</w:t>
      </w:r>
      <w:r>
        <w:t xml:space="preserve">. </w:t>
      </w:r>
      <w:r w:rsidR="001B0325" w:rsidRPr="009B7FC2">
        <w:t>Adjustments to hydraulic features within the model</w:t>
      </w:r>
      <w:r w:rsidR="0071288C">
        <w:t>s</w:t>
      </w:r>
      <w:r w:rsidR="001B0325" w:rsidRPr="009B7FC2">
        <w:t xml:space="preserve"> were made until the flows in the model</w:t>
      </w:r>
      <w:r w:rsidR="0071288C">
        <w:t>s</w:t>
      </w:r>
      <w:r w:rsidR="001B0325" w:rsidRPr="009B7FC2">
        <w:t xml:space="preserve"> matched closely with the peak flows determined from effective data. Final results following model calibration at the calibration locations were presented in </w:t>
      </w:r>
      <w:r w:rsidR="001B0325" w:rsidRPr="009B7FC2">
        <w:fldChar w:fldCharType="begin"/>
      </w:r>
      <w:r w:rsidR="001B0325" w:rsidRPr="009B7FC2">
        <w:instrText xml:space="preserve"> REF _Ref82531454 \h  \* MERGEFORMAT </w:instrText>
      </w:r>
      <w:r w:rsidR="001B0325" w:rsidRPr="009B7FC2">
        <w:fldChar w:fldCharType="separate"/>
      </w:r>
      <w:r w:rsidR="0022688E">
        <w:t>Table 10</w:t>
      </w:r>
      <w:r w:rsidR="001B0325" w:rsidRPr="009B7FC2">
        <w:fldChar w:fldCharType="end"/>
      </w:r>
      <w:r w:rsidR="00857E4E" w:rsidRPr="009B7FC2">
        <w:t>.</w:t>
      </w:r>
      <w:r>
        <w:t xml:space="preserve"> </w:t>
      </w:r>
      <w:r w:rsidR="009B7FC2">
        <w:t xml:space="preserve"> </w:t>
      </w:r>
    </w:p>
    <w:p w14:paraId="561777E5" w14:textId="1F396A05" w:rsidR="00A315D3" w:rsidRDefault="00A315D3" w:rsidP="007C3827">
      <w:pPr>
        <w:pStyle w:val="Caption"/>
        <w:jc w:val="center"/>
      </w:pPr>
      <w:bookmarkStart w:id="90" w:name="_Ref61266074"/>
      <w:bookmarkStart w:id="91" w:name="_Ref82531454"/>
      <w:bookmarkStart w:id="92" w:name="_Toc112102272"/>
      <w:r>
        <w:t xml:space="preserve">Table </w:t>
      </w:r>
      <w:r w:rsidR="0047146E">
        <w:fldChar w:fldCharType="begin"/>
      </w:r>
      <w:r w:rsidR="0047146E">
        <w:instrText xml:space="preserve"> SEQ Table \* ARABIC </w:instrText>
      </w:r>
      <w:r w:rsidR="0047146E">
        <w:fldChar w:fldCharType="separate"/>
      </w:r>
      <w:r w:rsidR="0022688E">
        <w:rPr>
          <w:noProof/>
        </w:rPr>
        <w:t>10</w:t>
      </w:r>
      <w:r w:rsidR="0047146E">
        <w:fldChar w:fldCharType="end"/>
      </w:r>
      <w:bookmarkEnd w:id="90"/>
      <w:bookmarkEnd w:id="91"/>
      <w:r>
        <w:t>: Calibration Results</w:t>
      </w:r>
      <w:bookmarkEnd w:id="92"/>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870C34" w:rsidRPr="00A315D3" w14:paraId="1EA241A3" w14:textId="77777777" w:rsidTr="0022732E">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5D5F6774" w14:textId="77777777" w:rsidR="00870C34" w:rsidRPr="00822698" w:rsidRDefault="00870C34" w:rsidP="00822698">
            <w:pPr>
              <w:spacing w:line="240" w:lineRule="auto"/>
              <w:jc w:val="center"/>
              <w:rPr>
                <w:rFonts w:eastAsia="Times New Roman" w:cs="Times New Roman"/>
                <w:kern w:val="0"/>
                <w:szCs w:val="20"/>
              </w:rPr>
            </w:pPr>
            <w:r w:rsidRPr="00822698">
              <w:rPr>
                <w:rFonts w:eastAsia="Times New Roman" w:cs="Times New Roman"/>
                <w:kern w:val="0"/>
                <w:szCs w:val="20"/>
              </w:rPr>
              <w:t>Calibration Location</w:t>
            </w:r>
          </w:p>
        </w:tc>
        <w:tc>
          <w:tcPr>
            <w:tcW w:w="1551" w:type="dxa"/>
            <w:vMerge w:val="restart"/>
            <w:shd w:val="clear" w:color="auto" w:fill="00B5E2" w:themeFill="accent1"/>
            <w:hideMark/>
          </w:tcPr>
          <w:p w14:paraId="3010B01F" w14:textId="77777777" w:rsidR="00870C34" w:rsidRPr="00822698" w:rsidRDefault="00870C34" w:rsidP="00822698">
            <w:pPr>
              <w:spacing w:line="240" w:lineRule="auto"/>
              <w:jc w:val="center"/>
              <w:rPr>
                <w:rFonts w:eastAsia="Times New Roman" w:cs="Times New Roman"/>
                <w:kern w:val="0"/>
                <w:szCs w:val="20"/>
              </w:rPr>
            </w:pPr>
            <w:r w:rsidRPr="00822698">
              <w:rPr>
                <w:rFonts w:eastAsia="Times New Roman" w:cs="Times New Roman"/>
                <w:kern w:val="0"/>
                <w:szCs w:val="20"/>
              </w:rPr>
              <w:t>Source</w:t>
            </w:r>
          </w:p>
        </w:tc>
        <w:tc>
          <w:tcPr>
            <w:tcW w:w="1440" w:type="dxa"/>
            <w:vMerge w:val="restart"/>
            <w:shd w:val="clear" w:color="auto" w:fill="00B5E2" w:themeFill="accent1"/>
          </w:tcPr>
          <w:p w14:paraId="0B416D15" w14:textId="35ADD91A" w:rsidR="00870C34" w:rsidRPr="00BC6495" w:rsidRDefault="0004422E" w:rsidP="00784774">
            <w:pPr>
              <w:spacing w:line="240" w:lineRule="auto"/>
              <w:jc w:val="center"/>
              <w:rPr>
                <w:rFonts w:eastAsia="Times New Roman" w:cs="Times New Roman"/>
                <w:kern w:val="0"/>
                <w:sz w:val="20"/>
                <w:szCs w:val="20"/>
              </w:rPr>
            </w:pPr>
            <w:r>
              <w:rPr>
                <w:rFonts w:eastAsia="Times New Roman" w:cs="Times New Roman"/>
                <w:kern w:val="0"/>
                <w:szCs w:val="20"/>
              </w:rPr>
              <w:t>Model</w:t>
            </w:r>
            <w:r w:rsidR="00784774">
              <w:rPr>
                <w:rFonts w:eastAsia="Times New Roman" w:cs="Times New Roman"/>
                <w:kern w:val="0"/>
                <w:szCs w:val="20"/>
              </w:rPr>
              <w:t xml:space="preserve"> Area Name</w:t>
            </w:r>
          </w:p>
        </w:tc>
        <w:tc>
          <w:tcPr>
            <w:tcW w:w="3600" w:type="dxa"/>
            <w:gridSpan w:val="3"/>
            <w:shd w:val="clear" w:color="auto" w:fill="00B5E2" w:themeFill="accent1"/>
          </w:tcPr>
          <w:p w14:paraId="68026D9B" w14:textId="77777777" w:rsidR="00870C34" w:rsidRPr="00BC6495" w:rsidRDefault="00870C34"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4033CF3E" w14:textId="7E40ABEE" w:rsidR="00870C34" w:rsidRPr="00BC6495" w:rsidRDefault="00870C34" w:rsidP="0071288C">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sidR="008B4168">
              <w:rPr>
                <w:rFonts w:eastAsia="Times New Roman" w:cs="Times New Roman"/>
                <w:kern w:val="0"/>
                <w:szCs w:val="20"/>
              </w:rPr>
              <w:t>6.</w:t>
            </w:r>
            <w:r w:rsidR="0071288C">
              <w:rPr>
                <w:rFonts w:eastAsia="Times New Roman" w:cs="Times New Roman"/>
                <w:kern w:val="0"/>
                <w:szCs w:val="20"/>
              </w:rPr>
              <w:t>1</w:t>
            </w:r>
            <w:r w:rsidR="00784774">
              <w:rPr>
                <w:rFonts w:eastAsia="Times New Roman" w:cs="Times New Roman"/>
                <w:kern w:val="0"/>
                <w:szCs w:val="20"/>
              </w:rPr>
              <w:t>(</w:t>
            </w:r>
            <w:r w:rsidRPr="00BC6495">
              <w:rPr>
                <w:rFonts w:eastAsia="Times New Roman" w:cs="Times New Roman"/>
                <w:kern w:val="0"/>
                <w:szCs w:val="20"/>
              </w:rPr>
              <w:t>2D)</w:t>
            </w:r>
            <w:r w:rsidR="00877344">
              <w:rPr>
                <w:rFonts w:eastAsia="Times New Roman" w:cs="Times New Roman"/>
                <w:kern w:val="0"/>
                <w:szCs w:val="20"/>
              </w:rPr>
              <w:br/>
              <w:t>(cfs)</w:t>
            </w:r>
          </w:p>
        </w:tc>
      </w:tr>
      <w:tr w:rsidR="00870C34" w:rsidRPr="00A315D3" w14:paraId="34F5BC6A" w14:textId="77777777" w:rsidTr="0022732E">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51BCC1F6"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5169D99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43F0139D" w14:textId="13DB6DC7" w:rsidR="00870C34" w:rsidRPr="00822698" w:rsidRDefault="00870C34" w:rsidP="00822698">
            <w:pPr>
              <w:spacing w:line="240" w:lineRule="auto"/>
              <w:jc w:val="center"/>
              <w:rPr>
                <w:rFonts w:eastAsia="Times New Roman" w:cs="Times New Roman"/>
                <w:b/>
                <w:color w:val="FFFFFF"/>
                <w:kern w:val="0"/>
                <w:sz w:val="22"/>
                <w:szCs w:val="20"/>
              </w:rPr>
            </w:pPr>
            <w:r w:rsidRPr="00822698">
              <w:rPr>
                <w:rFonts w:eastAsia="Times New Roman" w:cs="Times New Roman"/>
                <w:b/>
                <w:color w:val="FFFFFF"/>
                <w:kern w:val="0"/>
                <w:sz w:val="22"/>
                <w:szCs w:val="20"/>
              </w:rPr>
              <w:t>Lower Limit</w:t>
            </w:r>
            <w:r w:rsidR="00877344" w:rsidRPr="00822698">
              <w:rPr>
                <w:rFonts w:eastAsia="Times New Roman" w:cs="Times New Roman"/>
                <w:b/>
                <w:color w:val="FFFFFF"/>
                <w:kern w:val="0"/>
                <w:sz w:val="22"/>
                <w:szCs w:val="20"/>
              </w:rPr>
              <w:t xml:space="preserve"> (cfs)</w:t>
            </w:r>
          </w:p>
        </w:tc>
        <w:tc>
          <w:tcPr>
            <w:tcW w:w="1080" w:type="dxa"/>
            <w:shd w:val="clear" w:color="auto" w:fill="00B5E2" w:themeFill="accent1"/>
          </w:tcPr>
          <w:p w14:paraId="6C2D573B" w14:textId="37214EF1" w:rsidR="00870C34" w:rsidRPr="00822698" w:rsidRDefault="00877344" w:rsidP="00822698">
            <w:pPr>
              <w:spacing w:line="240" w:lineRule="auto"/>
              <w:jc w:val="center"/>
              <w:rPr>
                <w:rFonts w:eastAsia="Times New Roman" w:cs="Times New Roman"/>
                <w:b/>
                <w:color w:val="FFFFFF"/>
                <w:kern w:val="0"/>
                <w:sz w:val="22"/>
                <w:szCs w:val="20"/>
              </w:rPr>
            </w:pPr>
            <w:r w:rsidRPr="00822698">
              <w:rPr>
                <w:rFonts w:eastAsia="Times New Roman" w:cs="Times New Roman"/>
                <w:b/>
                <w:color w:val="FFFFFF"/>
                <w:kern w:val="0"/>
                <w:sz w:val="22"/>
                <w:szCs w:val="20"/>
              </w:rPr>
              <w:t>1-percent</w:t>
            </w:r>
            <w:r w:rsidRPr="00822698">
              <w:rPr>
                <w:rFonts w:eastAsia="Times New Roman" w:cs="Times New Roman"/>
                <w:b/>
                <w:color w:val="FFFFFF"/>
                <w:kern w:val="0"/>
                <w:sz w:val="22"/>
                <w:szCs w:val="20"/>
              </w:rPr>
              <w:br/>
              <w:t>(cfs)</w:t>
            </w:r>
          </w:p>
        </w:tc>
        <w:tc>
          <w:tcPr>
            <w:tcW w:w="1170" w:type="dxa"/>
            <w:shd w:val="clear" w:color="auto" w:fill="00B5E2" w:themeFill="accent1"/>
          </w:tcPr>
          <w:p w14:paraId="2278738A" w14:textId="13DE3B69" w:rsidR="00870C34" w:rsidRPr="00822698" w:rsidRDefault="00870C34" w:rsidP="00822698">
            <w:pPr>
              <w:spacing w:line="240" w:lineRule="auto"/>
              <w:jc w:val="center"/>
              <w:rPr>
                <w:rFonts w:eastAsia="Times New Roman" w:cs="Times New Roman"/>
                <w:b/>
                <w:color w:val="FFFFFF"/>
                <w:kern w:val="0"/>
                <w:sz w:val="22"/>
                <w:szCs w:val="20"/>
              </w:rPr>
            </w:pPr>
            <w:r w:rsidRPr="00822698">
              <w:rPr>
                <w:rFonts w:eastAsia="Times New Roman" w:cs="Times New Roman"/>
                <w:b/>
                <w:color w:val="FFFFFF"/>
                <w:kern w:val="0"/>
                <w:sz w:val="22"/>
                <w:szCs w:val="20"/>
              </w:rPr>
              <w:t>Upper Limit</w:t>
            </w:r>
            <w:r w:rsidR="00877344" w:rsidRPr="00822698">
              <w:rPr>
                <w:rFonts w:eastAsia="Times New Roman" w:cs="Times New Roman"/>
                <w:b/>
                <w:color w:val="FFFFFF"/>
                <w:kern w:val="0"/>
                <w:sz w:val="22"/>
                <w:szCs w:val="20"/>
              </w:rPr>
              <w:t xml:space="preserve"> (cfs)</w:t>
            </w:r>
          </w:p>
        </w:tc>
        <w:tc>
          <w:tcPr>
            <w:tcW w:w="1251" w:type="dxa"/>
            <w:vMerge/>
            <w:shd w:val="clear" w:color="auto" w:fill="0B2F77"/>
          </w:tcPr>
          <w:p w14:paraId="01F5276A" w14:textId="77777777" w:rsidR="00870C34" w:rsidRPr="00822698" w:rsidRDefault="00870C34" w:rsidP="00822698">
            <w:pPr>
              <w:spacing w:line="240" w:lineRule="auto"/>
              <w:jc w:val="center"/>
              <w:rPr>
                <w:rFonts w:eastAsia="Times New Roman" w:cs="Times New Roman"/>
                <w:b/>
                <w:color w:val="FFFFFF"/>
                <w:kern w:val="0"/>
                <w:sz w:val="22"/>
                <w:szCs w:val="20"/>
              </w:rPr>
            </w:pPr>
          </w:p>
        </w:tc>
      </w:tr>
      <w:tr w:rsidR="009C6B1D" w:rsidRPr="00A315D3" w14:paraId="0F576F9A" w14:textId="77777777" w:rsidTr="009C6B1D">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5249FD1C" w14:textId="0602E935" w:rsidR="009C6B1D" w:rsidRPr="00284404" w:rsidRDefault="009C6B1D" w:rsidP="00491E19">
            <w:pPr>
              <w:pStyle w:val="BodyText"/>
              <w:rPr>
                <w:szCs w:val="20"/>
              </w:rPr>
            </w:pPr>
            <w:r w:rsidRPr="00284404">
              <w:rPr>
                <w:szCs w:val="20"/>
              </w:rPr>
              <w:t>Muskingum Draw just above US Hwy 385</w:t>
            </w:r>
          </w:p>
        </w:tc>
        <w:tc>
          <w:tcPr>
            <w:tcW w:w="1551" w:type="dxa"/>
          </w:tcPr>
          <w:p w14:paraId="7B7FFA67" w14:textId="36B9946B" w:rsidR="009C6B1D" w:rsidRPr="00284404" w:rsidRDefault="009C6B1D" w:rsidP="001E44B6">
            <w:pPr>
              <w:pStyle w:val="BodyText"/>
              <w:jc w:val="center"/>
              <w:rPr>
                <w:szCs w:val="20"/>
              </w:rPr>
            </w:pPr>
            <w:r w:rsidRPr="00284404">
              <w:rPr>
                <w:szCs w:val="20"/>
              </w:rPr>
              <w:t>Ector FIS Report</w:t>
            </w:r>
          </w:p>
        </w:tc>
        <w:tc>
          <w:tcPr>
            <w:tcW w:w="1440" w:type="dxa"/>
          </w:tcPr>
          <w:p w14:paraId="77B63C72" w14:textId="163C52E8" w:rsidR="009C6B1D" w:rsidRPr="00284404" w:rsidRDefault="0004422E" w:rsidP="00491E19">
            <w:pPr>
              <w:pStyle w:val="BodyText"/>
              <w:rPr>
                <w:szCs w:val="20"/>
              </w:rPr>
            </w:pPr>
            <w:r w:rsidRPr="00284404">
              <w:rPr>
                <w:szCs w:val="20"/>
              </w:rPr>
              <w:t>City of Midland-Midland Draw</w:t>
            </w:r>
          </w:p>
        </w:tc>
        <w:tc>
          <w:tcPr>
            <w:tcW w:w="1350" w:type="dxa"/>
          </w:tcPr>
          <w:p w14:paraId="2539EB82" w14:textId="6CFD8BF8" w:rsidR="009C6B1D" w:rsidRPr="00284404" w:rsidRDefault="009C6B1D" w:rsidP="009C6B1D">
            <w:pPr>
              <w:jc w:val="center"/>
              <w:rPr>
                <w:szCs w:val="20"/>
              </w:rPr>
            </w:pPr>
            <w:r w:rsidRPr="00284404">
              <w:t>1,739</w:t>
            </w:r>
          </w:p>
        </w:tc>
        <w:tc>
          <w:tcPr>
            <w:tcW w:w="1080" w:type="dxa"/>
          </w:tcPr>
          <w:p w14:paraId="3A0CAB13" w14:textId="1077E99B" w:rsidR="009C6B1D" w:rsidRPr="00284404" w:rsidRDefault="009C6B1D" w:rsidP="009C6B1D">
            <w:pPr>
              <w:spacing w:line="240" w:lineRule="auto"/>
              <w:jc w:val="center"/>
              <w:rPr>
                <w:rFonts w:eastAsia="Times New Roman" w:cs="Times New Roman"/>
                <w:kern w:val="0"/>
                <w:szCs w:val="20"/>
              </w:rPr>
            </w:pPr>
            <w:r w:rsidRPr="00284404">
              <w:t>3,472</w:t>
            </w:r>
          </w:p>
        </w:tc>
        <w:tc>
          <w:tcPr>
            <w:tcW w:w="1170" w:type="dxa"/>
          </w:tcPr>
          <w:p w14:paraId="130BD15F" w14:textId="1990CF2F" w:rsidR="009C6B1D" w:rsidRPr="00284404" w:rsidRDefault="009C6B1D" w:rsidP="009C6B1D">
            <w:pPr>
              <w:spacing w:line="240" w:lineRule="auto"/>
              <w:jc w:val="center"/>
              <w:rPr>
                <w:rFonts w:eastAsia="Times New Roman" w:cs="Times New Roman"/>
                <w:kern w:val="0"/>
                <w:szCs w:val="20"/>
              </w:rPr>
            </w:pPr>
            <w:r w:rsidRPr="00284404">
              <w:t>6,927</w:t>
            </w:r>
          </w:p>
        </w:tc>
        <w:tc>
          <w:tcPr>
            <w:tcW w:w="1251" w:type="dxa"/>
          </w:tcPr>
          <w:p w14:paraId="476BD857" w14:textId="624F1D39" w:rsidR="009C6B1D" w:rsidRPr="00284404" w:rsidRDefault="00472296" w:rsidP="009C6B1D">
            <w:pPr>
              <w:spacing w:line="240" w:lineRule="auto"/>
              <w:jc w:val="center"/>
              <w:rPr>
                <w:rFonts w:eastAsia="Times New Roman" w:cs="Times New Roman"/>
                <w:kern w:val="0"/>
                <w:szCs w:val="20"/>
              </w:rPr>
            </w:pPr>
            <w:r w:rsidRPr="00284404">
              <w:t>2,331</w:t>
            </w:r>
          </w:p>
        </w:tc>
      </w:tr>
      <w:tr w:rsidR="009C6B1D" w:rsidRPr="00A315D3" w14:paraId="703D97F4" w14:textId="77777777" w:rsidTr="009C6B1D">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0591DEF7" w14:textId="7395A819" w:rsidR="009C6B1D" w:rsidRPr="00284404" w:rsidRDefault="009C6B1D" w:rsidP="00491E19">
            <w:pPr>
              <w:pStyle w:val="BodyText"/>
              <w:rPr>
                <w:szCs w:val="20"/>
              </w:rPr>
            </w:pPr>
            <w:r w:rsidRPr="00284404">
              <w:rPr>
                <w:szCs w:val="20"/>
              </w:rPr>
              <w:t>Monahans Draw XS Letter A</w:t>
            </w:r>
          </w:p>
        </w:tc>
        <w:tc>
          <w:tcPr>
            <w:tcW w:w="1551" w:type="dxa"/>
          </w:tcPr>
          <w:p w14:paraId="48236F6A" w14:textId="76C6E1D1" w:rsidR="009C6B1D" w:rsidRPr="00284404" w:rsidRDefault="009C6B1D" w:rsidP="00802718">
            <w:pPr>
              <w:pStyle w:val="BodyText"/>
              <w:jc w:val="center"/>
              <w:rPr>
                <w:szCs w:val="20"/>
              </w:rPr>
            </w:pPr>
            <w:r w:rsidRPr="00284404">
              <w:rPr>
                <w:szCs w:val="20"/>
              </w:rPr>
              <w:t>Ector FIS Report</w:t>
            </w:r>
          </w:p>
        </w:tc>
        <w:tc>
          <w:tcPr>
            <w:tcW w:w="1440" w:type="dxa"/>
          </w:tcPr>
          <w:p w14:paraId="12760C81" w14:textId="76999B61" w:rsidR="009C6B1D" w:rsidRPr="00284404" w:rsidRDefault="0004422E" w:rsidP="00491E19">
            <w:pPr>
              <w:pStyle w:val="BodyText"/>
              <w:rPr>
                <w:szCs w:val="20"/>
              </w:rPr>
            </w:pPr>
            <w:r w:rsidRPr="00284404">
              <w:rPr>
                <w:szCs w:val="20"/>
              </w:rPr>
              <w:t>City of Midland-Midland Draw</w:t>
            </w:r>
          </w:p>
        </w:tc>
        <w:tc>
          <w:tcPr>
            <w:tcW w:w="1350" w:type="dxa"/>
          </w:tcPr>
          <w:p w14:paraId="55CA5FEB" w14:textId="6652B960" w:rsidR="009C6B1D" w:rsidRPr="00284404" w:rsidRDefault="009C6B1D" w:rsidP="009C6B1D">
            <w:pPr>
              <w:jc w:val="center"/>
              <w:rPr>
                <w:szCs w:val="20"/>
              </w:rPr>
            </w:pPr>
            <w:r w:rsidRPr="00284404">
              <w:t>8,950</w:t>
            </w:r>
          </w:p>
        </w:tc>
        <w:tc>
          <w:tcPr>
            <w:tcW w:w="1080" w:type="dxa"/>
          </w:tcPr>
          <w:p w14:paraId="4FCE96E8" w14:textId="4E7D0392" w:rsidR="009C6B1D" w:rsidRPr="00284404" w:rsidRDefault="009C6B1D" w:rsidP="009C6B1D">
            <w:pPr>
              <w:spacing w:line="240" w:lineRule="auto"/>
              <w:jc w:val="center"/>
              <w:rPr>
                <w:rFonts w:eastAsia="Times New Roman" w:cs="Times New Roman"/>
                <w:kern w:val="0"/>
                <w:szCs w:val="20"/>
              </w:rPr>
            </w:pPr>
            <w:r w:rsidRPr="00284404">
              <w:t>17,865</w:t>
            </w:r>
          </w:p>
        </w:tc>
        <w:tc>
          <w:tcPr>
            <w:tcW w:w="1170" w:type="dxa"/>
          </w:tcPr>
          <w:p w14:paraId="438028A2" w14:textId="496FB7C2" w:rsidR="009C6B1D" w:rsidRPr="00284404" w:rsidRDefault="009C6B1D" w:rsidP="009C6B1D">
            <w:pPr>
              <w:spacing w:line="240" w:lineRule="auto"/>
              <w:jc w:val="center"/>
              <w:rPr>
                <w:rFonts w:eastAsia="Times New Roman" w:cs="Times New Roman"/>
                <w:kern w:val="0"/>
                <w:szCs w:val="20"/>
              </w:rPr>
            </w:pPr>
            <w:r w:rsidRPr="00284404">
              <w:t>35,641</w:t>
            </w:r>
          </w:p>
        </w:tc>
        <w:tc>
          <w:tcPr>
            <w:tcW w:w="1251" w:type="dxa"/>
          </w:tcPr>
          <w:p w14:paraId="26A3AD57" w14:textId="659A991C" w:rsidR="009C6B1D" w:rsidRPr="00284404" w:rsidRDefault="00472296" w:rsidP="009C6B1D">
            <w:pPr>
              <w:spacing w:line="240" w:lineRule="auto"/>
              <w:jc w:val="center"/>
              <w:rPr>
                <w:rFonts w:eastAsia="Times New Roman" w:cs="Times New Roman"/>
                <w:kern w:val="0"/>
                <w:szCs w:val="20"/>
              </w:rPr>
            </w:pPr>
            <w:r w:rsidRPr="00284404">
              <w:t>15</w:t>
            </w:r>
            <w:r w:rsidR="00822698">
              <w:t>,</w:t>
            </w:r>
            <w:r w:rsidRPr="00284404">
              <w:t>016</w:t>
            </w:r>
          </w:p>
        </w:tc>
      </w:tr>
      <w:tr w:rsidR="009C6B1D" w:rsidRPr="00E32434" w14:paraId="7B62EEBB" w14:textId="77777777" w:rsidTr="009C6B1D">
        <w:trPr>
          <w:cnfStyle w:val="000000010000" w:firstRow="0" w:lastRow="0" w:firstColumn="0" w:lastColumn="0" w:oddVBand="0" w:evenVBand="0" w:oddHBand="0" w:evenHBand="1" w:firstRowFirstColumn="0" w:firstRowLastColumn="0" w:lastRowFirstColumn="0" w:lastRowLastColumn="0"/>
          <w:trHeight w:val="692"/>
          <w:jc w:val="center"/>
        </w:trPr>
        <w:tc>
          <w:tcPr>
            <w:tcW w:w="1500" w:type="dxa"/>
          </w:tcPr>
          <w:p w14:paraId="2861334D" w14:textId="51848161" w:rsidR="009C6B1D" w:rsidRPr="00284404" w:rsidRDefault="009C6B1D" w:rsidP="00491E19">
            <w:pPr>
              <w:pStyle w:val="BodyText"/>
              <w:rPr>
                <w:szCs w:val="20"/>
              </w:rPr>
            </w:pPr>
            <w:r w:rsidRPr="00284404">
              <w:rPr>
                <w:szCs w:val="20"/>
              </w:rPr>
              <w:t>Monahans Draw Tributary 1 US of Greer St</w:t>
            </w:r>
          </w:p>
        </w:tc>
        <w:tc>
          <w:tcPr>
            <w:tcW w:w="1551" w:type="dxa"/>
          </w:tcPr>
          <w:p w14:paraId="33F9C7F9" w14:textId="30438D92" w:rsidR="009C6B1D" w:rsidRPr="00284404" w:rsidRDefault="009C6B1D" w:rsidP="001E44B6">
            <w:pPr>
              <w:pStyle w:val="BodyText"/>
              <w:jc w:val="center"/>
              <w:rPr>
                <w:szCs w:val="20"/>
              </w:rPr>
            </w:pPr>
            <w:r w:rsidRPr="00284404">
              <w:rPr>
                <w:szCs w:val="20"/>
              </w:rPr>
              <w:t>Ector FIS Report</w:t>
            </w:r>
          </w:p>
        </w:tc>
        <w:tc>
          <w:tcPr>
            <w:tcW w:w="1440" w:type="dxa"/>
          </w:tcPr>
          <w:p w14:paraId="10795B60" w14:textId="4633CD91" w:rsidR="009C6B1D" w:rsidRPr="00284404" w:rsidRDefault="0004422E" w:rsidP="00491E19">
            <w:pPr>
              <w:pStyle w:val="BodyText"/>
              <w:rPr>
                <w:szCs w:val="20"/>
              </w:rPr>
            </w:pPr>
            <w:r w:rsidRPr="00284404">
              <w:rPr>
                <w:szCs w:val="20"/>
              </w:rPr>
              <w:t>City of Midland-Midland Draw</w:t>
            </w:r>
          </w:p>
        </w:tc>
        <w:tc>
          <w:tcPr>
            <w:tcW w:w="1350" w:type="dxa"/>
          </w:tcPr>
          <w:p w14:paraId="1AB32308" w14:textId="70D91B80" w:rsidR="009C6B1D" w:rsidRPr="00284404" w:rsidRDefault="009C6B1D" w:rsidP="009C6B1D">
            <w:pPr>
              <w:jc w:val="center"/>
              <w:rPr>
                <w:szCs w:val="20"/>
              </w:rPr>
            </w:pPr>
            <w:r w:rsidRPr="00284404">
              <w:t>2,274</w:t>
            </w:r>
          </w:p>
        </w:tc>
        <w:tc>
          <w:tcPr>
            <w:tcW w:w="1080" w:type="dxa"/>
          </w:tcPr>
          <w:p w14:paraId="6553A360" w14:textId="61385D0C" w:rsidR="009C6B1D" w:rsidRPr="00284404" w:rsidRDefault="009C6B1D" w:rsidP="009C6B1D">
            <w:pPr>
              <w:spacing w:line="240" w:lineRule="auto"/>
              <w:jc w:val="center"/>
              <w:rPr>
                <w:rFonts w:eastAsia="Times New Roman" w:cs="Times New Roman"/>
                <w:kern w:val="0"/>
                <w:szCs w:val="20"/>
              </w:rPr>
            </w:pPr>
            <w:r w:rsidRPr="00284404">
              <w:t>4,539</w:t>
            </w:r>
          </w:p>
        </w:tc>
        <w:tc>
          <w:tcPr>
            <w:tcW w:w="1170" w:type="dxa"/>
          </w:tcPr>
          <w:p w14:paraId="54AF7FED" w14:textId="75FF6F21" w:rsidR="009C6B1D" w:rsidRPr="00284404" w:rsidRDefault="009C6B1D" w:rsidP="009C6B1D">
            <w:pPr>
              <w:spacing w:line="240" w:lineRule="auto"/>
              <w:jc w:val="center"/>
              <w:rPr>
                <w:rFonts w:eastAsia="Times New Roman" w:cs="Times New Roman"/>
                <w:kern w:val="0"/>
                <w:szCs w:val="20"/>
              </w:rPr>
            </w:pPr>
            <w:r w:rsidRPr="00284404">
              <w:t>9,055</w:t>
            </w:r>
          </w:p>
        </w:tc>
        <w:tc>
          <w:tcPr>
            <w:tcW w:w="1251" w:type="dxa"/>
          </w:tcPr>
          <w:p w14:paraId="6BCB9012" w14:textId="02637A91" w:rsidR="009C6B1D" w:rsidRPr="00284404" w:rsidRDefault="00472296" w:rsidP="009C6B1D">
            <w:pPr>
              <w:spacing w:line="240" w:lineRule="auto"/>
              <w:jc w:val="center"/>
              <w:rPr>
                <w:rFonts w:eastAsia="Times New Roman" w:cs="Times New Roman"/>
                <w:kern w:val="0"/>
                <w:szCs w:val="20"/>
              </w:rPr>
            </w:pPr>
            <w:r w:rsidRPr="00284404">
              <w:t>2,313</w:t>
            </w:r>
          </w:p>
        </w:tc>
      </w:tr>
      <w:tr w:rsidR="009C6B1D" w:rsidRPr="00A315D3" w14:paraId="796F7EC5" w14:textId="77777777" w:rsidTr="009C6B1D">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620C2454" w14:textId="289C42E2" w:rsidR="009C6B1D" w:rsidRPr="00284404" w:rsidRDefault="009C6B1D" w:rsidP="00491E19">
            <w:pPr>
              <w:pStyle w:val="BodyText"/>
              <w:rPr>
                <w:szCs w:val="20"/>
              </w:rPr>
            </w:pPr>
            <w:r w:rsidRPr="00284404">
              <w:rPr>
                <w:szCs w:val="20"/>
              </w:rPr>
              <w:t>East Side Channel XS Letter C</w:t>
            </w:r>
          </w:p>
        </w:tc>
        <w:tc>
          <w:tcPr>
            <w:tcW w:w="1551" w:type="dxa"/>
          </w:tcPr>
          <w:p w14:paraId="06DA90CC" w14:textId="124BBC9D" w:rsidR="009C6B1D" w:rsidRPr="00284404" w:rsidRDefault="009C6B1D" w:rsidP="00877344">
            <w:pPr>
              <w:pStyle w:val="BodyText"/>
              <w:jc w:val="center"/>
              <w:rPr>
                <w:szCs w:val="20"/>
              </w:rPr>
            </w:pPr>
            <w:r w:rsidRPr="00284404">
              <w:rPr>
                <w:szCs w:val="20"/>
              </w:rPr>
              <w:t>Ector FIS Report</w:t>
            </w:r>
          </w:p>
        </w:tc>
        <w:tc>
          <w:tcPr>
            <w:tcW w:w="1440" w:type="dxa"/>
          </w:tcPr>
          <w:p w14:paraId="09F19344" w14:textId="19CA9EBE" w:rsidR="009C6B1D" w:rsidRPr="00284404" w:rsidRDefault="0004422E" w:rsidP="00491E19">
            <w:pPr>
              <w:pStyle w:val="BodyText"/>
              <w:rPr>
                <w:szCs w:val="20"/>
              </w:rPr>
            </w:pPr>
            <w:r w:rsidRPr="00284404">
              <w:rPr>
                <w:szCs w:val="20"/>
              </w:rPr>
              <w:t>Lower Monahans Draw</w:t>
            </w:r>
          </w:p>
        </w:tc>
        <w:tc>
          <w:tcPr>
            <w:tcW w:w="1350" w:type="dxa"/>
          </w:tcPr>
          <w:p w14:paraId="13AB512D" w14:textId="3808BDF6" w:rsidR="009C6B1D" w:rsidRPr="00284404" w:rsidRDefault="009C6B1D" w:rsidP="009C6B1D">
            <w:pPr>
              <w:jc w:val="center"/>
              <w:rPr>
                <w:szCs w:val="20"/>
              </w:rPr>
            </w:pPr>
            <w:r w:rsidRPr="00284404">
              <w:t>715</w:t>
            </w:r>
          </w:p>
        </w:tc>
        <w:tc>
          <w:tcPr>
            <w:tcW w:w="1080" w:type="dxa"/>
          </w:tcPr>
          <w:p w14:paraId="2E55EB0A" w14:textId="5212AA2B" w:rsidR="009C6B1D" w:rsidRPr="00284404" w:rsidRDefault="009C6B1D" w:rsidP="009C6B1D">
            <w:pPr>
              <w:spacing w:line="240" w:lineRule="auto"/>
              <w:jc w:val="center"/>
              <w:rPr>
                <w:rFonts w:eastAsia="Times New Roman" w:cs="Times New Roman"/>
                <w:kern w:val="0"/>
                <w:szCs w:val="20"/>
              </w:rPr>
            </w:pPr>
            <w:r w:rsidRPr="00284404">
              <w:t>1,428</w:t>
            </w:r>
          </w:p>
        </w:tc>
        <w:tc>
          <w:tcPr>
            <w:tcW w:w="1170" w:type="dxa"/>
          </w:tcPr>
          <w:p w14:paraId="3126A13F" w14:textId="5C71F947" w:rsidR="009C6B1D" w:rsidRPr="00284404" w:rsidRDefault="009C6B1D" w:rsidP="009C6B1D">
            <w:pPr>
              <w:spacing w:line="240" w:lineRule="auto"/>
              <w:jc w:val="center"/>
              <w:rPr>
                <w:rFonts w:eastAsia="Times New Roman" w:cs="Times New Roman"/>
                <w:kern w:val="0"/>
                <w:szCs w:val="20"/>
              </w:rPr>
            </w:pPr>
            <w:r w:rsidRPr="00284404">
              <w:t>2,849</w:t>
            </w:r>
          </w:p>
        </w:tc>
        <w:tc>
          <w:tcPr>
            <w:tcW w:w="1251" w:type="dxa"/>
          </w:tcPr>
          <w:p w14:paraId="3204B3B9" w14:textId="67A5A5E7" w:rsidR="009C6B1D" w:rsidRPr="00284404" w:rsidRDefault="00472296" w:rsidP="009C6B1D">
            <w:pPr>
              <w:spacing w:line="240" w:lineRule="auto"/>
              <w:jc w:val="center"/>
              <w:rPr>
                <w:rFonts w:eastAsia="Times New Roman" w:cs="Times New Roman"/>
                <w:kern w:val="0"/>
                <w:szCs w:val="20"/>
              </w:rPr>
            </w:pPr>
            <w:r w:rsidRPr="00284404">
              <w:t>729</w:t>
            </w:r>
          </w:p>
        </w:tc>
      </w:tr>
      <w:tr w:rsidR="009C6B1D" w:rsidRPr="00A315D3" w14:paraId="554A0790" w14:textId="77777777" w:rsidTr="009C6B1D">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455F3F1B" w14:textId="6F8379AD" w:rsidR="009C6B1D" w:rsidRPr="00284404" w:rsidRDefault="009C6B1D" w:rsidP="00491E19">
            <w:pPr>
              <w:pStyle w:val="BodyText"/>
              <w:rPr>
                <w:szCs w:val="20"/>
              </w:rPr>
            </w:pPr>
            <w:r w:rsidRPr="00284404">
              <w:rPr>
                <w:szCs w:val="20"/>
              </w:rPr>
              <w:t>Far East Channel XS Letter C</w:t>
            </w:r>
          </w:p>
        </w:tc>
        <w:tc>
          <w:tcPr>
            <w:tcW w:w="1551" w:type="dxa"/>
          </w:tcPr>
          <w:p w14:paraId="7204CC17" w14:textId="65B1C408" w:rsidR="009C6B1D" w:rsidRPr="00284404" w:rsidRDefault="009C6B1D" w:rsidP="00877344">
            <w:pPr>
              <w:pStyle w:val="BodyText"/>
              <w:jc w:val="center"/>
              <w:rPr>
                <w:szCs w:val="20"/>
              </w:rPr>
            </w:pPr>
            <w:r w:rsidRPr="00284404">
              <w:rPr>
                <w:szCs w:val="20"/>
              </w:rPr>
              <w:t>Ector FIS Report</w:t>
            </w:r>
          </w:p>
        </w:tc>
        <w:tc>
          <w:tcPr>
            <w:tcW w:w="1440" w:type="dxa"/>
          </w:tcPr>
          <w:p w14:paraId="3D169407" w14:textId="5E505481" w:rsidR="009C6B1D" w:rsidRPr="00284404" w:rsidRDefault="0004422E" w:rsidP="00491E19">
            <w:pPr>
              <w:pStyle w:val="BodyText"/>
              <w:rPr>
                <w:szCs w:val="20"/>
              </w:rPr>
            </w:pPr>
            <w:r w:rsidRPr="00284404">
              <w:rPr>
                <w:szCs w:val="20"/>
              </w:rPr>
              <w:t>Lower Monahans Draw</w:t>
            </w:r>
          </w:p>
        </w:tc>
        <w:tc>
          <w:tcPr>
            <w:tcW w:w="1350" w:type="dxa"/>
          </w:tcPr>
          <w:p w14:paraId="2639AC2F" w14:textId="5E464862" w:rsidR="009C6B1D" w:rsidRPr="00284404" w:rsidRDefault="009C6B1D" w:rsidP="009C6B1D">
            <w:pPr>
              <w:jc w:val="center"/>
              <w:rPr>
                <w:szCs w:val="20"/>
              </w:rPr>
            </w:pPr>
            <w:r w:rsidRPr="00284404">
              <w:t>736</w:t>
            </w:r>
          </w:p>
        </w:tc>
        <w:tc>
          <w:tcPr>
            <w:tcW w:w="1080" w:type="dxa"/>
          </w:tcPr>
          <w:p w14:paraId="0D8F402C" w14:textId="74FF4F4F" w:rsidR="009C6B1D" w:rsidRPr="00284404" w:rsidRDefault="009C6B1D" w:rsidP="009C6B1D">
            <w:pPr>
              <w:spacing w:line="240" w:lineRule="auto"/>
              <w:jc w:val="center"/>
              <w:rPr>
                <w:rFonts w:eastAsia="Times New Roman" w:cs="Times New Roman"/>
                <w:kern w:val="0"/>
                <w:szCs w:val="20"/>
              </w:rPr>
            </w:pPr>
            <w:r w:rsidRPr="00284404">
              <w:t>1,470</w:t>
            </w:r>
          </w:p>
        </w:tc>
        <w:tc>
          <w:tcPr>
            <w:tcW w:w="1170" w:type="dxa"/>
          </w:tcPr>
          <w:p w14:paraId="4B9D9B32" w14:textId="6A969922" w:rsidR="009C6B1D" w:rsidRPr="00284404" w:rsidRDefault="009C6B1D" w:rsidP="009C6B1D">
            <w:pPr>
              <w:spacing w:line="240" w:lineRule="auto"/>
              <w:jc w:val="center"/>
              <w:rPr>
                <w:rFonts w:eastAsia="Times New Roman" w:cs="Times New Roman"/>
                <w:kern w:val="0"/>
                <w:szCs w:val="20"/>
              </w:rPr>
            </w:pPr>
            <w:r w:rsidRPr="00284404">
              <w:t>2,933</w:t>
            </w:r>
          </w:p>
        </w:tc>
        <w:tc>
          <w:tcPr>
            <w:tcW w:w="1251" w:type="dxa"/>
          </w:tcPr>
          <w:p w14:paraId="7857A461" w14:textId="531BF0A8" w:rsidR="009C6B1D" w:rsidRPr="00284404" w:rsidRDefault="00472296" w:rsidP="009C6B1D">
            <w:pPr>
              <w:spacing w:line="240" w:lineRule="auto"/>
              <w:jc w:val="center"/>
              <w:rPr>
                <w:rFonts w:eastAsia="Times New Roman" w:cs="Times New Roman"/>
                <w:kern w:val="0"/>
                <w:szCs w:val="20"/>
              </w:rPr>
            </w:pPr>
            <w:r w:rsidRPr="00284404">
              <w:t>914</w:t>
            </w:r>
          </w:p>
        </w:tc>
      </w:tr>
    </w:tbl>
    <w:p w14:paraId="369A310B" w14:textId="77777777" w:rsidR="007A4693" w:rsidRDefault="007A4693" w:rsidP="0048315A">
      <w:pPr>
        <w:pStyle w:val="BodyText"/>
        <w:rPr>
          <w:szCs w:val="16"/>
        </w:rPr>
      </w:pPr>
    </w:p>
    <w:p w14:paraId="619BB3F1" w14:textId="77777777" w:rsidR="00D25E50" w:rsidRDefault="00D25E50" w:rsidP="0048315A">
      <w:pPr>
        <w:pStyle w:val="BodyText"/>
        <w:rPr>
          <w:szCs w:val="16"/>
        </w:rPr>
      </w:pPr>
    </w:p>
    <w:p w14:paraId="2D530EF3" w14:textId="77777777" w:rsidR="00D25E50" w:rsidRDefault="00D25E50" w:rsidP="0048315A">
      <w:pPr>
        <w:pStyle w:val="BodyText"/>
        <w:rPr>
          <w:szCs w:val="16"/>
        </w:rPr>
      </w:pPr>
    </w:p>
    <w:p w14:paraId="6671576B" w14:textId="77777777" w:rsidR="00D25E50" w:rsidRDefault="00D25E50" w:rsidP="0048315A">
      <w:pPr>
        <w:pStyle w:val="BodyText"/>
        <w:rPr>
          <w:szCs w:val="16"/>
        </w:rPr>
      </w:pPr>
    </w:p>
    <w:p w14:paraId="2533873A" w14:textId="77777777" w:rsidR="00D25E50" w:rsidRDefault="00D25E50" w:rsidP="0048315A">
      <w:pPr>
        <w:pStyle w:val="BodyText"/>
        <w:rPr>
          <w:szCs w:val="16"/>
        </w:rPr>
      </w:pPr>
    </w:p>
    <w:p w14:paraId="402557FB" w14:textId="77777777" w:rsidR="00D25E50" w:rsidRDefault="00D25E50" w:rsidP="00D25E50">
      <w:pPr>
        <w:pStyle w:val="Caption"/>
        <w:jc w:val="center"/>
      </w:pPr>
      <w:r>
        <w:rPr>
          <w:szCs w:val="16"/>
        </w:rPr>
        <w:lastRenderedPageBreak/>
        <w:t xml:space="preserve">Table 10, continued: </w:t>
      </w:r>
      <w:r>
        <w:t>Calibration Results</w:t>
      </w:r>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D25E50" w:rsidRPr="00A315D3" w14:paraId="27749A92" w14:textId="77777777" w:rsidTr="00464B28">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389B67E4" w14:textId="77777777" w:rsidR="00D25E50" w:rsidRPr="00822698" w:rsidRDefault="00D25E50" w:rsidP="00822698">
            <w:pPr>
              <w:spacing w:line="240" w:lineRule="auto"/>
              <w:jc w:val="center"/>
              <w:rPr>
                <w:rFonts w:eastAsia="Times New Roman" w:cs="Times New Roman"/>
                <w:kern w:val="0"/>
                <w:szCs w:val="20"/>
              </w:rPr>
            </w:pPr>
            <w:r w:rsidRPr="00822698">
              <w:rPr>
                <w:rFonts w:eastAsia="Times New Roman" w:cs="Times New Roman"/>
                <w:kern w:val="0"/>
                <w:szCs w:val="20"/>
              </w:rPr>
              <w:t>Calibration Location</w:t>
            </w:r>
          </w:p>
        </w:tc>
        <w:tc>
          <w:tcPr>
            <w:tcW w:w="1551" w:type="dxa"/>
            <w:vMerge w:val="restart"/>
            <w:shd w:val="clear" w:color="auto" w:fill="00B5E2" w:themeFill="accent1"/>
            <w:hideMark/>
          </w:tcPr>
          <w:p w14:paraId="3CED5B36" w14:textId="77777777" w:rsidR="00D25E50" w:rsidRPr="00822698" w:rsidRDefault="00D25E50" w:rsidP="00822698">
            <w:pPr>
              <w:spacing w:line="240" w:lineRule="auto"/>
              <w:jc w:val="center"/>
              <w:rPr>
                <w:rFonts w:eastAsia="Times New Roman" w:cs="Times New Roman"/>
                <w:kern w:val="0"/>
                <w:szCs w:val="20"/>
              </w:rPr>
            </w:pPr>
            <w:r w:rsidRPr="00822698">
              <w:rPr>
                <w:rFonts w:eastAsia="Times New Roman" w:cs="Times New Roman"/>
                <w:kern w:val="0"/>
                <w:szCs w:val="20"/>
              </w:rPr>
              <w:t>Source</w:t>
            </w:r>
          </w:p>
        </w:tc>
        <w:tc>
          <w:tcPr>
            <w:tcW w:w="1440" w:type="dxa"/>
            <w:vMerge w:val="restart"/>
            <w:shd w:val="clear" w:color="auto" w:fill="00B5E2" w:themeFill="accent1"/>
          </w:tcPr>
          <w:p w14:paraId="78D10819" w14:textId="77777777" w:rsidR="00D25E50" w:rsidRPr="00BC6495" w:rsidRDefault="00D25E50" w:rsidP="00464B28">
            <w:pPr>
              <w:spacing w:line="240" w:lineRule="auto"/>
              <w:jc w:val="center"/>
              <w:rPr>
                <w:rFonts w:eastAsia="Times New Roman" w:cs="Times New Roman"/>
                <w:kern w:val="0"/>
                <w:sz w:val="20"/>
                <w:szCs w:val="20"/>
              </w:rPr>
            </w:pPr>
            <w:r>
              <w:rPr>
                <w:rFonts w:eastAsia="Times New Roman" w:cs="Times New Roman"/>
                <w:kern w:val="0"/>
                <w:szCs w:val="20"/>
              </w:rPr>
              <w:t>Model Area Name</w:t>
            </w:r>
          </w:p>
        </w:tc>
        <w:tc>
          <w:tcPr>
            <w:tcW w:w="3600" w:type="dxa"/>
            <w:gridSpan w:val="3"/>
            <w:shd w:val="clear" w:color="auto" w:fill="00B5E2" w:themeFill="accent1"/>
          </w:tcPr>
          <w:p w14:paraId="06308CFD" w14:textId="77777777" w:rsidR="00D25E50" w:rsidRPr="00BC6495" w:rsidRDefault="00D25E50" w:rsidP="00464B28">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0F9D7A97" w14:textId="77777777" w:rsidR="00D25E50" w:rsidRPr="00BC6495" w:rsidRDefault="00D25E50" w:rsidP="00464B28">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Pr>
                <w:rFonts w:eastAsia="Times New Roman" w:cs="Times New Roman"/>
                <w:kern w:val="0"/>
                <w:szCs w:val="20"/>
              </w:rPr>
              <w:t>6.1(</w:t>
            </w:r>
            <w:r w:rsidRPr="00BC6495">
              <w:rPr>
                <w:rFonts w:eastAsia="Times New Roman" w:cs="Times New Roman"/>
                <w:kern w:val="0"/>
                <w:szCs w:val="20"/>
              </w:rPr>
              <w:t>2D)</w:t>
            </w:r>
            <w:r>
              <w:rPr>
                <w:rFonts w:eastAsia="Times New Roman" w:cs="Times New Roman"/>
                <w:kern w:val="0"/>
                <w:szCs w:val="20"/>
              </w:rPr>
              <w:br/>
              <w:t>(cfs)</w:t>
            </w:r>
          </w:p>
        </w:tc>
      </w:tr>
      <w:tr w:rsidR="00D25E50" w:rsidRPr="00A315D3" w14:paraId="585329B2" w14:textId="77777777" w:rsidTr="00464B28">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3F5A90DB" w14:textId="77777777" w:rsidR="00D25E50" w:rsidRPr="00A315D3" w:rsidRDefault="00D25E50" w:rsidP="00464B28">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1073F5C8" w14:textId="77777777" w:rsidR="00D25E50" w:rsidRPr="00A315D3" w:rsidRDefault="00D25E50" w:rsidP="00464B28">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4BA8B36D" w14:textId="77777777" w:rsidR="00D25E50" w:rsidRPr="00A315D3" w:rsidRDefault="00D25E50" w:rsidP="00464B28">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21F8382A" w14:textId="77777777" w:rsidR="00D25E50" w:rsidRPr="00822698" w:rsidRDefault="00D25E50" w:rsidP="00822698">
            <w:pPr>
              <w:spacing w:line="240" w:lineRule="auto"/>
              <w:jc w:val="center"/>
              <w:rPr>
                <w:rFonts w:eastAsia="Times New Roman" w:cs="Times New Roman"/>
                <w:b/>
                <w:color w:val="FFFFFF"/>
                <w:kern w:val="0"/>
                <w:sz w:val="22"/>
                <w:szCs w:val="20"/>
              </w:rPr>
            </w:pPr>
            <w:r w:rsidRPr="00822698">
              <w:rPr>
                <w:rFonts w:eastAsia="Times New Roman" w:cs="Times New Roman"/>
                <w:b/>
                <w:color w:val="FFFFFF"/>
                <w:kern w:val="0"/>
                <w:sz w:val="22"/>
                <w:szCs w:val="20"/>
              </w:rPr>
              <w:t>Lower Limit (cfs)</w:t>
            </w:r>
          </w:p>
        </w:tc>
        <w:tc>
          <w:tcPr>
            <w:tcW w:w="1080" w:type="dxa"/>
            <w:shd w:val="clear" w:color="auto" w:fill="00B5E2" w:themeFill="accent1"/>
          </w:tcPr>
          <w:p w14:paraId="4A8F5562" w14:textId="77777777" w:rsidR="00D25E50" w:rsidRPr="00822698" w:rsidRDefault="00D25E50" w:rsidP="00822698">
            <w:pPr>
              <w:spacing w:line="240" w:lineRule="auto"/>
              <w:jc w:val="center"/>
              <w:rPr>
                <w:rFonts w:eastAsia="Times New Roman" w:cs="Times New Roman"/>
                <w:b/>
                <w:color w:val="FFFFFF"/>
                <w:kern w:val="0"/>
                <w:sz w:val="22"/>
                <w:szCs w:val="20"/>
              </w:rPr>
            </w:pPr>
            <w:r w:rsidRPr="00822698">
              <w:rPr>
                <w:rFonts w:eastAsia="Times New Roman" w:cs="Times New Roman"/>
                <w:b/>
                <w:color w:val="FFFFFF"/>
                <w:kern w:val="0"/>
                <w:sz w:val="22"/>
                <w:szCs w:val="20"/>
              </w:rPr>
              <w:t>1-percent</w:t>
            </w:r>
            <w:r w:rsidRPr="00822698">
              <w:rPr>
                <w:rFonts w:eastAsia="Times New Roman" w:cs="Times New Roman"/>
                <w:b/>
                <w:color w:val="FFFFFF"/>
                <w:kern w:val="0"/>
                <w:sz w:val="22"/>
                <w:szCs w:val="20"/>
              </w:rPr>
              <w:br/>
              <w:t>(cfs)</w:t>
            </w:r>
          </w:p>
        </w:tc>
        <w:tc>
          <w:tcPr>
            <w:tcW w:w="1170" w:type="dxa"/>
            <w:shd w:val="clear" w:color="auto" w:fill="00B5E2" w:themeFill="accent1"/>
          </w:tcPr>
          <w:p w14:paraId="77CB7E4B" w14:textId="77777777" w:rsidR="00D25E50" w:rsidRPr="00822698" w:rsidRDefault="00D25E50" w:rsidP="00822698">
            <w:pPr>
              <w:spacing w:line="240" w:lineRule="auto"/>
              <w:jc w:val="center"/>
              <w:rPr>
                <w:rFonts w:eastAsia="Times New Roman" w:cs="Times New Roman"/>
                <w:b/>
                <w:color w:val="FFFFFF"/>
                <w:kern w:val="0"/>
                <w:sz w:val="22"/>
                <w:szCs w:val="20"/>
              </w:rPr>
            </w:pPr>
            <w:r w:rsidRPr="00822698">
              <w:rPr>
                <w:rFonts w:eastAsia="Times New Roman" w:cs="Times New Roman"/>
                <w:b/>
                <w:color w:val="FFFFFF"/>
                <w:kern w:val="0"/>
                <w:sz w:val="22"/>
                <w:szCs w:val="20"/>
              </w:rPr>
              <w:t>Upper Limit (cfs)</w:t>
            </w:r>
          </w:p>
        </w:tc>
        <w:tc>
          <w:tcPr>
            <w:tcW w:w="1251" w:type="dxa"/>
            <w:vMerge/>
            <w:shd w:val="clear" w:color="auto" w:fill="0B2F77"/>
          </w:tcPr>
          <w:p w14:paraId="54B90073" w14:textId="77777777" w:rsidR="00D25E50" w:rsidRPr="00A315D3" w:rsidRDefault="00D25E50" w:rsidP="00464B28">
            <w:pPr>
              <w:tabs>
                <w:tab w:val="clear" w:pos="284"/>
              </w:tabs>
              <w:spacing w:line="240" w:lineRule="auto"/>
              <w:jc w:val="center"/>
              <w:rPr>
                <w:rFonts w:eastAsia="Times New Roman" w:cs="Times New Roman"/>
                <w:b/>
                <w:bCs/>
                <w:color w:val="FFFFFF"/>
                <w:kern w:val="0"/>
                <w:szCs w:val="20"/>
              </w:rPr>
            </w:pPr>
          </w:p>
        </w:tc>
      </w:tr>
      <w:tr w:rsidR="00D25E50" w:rsidRPr="00A315D3" w14:paraId="3BB73E9C" w14:textId="77777777" w:rsidTr="00464B28">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09737D6A" w14:textId="047023C7" w:rsidR="00D25E50" w:rsidRPr="00284404" w:rsidRDefault="00D25E50" w:rsidP="00464B28">
            <w:pPr>
              <w:pStyle w:val="BodyText"/>
              <w:rPr>
                <w:szCs w:val="20"/>
              </w:rPr>
            </w:pPr>
            <w:r w:rsidRPr="00284404">
              <w:rPr>
                <w:szCs w:val="20"/>
              </w:rPr>
              <w:t>UNT556 in Upper Johnson Draw</w:t>
            </w:r>
          </w:p>
        </w:tc>
        <w:tc>
          <w:tcPr>
            <w:tcW w:w="1551" w:type="dxa"/>
          </w:tcPr>
          <w:p w14:paraId="2E9F06A1" w14:textId="5D192B89" w:rsidR="00D25E50" w:rsidRPr="00284404" w:rsidRDefault="00D25E50" w:rsidP="00464B28">
            <w:pPr>
              <w:pStyle w:val="BodyText"/>
              <w:jc w:val="center"/>
              <w:rPr>
                <w:szCs w:val="20"/>
              </w:rPr>
            </w:pPr>
            <w:r w:rsidRPr="00284404">
              <w:rPr>
                <w:szCs w:val="20"/>
              </w:rPr>
              <w:t>Regression Analysis</w:t>
            </w:r>
          </w:p>
        </w:tc>
        <w:tc>
          <w:tcPr>
            <w:tcW w:w="1440" w:type="dxa"/>
          </w:tcPr>
          <w:p w14:paraId="25CE0E08" w14:textId="29A800FC" w:rsidR="00D25E50" w:rsidRPr="00284404" w:rsidRDefault="00D25E50" w:rsidP="00464B28">
            <w:pPr>
              <w:pStyle w:val="BodyText"/>
              <w:rPr>
                <w:szCs w:val="20"/>
              </w:rPr>
            </w:pPr>
            <w:r w:rsidRPr="00284404">
              <w:rPr>
                <w:szCs w:val="20"/>
              </w:rPr>
              <w:t>Upper Johnson Draw</w:t>
            </w:r>
          </w:p>
        </w:tc>
        <w:tc>
          <w:tcPr>
            <w:tcW w:w="1350" w:type="dxa"/>
          </w:tcPr>
          <w:p w14:paraId="6CFCFD94" w14:textId="2D3A91B3" w:rsidR="00D25E50" w:rsidRPr="00284404" w:rsidRDefault="00D25E50" w:rsidP="00464B28">
            <w:pPr>
              <w:jc w:val="center"/>
              <w:rPr>
                <w:szCs w:val="20"/>
              </w:rPr>
            </w:pPr>
            <w:r w:rsidRPr="00284404">
              <w:t>2,894</w:t>
            </w:r>
          </w:p>
        </w:tc>
        <w:tc>
          <w:tcPr>
            <w:tcW w:w="1080" w:type="dxa"/>
          </w:tcPr>
          <w:p w14:paraId="40990B34" w14:textId="3AF444D0" w:rsidR="00D25E50" w:rsidRPr="00284404" w:rsidRDefault="00D25E50" w:rsidP="00464B28">
            <w:pPr>
              <w:spacing w:line="240" w:lineRule="auto"/>
              <w:jc w:val="center"/>
              <w:rPr>
                <w:rFonts w:eastAsia="Times New Roman" w:cs="Times New Roman"/>
                <w:kern w:val="0"/>
                <w:szCs w:val="20"/>
              </w:rPr>
            </w:pPr>
            <w:r w:rsidRPr="00284404">
              <w:t>5,774</w:t>
            </w:r>
          </w:p>
        </w:tc>
        <w:tc>
          <w:tcPr>
            <w:tcW w:w="1170" w:type="dxa"/>
          </w:tcPr>
          <w:p w14:paraId="4A4FAE12" w14:textId="4800AFA9" w:rsidR="00D25E50" w:rsidRPr="00284404" w:rsidRDefault="00D25E50" w:rsidP="00464B28">
            <w:pPr>
              <w:spacing w:line="240" w:lineRule="auto"/>
              <w:jc w:val="center"/>
              <w:rPr>
                <w:rFonts w:eastAsia="Times New Roman" w:cs="Times New Roman"/>
                <w:kern w:val="0"/>
                <w:szCs w:val="20"/>
              </w:rPr>
            </w:pPr>
            <w:r w:rsidRPr="00284404">
              <w:t>11,521</w:t>
            </w:r>
          </w:p>
        </w:tc>
        <w:tc>
          <w:tcPr>
            <w:tcW w:w="1251" w:type="dxa"/>
          </w:tcPr>
          <w:p w14:paraId="6DD5BCC2" w14:textId="5D5FC6E7" w:rsidR="00D25E50" w:rsidRPr="00284404" w:rsidRDefault="00D25E50" w:rsidP="00464B28">
            <w:pPr>
              <w:spacing w:line="240" w:lineRule="auto"/>
              <w:jc w:val="center"/>
              <w:rPr>
                <w:rFonts w:eastAsia="Times New Roman" w:cs="Times New Roman"/>
                <w:kern w:val="0"/>
                <w:szCs w:val="20"/>
              </w:rPr>
            </w:pPr>
            <w:r w:rsidRPr="00284404">
              <w:t>4,939</w:t>
            </w:r>
          </w:p>
        </w:tc>
      </w:tr>
      <w:tr w:rsidR="00D25E50" w:rsidRPr="00A315D3" w14:paraId="407D9B4F" w14:textId="77777777" w:rsidTr="00464B28">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7FE9C24E" w14:textId="3E5E63F6" w:rsidR="00D25E50" w:rsidRPr="00284404" w:rsidRDefault="00D25E50" w:rsidP="00464B28">
            <w:pPr>
              <w:pStyle w:val="BodyText"/>
              <w:rPr>
                <w:szCs w:val="20"/>
              </w:rPr>
            </w:pPr>
            <w:r w:rsidRPr="00807333">
              <w:rPr>
                <w:szCs w:val="20"/>
              </w:rPr>
              <w:t>UNT561 in Upper Johnson Draw</w:t>
            </w:r>
          </w:p>
        </w:tc>
        <w:tc>
          <w:tcPr>
            <w:tcW w:w="1551" w:type="dxa"/>
          </w:tcPr>
          <w:p w14:paraId="45D03028" w14:textId="462D9841" w:rsidR="00D25E50" w:rsidRPr="00284404" w:rsidRDefault="00D25E50" w:rsidP="00464B28">
            <w:pPr>
              <w:pStyle w:val="BodyText"/>
              <w:jc w:val="center"/>
              <w:rPr>
                <w:szCs w:val="20"/>
              </w:rPr>
            </w:pPr>
            <w:r w:rsidRPr="00807333">
              <w:rPr>
                <w:szCs w:val="20"/>
              </w:rPr>
              <w:t>Regression Analysis</w:t>
            </w:r>
          </w:p>
        </w:tc>
        <w:tc>
          <w:tcPr>
            <w:tcW w:w="1440" w:type="dxa"/>
          </w:tcPr>
          <w:p w14:paraId="5ED4581B" w14:textId="5E36BED1" w:rsidR="00D25E50" w:rsidRPr="00284404" w:rsidRDefault="00D25E50" w:rsidP="00464B28">
            <w:pPr>
              <w:pStyle w:val="BodyText"/>
              <w:rPr>
                <w:szCs w:val="20"/>
              </w:rPr>
            </w:pPr>
            <w:r w:rsidRPr="00807333">
              <w:rPr>
                <w:szCs w:val="20"/>
              </w:rPr>
              <w:t>Upper Johnson Draw</w:t>
            </w:r>
          </w:p>
        </w:tc>
        <w:tc>
          <w:tcPr>
            <w:tcW w:w="1350" w:type="dxa"/>
          </w:tcPr>
          <w:p w14:paraId="1344DB07" w14:textId="75434385" w:rsidR="00D25E50" w:rsidRPr="00284404" w:rsidRDefault="00D25E50" w:rsidP="00464B28">
            <w:pPr>
              <w:jc w:val="center"/>
              <w:rPr>
                <w:szCs w:val="20"/>
              </w:rPr>
            </w:pPr>
            <w:r w:rsidRPr="00807333">
              <w:t>3,334</w:t>
            </w:r>
          </w:p>
        </w:tc>
        <w:tc>
          <w:tcPr>
            <w:tcW w:w="1080" w:type="dxa"/>
          </w:tcPr>
          <w:p w14:paraId="53935F81" w14:textId="30823F3A" w:rsidR="00D25E50" w:rsidRPr="00284404" w:rsidRDefault="00D25E50" w:rsidP="00464B28">
            <w:pPr>
              <w:spacing w:line="240" w:lineRule="auto"/>
              <w:jc w:val="center"/>
              <w:rPr>
                <w:rFonts w:eastAsia="Times New Roman" w:cs="Times New Roman"/>
                <w:kern w:val="0"/>
                <w:szCs w:val="20"/>
              </w:rPr>
            </w:pPr>
            <w:r w:rsidRPr="00807333">
              <w:t>6,652</w:t>
            </w:r>
          </w:p>
        </w:tc>
        <w:tc>
          <w:tcPr>
            <w:tcW w:w="1170" w:type="dxa"/>
          </w:tcPr>
          <w:p w14:paraId="57C3A809" w14:textId="0FC05BEE" w:rsidR="00D25E50" w:rsidRPr="00284404" w:rsidRDefault="00D25E50" w:rsidP="00464B28">
            <w:pPr>
              <w:spacing w:line="240" w:lineRule="auto"/>
              <w:jc w:val="center"/>
              <w:rPr>
                <w:rFonts w:eastAsia="Times New Roman" w:cs="Times New Roman"/>
                <w:kern w:val="0"/>
                <w:szCs w:val="20"/>
              </w:rPr>
            </w:pPr>
            <w:r w:rsidRPr="00807333">
              <w:t>13,272</w:t>
            </w:r>
          </w:p>
        </w:tc>
        <w:tc>
          <w:tcPr>
            <w:tcW w:w="1251" w:type="dxa"/>
          </w:tcPr>
          <w:p w14:paraId="081248C0" w14:textId="6193745A" w:rsidR="00D25E50" w:rsidRPr="00284404" w:rsidRDefault="00D25E50" w:rsidP="00464B28">
            <w:pPr>
              <w:spacing w:line="240" w:lineRule="auto"/>
              <w:jc w:val="center"/>
              <w:rPr>
                <w:rFonts w:eastAsia="Times New Roman" w:cs="Times New Roman"/>
                <w:kern w:val="0"/>
                <w:szCs w:val="20"/>
              </w:rPr>
            </w:pPr>
            <w:r w:rsidRPr="00807333">
              <w:t>7,997</w:t>
            </w:r>
          </w:p>
        </w:tc>
      </w:tr>
      <w:tr w:rsidR="00D25E50" w:rsidRPr="00E32434" w14:paraId="79DB99C3" w14:textId="77777777" w:rsidTr="00464B28">
        <w:trPr>
          <w:cnfStyle w:val="000000010000" w:firstRow="0" w:lastRow="0" w:firstColumn="0" w:lastColumn="0" w:oddVBand="0" w:evenVBand="0" w:oddHBand="0" w:evenHBand="1" w:firstRowFirstColumn="0" w:firstRowLastColumn="0" w:lastRowFirstColumn="0" w:lastRowLastColumn="0"/>
          <w:trHeight w:val="692"/>
          <w:jc w:val="center"/>
        </w:trPr>
        <w:tc>
          <w:tcPr>
            <w:tcW w:w="1500" w:type="dxa"/>
          </w:tcPr>
          <w:p w14:paraId="2DBBE9F6" w14:textId="70E3980E" w:rsidR="00D25E50" w:rsidRPr="00284404" w:rsidRDefault="00D25E50" w:rsidP="00464B28">
            <w:pPr>
              <w:pStyle w:val="BodyText"/>
              <w:rPr>
                <w:szCs w:val="20"/>
              </w:rPr>
            </w:pPr>
            <w:r w:rsidRPr="00807333">
              <w:rPr>
                <w:szCs w:val="20"/>
              </w:rPr>
              <w:t>UNT739 in Upper Johnson Draw</w:t>
            </w:r>
          </w:p>
        </w:tc>
        <w:tc>
          <w:tcPr>
            <w:tcW w:w="1551" w:type="dxa"/>
          </w:tcPr>
          <w:p w14:paraId="1D0B480E" w14:textId="664D387C" w:rsidR="00D25E50" w:rsidRPr="00284404" w:rsidRDefault="00D25E50" w:rsidP="00464B28">
            <w:pPr>
              <w:pStyle w:val="BodyText"/>
              <w:jc w:val="center"/>
              <w:rPr>
                <w:szCs w:val="20"/>
              </w:rPr>
            </w:pPr>
            <w:r w:rsidRPr="00807333">
              <w:rPr>
                <w:szCs w:val="20"/>
              </w:rPr>
              <w:t>Regression Analysis</w:t>
            </w:r>
          </w:p>
        </w:tc>
        <w:tc>
          <w:tcPr>
            <w:tcW w:w="1440" w:type="dxa"/>
          </w:tcPr>
          <w:p w14:paraId="54D7F1B7" w14:textId="3B7CE05D" w:rsidR="00D25E50" w:rsidRPr="00284404" w:rsidRDefault="00D25E50" w:rsidP="00464B28">
            <w:pPr>
              <w:pStyle w:val="BodyText"/>
              <w:rPr>
                <w:szCs w:val="20"/>
              </w:rPr>
            </w:pPr>
            <w:r w:rsidRPr="00807333">
              <w:rPr>
                <w:szCs w:val="20"/>
              </w:rPr>
              <w:t>Upper Johnson Draw</w:t>
            </w:r>
          </w:p>
        </w:tc>
        <w:tc>
          <w:tcPr>
            <w:tcW w:w="1350" w:type="dxa"/>
          </w:tcPr>
          <w:p w14:paraId="7B60CEE5" w14:textId="40B8182B" w:rsidR="00D25E50" w:rsidRPr="00284404" w:rsidRDefault="00D25E50" w:rsidP="00464B28">
            <w:pPr>
              <w:jc w:val="center"/>
              <w:rPr>
                <w:szCs w:val="20"/>
              </w:rPr>
            </w:pPr>
            <w:r w:rsidRPr="00807333">
              <w:t>1,771</w:t>
            </w:r>
          </w:p>
        </w:tc>
        <w:tc>
          <w:tcPr>
            <w:tcW w:w="1080" w:type="dxa"/>
          </w:tcPr>
          <w:p w14:paraId="4BEE2A17" w14:textId="7183EEED" w:rsidR="00D25E50" w:rsidRPr="00284404" w:rsidRDefault="00D25E50" w:rsidP="00464B28">
            <w:pPr>
              <w:spacing w:line="240" w:lineRule="auto"/>
              <w:jc w:val="center"/>
              <w:rPr>
                <w:rFonts w:eastAsia="Times New Roman" w:cs="Times New Roman"/>
                <w:kern w:val="0"/>
                <w:szCs w:val="20"/>
              </w:rPr>
            </w:pPr>
            <w:r w:rsidRPr="00807333">
              <w:t>3,533</w:t>
            </w:r>
          </w:p>
        </w:tc>
        <w:tc>
          <w:tcPr>
            <w:tcW w:w="1170" w:type="dxa"/>
          </w:tcPr>
          <w:p w14:paraId="0AD19AC9" w14:textId="6D71FAF9" w:rsidR="00D25E50" w:rsidRPr="00284404" w:rsidRDefault="00D25E50" w:rsidP="00464B28">
            <w:pPr>
              <w:spacing w:line="240" w:lineRule="auto"/>
              <w:jc w:val="center"/>
              <w:rPr>
                <w:rFonts w:eastAsia="Times New Roman" w:cs="Times New Roman"/>
                <w:kern w:val="0"/>
                <w:szCs w:val="20"/>
              </w:rPr>
            </w:pPr>
            <w:r w:rsidRPr="00807333">
              <w:t>7,049</w:t>
            </w:r>
          </w:p>
        </w:tc>
        <w:tc>
          <w:tcPr>
            <w:tcW w:w="1251" w:type="dxa"/>
          </w:tcPr>
          <w:p w14:paraId="262BD01C" w14:textId="48B60C7B" w:rsidR="00D25E50" w:rsidRPr="00284404" w:rsidRDefault="00D25E50" w:rsidP="00464B28">
            <w:pPr>
              <w:spacing w:line="240" w:lineRule="auto"/>
              <w:jc w:val="center"/>
              <w:rPr>
                <w:rFonts w:eastAsia="Times New Roman" w:cs="Times New Roman"/>
                <w:kern w:val="0"/>
                <w:szCs w:val="20"/>
              </w:rPr>
            </w:pPr>
            <w:r w:rsidRPr="00807333">
              <w:t>2,554</w:t>
            </w:r>
          </w:p>
        </w:tc>
      </w:tr>
      <w:tr w:rsidR="00D25E50" w:rsidRPr="00A315D3" w14:paraId="529F292C" w14:textId="77777777" w:rsidTr="00464B28">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78A6B4A3" w14:textId="0B09A56D" w:rsidR="00D25E50" w:rsidRPr="00284404" w:rsidRDefault="00D25E50" w:rsidP="00464B28">
            <w:pPr>
              <w:pStyle w:val="BodyText"/>
              <w:rPr>
                <w:szCs w:val="20"/>
              </w:rPr>
            </w:pPr>
            <w:r w:rsidRPr="00807333">
              <w:rPr>
                <w:szCs w:val="20"/>
              </w:rPr>
              <w:t>UNT496 in Upper Johnson Draw</w:t>
            </w:r>
          </w:p>
        </w:tc>
        <w:tc>
          <w:tcPr>
            <w:tcW w:w="1551" w:type="dxa"/>
          </w:tcPr>
          <w:p w14:paraId="2E6CD983" w14:textId="0C1BF8CE" w:rsidR="00D25E50" w:rsidRPr="00284404" w:rsidRDefault="00D25E50" w:rsidP="00464B28">
            <w:pPr>
              <w:pStyle w:val="BodyText"/>
              <w:jc w:val="center"/>
              <w:rPr>
                <w:szCs w:val="20"/>
              </w:rPr>
            </w:pPr>
            <w:r w:rsidRPr="00807333">
              <w:rPr>
                <w:szCs w:val="20"/>
              </w:rPr>
              <w:t>Regression Analysis</w:t>
            </w:r>
          </w:p>
        </w:tc>
        <w:tc>
          <w:tcPr>
            <w:tcW w:w="1440" w:type="dxa"/>
          </w:tcPr>
          <w:p w14:paraId="20E139A7" w14:textId="28249EC6" w:rsidR="00D25E50" w:rsidRPr="00284404" w:rsidRDefault="00D25E50" w:rsidP="00464B28">
            <w:pPr>
              <w:pStyle w:val="BodyText"/>
              <w:rPr>
                <w:szCs w:val="20"/>
              </w:rPr>
            </w:pPr>
            <w:r w:rsidRPr="00807333">
              <w:rPr>
                <w:szCs w:val="20"/>
              </w:rPr>
              <w:t>Upper Johnson Draw</w:t>
            </w:r>
          </w:p>
        </w:tc>
        <w:tc>
          <w:tcPr>
            <w:tcW w:w="1350" w:type="dxa"/>
          </w:tcPr>
          <w:p w14:paraId="7B6D84F2" w14:textId="1FEBE4A7" w:rsidR="00D25E50" w:rsidRPr="00284404" w:rsidRDefault="00D25E50" w:rsidP="00464B28">
            <w:pPr>
              <w:jc w:val="center"/>
              <w:rPr>
                <w:szCs w:val="20"/>
              </w:rPr>
            </w:pPr>
            <w:r w:rsidRPr="00807333">
              <w:t>7,321</w:t>
            </w:r>
          </w:p>
        </w:tc>
        <w:tc>
          <w:tcPr>
            <w:tcW w:w="1080" w:type="dxa"/>
          </w:tcPr>
          <w:p w14:paraId="33922A7B" w14:textId="37AFA286" w:rsidR="00D25E50" w:rsidRPr="00284404" w:rsidRDefault="00D25E50" w:rsidP="00464B28">
            <w:pPr>
              <w:spacing w:line="240" w:lineRule="auto"/>
              <w:jc w:val="center"/>
              <w:rPr>
                <w:rFonts w:eastAsia="Times New Roman" w:cs="Times New Roman"/>
                <w:kern w:val="0"/>
                <w:szCs w:val="20"/>
              </w:rPr>
            </w:pPr>
            <w:r w:rsidRPr="00807333">
              <w:t>14,607</w:t>
            </w:r>
          </w:p>
        </w:tc>
        <w:tc>
          <w:tcPr>
            <w:tcW w:w="1170" w:type="dxa"/>
          </w:tcPr>
          <w:p w14:paraId="09748030" w14:textId="67FACFEF" w:rsidR="00D25E50" w:rsidRPr="00284404" w:rsidRDefault="00D25E50" w:rsidP="00464B28">
            <w:pPr>
              <w:spacing w:line="240" w:lineRule="auto"/>
              <w:jc w:val="center"/>
              <w:rPr>
                <w:rFonts w:eastAsia="Times New Roman" w:cs="Times New Roman"/>
                <w:kern w:val="0"/>
                <w:szCs w:val="20"/>
              </w:rPr>
            </w:pPr>
            <w:r w:rsidRPr="00807333">
              <w:t>29,145</w:t>
            </w:r>
          </w:p>
        </w:tc>
        <w:tc>
          <w:tcPr>
            <w:tcW w:w="1251" w:type="dxa"/>
          </w:tcPr>
          <w:p w14:paraId="55665A33" w14:textId="1C07FB30" w:rsidR="00D25E50" w:rsidRPr="00284404" w:rsidRDefault="00D25E50" w:rsidP="00464B28">
            <w:pPr>
              <w:spacing w:line="240" w:lineRule="auto"/>
              <w:jc w:val="center"/>
              <w:rPr>
                <w:rFonts w:eastAsia="Times New Roman" w:cs="Times New Roman"/>
                <w:kern w:val="0"/>
                <w:szCs w:val="20"/>
              </w:rPr>
            </w:pPr>
            <w:r w:rsidRPr="00807333">
              <w:t>16,394</w:t>
            </w:r>
          </w:p>
        </w:tc>
      </w:tr>
    </w:tbl>
    <w:p w14:paraId="32DB3416" w14:textId="77777777" w:rsidR="00D25E50" w:rsidRDefault="00D25E50" w:rsidP="0048315A">
      <w:pPr>
        <w:pStyle w:val="BodyText"/>
        <w:rPr>
          <w:szCs w:val="16"/>
        </w:rPr>
      </w:pPr>
    </w:p>
    <w:p w14:paraId="2711E464" w14:textId="696E921C" w:rsidR="005E0FAA" w:rsidRDefault="005C04C0" w:rsidP="0048315A">
      <w:pPr>
        <w:pStyle w:val="BodyText"/>
        <w:rPr>
          <w:szCs w:val="16"/>
        </w:rPr>
      </w:pPr>
      <w:r w:rsidRPr="001733FE">
        <w:rPr>
          <w:szCs w:val="16"/>
        </w:rPr>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22688E">
        <w:t xml:space="preserve">Figure </w:t>
      </w:r>
      <w:r w:rsidR="0022688E">
        <w:rPr>
          <w:noProof/>
        </w:rPr>
        <w:t>15</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9A469A">
        <w:rPr>
          <w:szCs w:val="16"/>
        </w:rPr>
        <w:t>Johnson Draw</w:t>
      </w:r>
      <w:r w:rsidR="00A91F0D" w:rsidRPr="001733FE">
        <w:rPr>
          <w:szCs w:val="16"/>
        </w:rPr>
        <w:t xml:space="preserve">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546848">
        <w:rPr>
          <w:szCs w:val="16"/>
        </w:rPr>
        <w:t xml:space="preserve">Nine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74738646" w14:textId="5E1951C6" w:rsidR="00D55F6F" w:rsidRDefault="00D25E50" w:rsidP="008B119C">
      <w:pPr>
        <w:pStyle w:val="BodyText"/>
        <w:keepNext/>
        <w:jc w:val="center"/>
      </w:pPr>
      <w:r>
        <w:rPr>
          <w:noProof/>
        </w:rPr>
        <w:drawing>
          <wp:inline distT="0" distB="0" distL="0" distR="0" wp14:anchorId="0C62F82B" wp14:editId="440060F0">
            <wp:extent cx="5943600" cy="3317875"/>
            <wp:effectExtent l="0" t="0" r="19050" b="15875"/>
            <wp:docPr id="20" name="Chart 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8AE82DF" w14:textId="76AC5797" w:rsidR="00D472A6" w:rsidRDefault="00D55F6F" w:rsidP="001A0D62">
      <w:pPr>
        <w:pStyle w:val="Caption"/>
        <w:jc w:val="center"/>
      </w:pPr>
      <w:bookmarkStart w:id="93" w:name="_Ref61266175"/>
      <w:bookmarkStart w:id="94" w:name="_Toc112102260"/>
      <w:r>
        <w:t xml:space="preserve">Figure </w:t>
      </w:r>
      <w:r>
        <w:fldChar w:fldCharType="begin"/>
      </w:r>
      <w:r>
        <w:instrText xml:space="preserve"> SEQ Figure \* ARABIC </w:instrText>
      </w:r>
      <w:r>
        <w:fldChar w:fldCharType="separate"/>
      </w:r>
      <w:r w:rsidR="0022688E">
        <w:rPr>
          <w:noProof/>
        </w:rPr>
        <w:t>15</w:t>
      </w:r>
      <w:r>
        <w:fldChar w:fldCharType="end"/>
      </w:r>
      <w:bookmarkEnd w:id="93"/>
      <w:r>
        <w:t xml:space="preserve">: </w:t>
      </w:r>
      <w:r w:rsidR="005C04C0">
        <w:t>Calibration Comparison</w:t>
      </w:r>
      <w:bookmarkEnd w:id="94"/>
      <w:r w:rsidR="005C04C0">
        <w:t xml:space="preserve"> </w:t>
      </w:r>
    </w:p>
    <w:p w14:paraId="082A713A" w14:textId="77777777" w:rsidR="006871DA" w:rsidRDefault="006871DA" w:rsidP="006871DA">
      <w:pPr>
        <w:pStyle w:val="BodyText"/>
      </w:pPr>
    </w:p>
    <w:p w14:paraId="5D93B718" w14:textId="77777777" w:rsidR="00D25E50" w:rsidRPr="006871DA" w:rsidRDefault="00D25E50" w:rsidP="006871DA">
      <w:pPr>
        <w:pStyle w:val="BodyText"/>
      </w:pPr>
    </w:p>
    <w:p w14:paraId="26A5161B" w14:textId="77862C4D" w:rsidR="00AD6178" w:rsidRDefault="00AD6178" w:rsidP="00AD6178">
      <w:pPr>
        <w:pStyle w:val="Heading2"/>
      </w:pPr>
      <w:bookmarkStart w:id="95" w:name="_Toc112102227"/>
      <w:r>
        <w:lastRenderedPageBreak/>
        <w:t>Challenges</w:t>
      </w:r>
      <w:bookmarkEnd w:id="95"/>
      <w:r>
        <w:t xml:space="preserve"> </w:t>
      </w:r>
    </w:p>
    <w:p w14:paraId="2327B918" w14:textId="42FAD150" w:rsidR="00B12BC6" w:rsidRDefault="00B12BC6" w:rsidP="001D03B0">
      <w:pPr>
        <w:pStyle w:val="BodyText"/>
      </w:pPr>
      <w:r>
        <w:t xml:space="preserve">A considerable challenge for the </w:t>
      </w:r>
      <w:r w:rsidR="009A469A">
        <w:t>Johnson Draw</w:t>
      </w:r>
      <w:r>
        <w:t xml:space="preserve"> watershed was the size of the HUC8 basin. In order to create this model without creating runtime or cell number issues, it was decided that the watershed would be split into </w:t>
      </w:r>
      <w:r w:rsidR="00F357C2">
        <w:t>four</w:t>
      </w:r>
      <w:r>
        <w:t xml:space="preserve"> working models. The outflow from the upstream model</w:t>
      </w:r>
      <w:r w:rsidR="00F357C2">
        <w:t>s</w:t>
      </w:r>
      <w:r>
        <w:t xml:space="preserve"> </w:t>
      </w:r>
      <w:r w:rsidR="00F357C2">
        <w:t>were</w:t>
      </w:r>
      <w:r>
        <w:t xml:space="preserve"> then used as an inflow boundary condition to the downstream model.</w:t>
      </w:r>
      <w:r w:rsidR="00C024F9">
        <w:t xml:space="preserve"> Establishing reasonable flow exchange and water surface elevation tie-ins between</w:t>
      </w:r>
      <w:r w:rsidR="00784774">
        <w:t xml:space="preserve"> these model areas prov</w:t>
      </w:r>
      <w:r w:rsidR="00C024F9">
        <w:t>ed challenging and should be considered as a significant portion of the effort if future model enhancements or revisions are undertaken.</w:t>
      </w:r>
      <w:r>
        <w:t xml:space="preserve"> </w:t>
      </w:r>
      <w:r w:rsidR="00075D2E">
        <w:t xml:space="preserve">The HUC-8 has considerable amount of playas which make the modeling challenging. </w:t>
      </w:r>
      <w:r>
        <w:t xml:space="preserve">The </w:t>
      </w:r>
      <w:r w:rsidR="00075D2E">
        <w:t>area</w:t>
      </w:r>
      <w:r>
        <w:t xml:space="preserve"> also included a large urbanized area</w:t>
      </w:r>
      <w:r w:rsidR="00546848">
        <w:t>,</w:t>
      </w:r>
      <w:r w:rsidR="00784774">
        <w:t xml:space="preserve"> the cities of</w:t>
      </w:r>
      <w:r w:rsidR="00546848">
        <w:t xml:space="preserve"> Odessa and Midland</w:t>
      </w:r>
      <w:r w:rsidR="00AE5561">
        <w:t xml:space="preserve">. </w:t>
      </w:r>
    </w:p>
    <w:p w14:paraId="46E3BC61" w14:textId="7481277E" w:rsidR="00D76176" w:rsidRDefault="00D76176" w:rsidP="001D03B0">
      <w:pPr>
        <w:pStyle w:val="BodyText"/>
      </w:pPr>
      <w:r>
        <w:t xml:space="preserve">Within the watershed, there are several populated areas and agricultural fields that appear to be trapping water which prevents runoff from reaching the channel in the model.Various v-notches were applied to represent cross culverts and improve conveyance. </w:t>
      </w:r>
      <w:r w:rsidR="00C024F9" w:rsidRPr="00B621D8">
        <w:rPr>
          <w:color w:val="000000" w:themeColor="text1"/>
        </w:rPr>
        <w:t>Further detail and study of the flow patterns and likely runoff conveyance would be recommended as part of a future study if more detailed flood risk informa</w:t>
      </w:r>
      <w:r w:rsidR="00C024F9">
        <w:rPr>
          <w:color w:val="000000" w:themeColor="text1"/>
        </w:rPr>
        <w:t>tion was needed in these areas. In addition, s</w:t>
      </w:r>
      <w:r>
        <w:t>everal breaklines and refinement regions increased the total number of cells and thereby increasing the model runtime.</w:t>
      </w:r>
      <w:r w:rsidR="0095040D">
        <w:t xml:space="preserve"> </w:t>
      </w:r>
    </w:p>
    <w:p w14:paraId="58A56F8F" w14:textId="77777777" w:rsidR="00D76176" w:rsidRDefault="00AD6178" w:rsidP="00AD6178">
      <w:pPr>
        <w:pStyle w:val="Heading2"/>
      </w:pPr>
      <w:bookmarkStart w:id="96" w:name="_Toc112102228"/>
      <w:r>
        <w:t>Recommendations</w:t>
      </w:r>
      <w:bookmarkEnd w:id="96"/>
    </w:p>
    <w:p w14:paraId="515C757B" w14:textId="77777777" w:rsidR="00D76176" w:rsidRDefault="00D76176" w:rsidP="00D76176">
      <w:pPr>
        <w:pStyle w:val="BodyText"/>
      </w:pPr>
      <w:bookmarkStart w:id="97"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8" w:name="_Toc456175435"/>
      <w:bookmarkStart w:id="99" w:name="_Toc456176054"/>
      <w:bookmarkStart w:id="100" w:name="_Toc455987085"/>
      <w:bookmarkStart w:id="101" w:name="_Toc455992949"/>
      <w:bookmarkStart w:id="102" w:name="_Toc455994051"/>
      <w:bookmarkStart w:id="103" w:name="_Toc456005458"/>
      <w:bookmarkStart w:id="104" w:name="_Toc456175436"/>
      <w:bookmarkStart w:id="105" w:name="_Toc456176055"/>
      <w:bookmarkStart w:id="106" w:name="_Toc455987086"/>
      <w:bookmarkStart w:id="107" w:name="_Toc455992950"/>
      <w:bookmarkStart w:id="108" w:name="_Toc455994052"/>
      <w:bookmarkStart w:id="109" w:name="_Toc456005459"/>
      <w:bookmarkStart w:id="110" w:name="_Toc456175437"/>
      <w:bookmarkStart w:id="111" w:name="_Toc456176056"/>
      <w:bookmarkStart w:id="112" w:name="_Toc455987087"/>
      <w:bookmarkStart w:id="113" w:name="_Toc455992951"/>
      <w:bookmarkStart w:id="114" w:name="_Toc455994053"/>
      <w:bookmarkStart w:id="115" w:name="_Toc456005460"/>
      <w:bookmarkStart w:id="116" w:name="_Toc456175438"/>
      <w:bookmarkStart w:id="117" w:name="_Toc456176057"/>
      <w:bookmarkStart w:id="118" w:name="_Toc455987088"/>
      <w:bookmarkStart w:id="119" w:name="_Toc455992952"/>
      <w:bookmarkStart w:id="120" w:name="_Toc455994054"/>
      <w:bookmarkStart w:id="121" w:name="_Toc456005461"/>
      <w:bookmarkStart w:id="122" w:name="_Toc456175439"/>
      <w:bookmarkStart w:id="123" w:name="_Toc456176058"/>
      <w:bookmarkStart w:id="124" w:name="_Toc455987089"/>
      <w:bookmarkStart w:id="125" w:name="_Toc455992953"/>
      <w:bookmarkStart w:id="126" w:name="_Toc455994055"/>
      <w:bookmarkStart w:id="127" w:name="_Toc456005462"/>
      <w:bookmarkStart w:id="128" w:name="_Toc456175440"/>
      <w:bookmarkStart w:id="129" w:name="_Toc456176059"/>
      <w:bookmarkStart w:id="130" w:name="_Toc455987090"/>
      <w:bookmarkStart w:id="131" w:name="_Toc455992954"/>
      <w:bookmarkStart w:id="132" w:name="_Toc455994056"/>
      <w:bookmarkStart w:id="133" w:name="_Toc456005463"/>
      <w:bookmarkStart w:id="134" w:name="_Toc456175441"/>
      <w:bookmarkStart w:id="135" w:name="_Toc456176060"/>
      <w:bookmarkStart w:id="136" w:name="_Toc455987091"/>
      <w:bookmarkStart w:id="137" w:name="_Toc455992955"/>
      <w:bookmarkStart w:id="138" w:name="_Toc455994057"/>
      <w:bookmarkStart w:id="139" w:name="_Toc456005464"/>
      <w:bookmarkStart w:id="140" w:name="_Toc456175442"/>
      <w:bookmarkStart w:id="141" w:name="_Toc456176061"/>
      <w:bookmarkStart w:id="142" w:name="_Toc455987092"/>
      <w:bookmarkStart w:id="143" w:name="_Toc455992956"/>
      <w:bookmarkStart w:id="144" w:name="_Toc455994058"/>
      <w:bookmarkStart w:id="145" w:name="_Toc456005465"/>
      <w:bookmarkStart w:id="146" w:name="_Toc456175443"/>
      <w:bookmarkStart w:id="147" w:name="_Toc456176062"/>
      <w:bookmarkStart w:id="148" w:name="_Toc455987093"/>
      <w:bookmarkStart w:id="149" w:name="_Toc455992957"/>
      <w:bookmarkStart w:id="150" w:name="_Toc455994059"/>
      <w:bookmarkStart w:id="151" w:name="_Toc456005466"/>
      <w:bookmarkStart w:id="152" w:name="_Toc456175444"/>
      <w:bookmarkStart w:id="153" w:name="_Toc456176063"/>
      <w:bookmarkStart w:id="154" w:name="_Toc455987094"/>
      <w:bookmarkStart w:id="155" w:name="_Toc455992958"/>
      <w:bookmarkStart w:id="156" w:name="_Toc455994060"/>
      <w:bookmarkStart w:id="157" w:name="_Toc456005467"/>
      <w:bookmarkStart w:id="158" w:name="_Toc456175445"/>
      <w:bookmarkStart w:id="159" w:name="_Toc456176064"/>
      <w:bookmarkStart w:id="160" w:name="_Toc455987095"/>
      <w:bookmarkStart w:id="161" w:name="_Toc455992959"/>
      <w:bookmarkStart w:id="162" w:name="_Toc455994061"/>
      <w:bookmarkStart w:id="163" w:name="_Toc456005468"/>
      <w:bookmarkStart w:id="164" w:name="_Toc456175446"/>
      <w:bookmarkStart w:id="165" w:name="_Toc456176065"/>
      <w:bookmarkStart w:id="166" w:name="_Toc455987096"/>
      <w:bookmarkStart w:id="167" w:name="_Toc455992960"/>
      <w:bookmarkStart w:id="168" w:name="_Toc455994062"/>
      <w:bookmarkStart w:id="169" w:name="_Toc456005469"/>
      <w:bookmarkStart w:id="170" w:name="_Toc456175447"/>
      <w:bookmarkStart w:id="171" w:name="_Toc456176066"/>
      <w:bookmarkStart w:id="172" w:name="_Toc455987097"/>
      <w:bookmarkStart w:id="173" w:name="_Toc455992961"/>
      <w:bookmarkStart w:id="174" w:name="_Toc455994063"/>
      <w:bookmarkStart w:id="175" w:name="_Toc456005470"/>
      <w:bookmarkStart w:id="176" w:name="_Toc456175448"/>
      <w:bookmarkStart w:id="177" w:name="_Toc456176067"/>
      <w:bookmarkStart w:id="178" w:name="_Toc455987098"/>
      <w:bookmarkStart w:id="179" w:name="_Toc455992962"/>
      <w:bookmarkStart w:id="180" w:name="_Toc455994064"/>
      <w:bookmarkStart w:id="181" w:name="_Toc456005471"/>
      <w:bookmarkStart w:id="182" w:name="_Toc456175449"/>
      <w:bookmarkStart w:id="183" w:name="_Toc456176068"/>
      <w:bookmarkStart w:id="184" w:name="_Toc455987099"/>
      <w:bookmarkStart w:id="185" w:name="_Toc455992963"/>
      <w:bookmarkStart w:id="186" w:name="_Toc455994065"/>
      <w:bookmarkStart w:id="187" w:name="_Toc456005472"/>
      <w:bookmarkStart w:id="188" w:name="_Toc456175450"/>
      <w:bookmarkStart w:id="189" w:name="_Toc456176069"/>
      <w:bookmarkStart w:id="190" w:name="_Toc455987100"/>
      <w:bookmarkStart w:id="191" w:name="_Toc455992964"/>
      <w:bookmarkStart w:id="192" w:name="_Toc455994066"/>
      <w:bookmarkStart w:id="193" w:name="_Toc456005473"/>
      <w:bookmarkStart w:id="194" w:name="_Toc456175451"/>
      <w:bookmarkStart w:id="195" w:name="_Toc456176070"/>
      <w:bookmarkStart w:id="196" w:name="_Toc455987101"/>
      <w:bookmarkStart w:id="197" w:name="_Toc455992965"/>
      <w:bookmarkStart w:id="198" w:name="_Toc455994067"/>
      <w:bookmarkStart w:id="199" w:name="_Toc456005474"/>
      <w:bookmarkStart w:id="200" w:name="_Toc456175452"/>
      <w:bookmarkStart w:id="201" w:name="_Toc456176071"/>
      <w:bookmarkStart w:id="202" w:name="_Toc455987102"/>
      <w:bookmarkStart w:id="203" w:name="_Toc455992966"/>
      <w:bookmarkStart w:id="204" w:name="_Toc455994068"/>
      <w:bookmarkStart w:id="205" w:name="_Toc456005475"/>
      <w:bookmarkStart w:id="206" w:name="_Toc456175453"/>
      <w:bookmarkStart w:id="207" w:name="_Toc456176072"/>
      <w:bookmarkStart w:id="208" w:name="_Toc455987103"/>
      <w:bookmarkStart w:id="209" w:name="_Toc455992967"/>
      <w:bookmarkStart w:id="210" w:name="_Toc455994069"/>
      <w:bookmarkStart w:id="211" w:name="_Toc456005476"/>
      <w:bookmarkStart w:id="212" w:name="_Toc456175454"/>
      <w:bookmarkStart w:id="213" w:name="_Toc456176073"/>
      <w:bookmarkStart w:id="214" w:name="_Toc455987104"/>
      <w:bookmarkStart w:id="215" w:name="_Toc455992968"/>
      <w:bookmarkStart w:id="216" w:name="_Toc455994070"/>
      <w:bookmarkStart w:id="217" w:name="_Toc456005477"/>
      <w:bookmarkStart w:id="218" w:name="_Toc456175455"/>
      <w:bookmarkStart w:id="219" w:name="_Toc456176074"/>
      <w:bookmarkStart w:id="220" w:name="_Toc455987105"/>
      <w:bookmarkStart w:id="221" w:name="_Toc455992969"/>
      <w:bookmarkStart w:id="222" w:name="_Toc455994071"/>
      <w:bookmarkStart w:id="223" w:name="_Toc456005478"/>
      <w:bookmarkStart w:id="224" w:name="_Toc456175456"/>
      <w:bookmarkStart w:id="225" w:name="_Toc456176075"/>
      <w:bookmarkStart w:id="226" w:name="_Toc455987106"/>
      <w:bookmarkStart w:id="227" w:name="_Toc455992970"/>
      <w:bookmarkStart w:id="228" w:name="_Toc455994072"/>
      <w:bookmarkStart w:id="229" w:name="_Toc456005479"/>
      <w:bookmarkStart w:id="230" w:name="_Toc456175457"/>
      <w:bookmarkStart w:id="231" w:name="_Toc456176076"/>
      <w:bookmarkStart w:id="232" w:name="_Toc455987107"/>
      <w:bookmarkStart w:id="233" w:name="_Toc455992971"/>
      <w:bookmarkStart w:id="234" w:name="_Toc455994073"/>
      <w:bookmarkStart w:id="235" w:name="_Toc456005480"/>
      <w:bookmarkStart w:id="236" w:name="_Toc456175458"/>
      <w:bookmarkStart w:id="237" w:name="_Toc456176077"/>
      <w:bookmarkStart w:id="238" w:name="_Toc455987108"/>
      <w:bookmarkStart w:id="239" w:name="_Toc455992972"/>
      <w:bookmarkStart w:id="240" w:name="_Toc455994074"/>
      <w:bookmarkStart w:id="241" w:name="_Toc456005481"/>
      <w:bookmarkStart w:id="242" w:name="_Toc456175459"/>
      <w:bookmarkStart w:id="243" w:name="_Toc456176078"/>
      <w:bookmarkStart w:id="244" w:name="_Toc455987109"/>
      <w:bookmarkStart w:id="245" w:name="_Toc455992973"/>
      <w:bookmarkStart w:id="246" w:name="_Toc455994075"/>
      <w:bookmarkStart w:id="247" w:name="_Toc456005482"/>
      <w:bookmarkStart w:id="248" w:name="_Toc456175460"/>
      <w:bookmarkStart w:id="249" w:name="_Toc456176079"/>
      <w:bookmarkStart w:id="250" w:name="_Toc455987110"/>
      <w:bookmarkStart w:id="251" w:name="_Toc455992974"/>
      <w:bookmarkStart w:id="252" w:name="_Toc455994076"/>
      <w:bookmarkStart w:id="253" w:name="_Toc456005483"/>
      <w:bookmarkStart w:id="254" w:name="_Toc456175461"/>
      <w:bookmarkStart w:id="255" w:name="_Toc456176080"/>
      <w:bookmarkStart w:id="256" w:name="_Toc455987111"/>
      <w:bookmarkStart w:id="257" w:name="_Toc455992975"/>
      <w:bookmarkStart w:id="258" w:name="_Toc455994077"/>
      <w:bookmarkStart w:id="259" w:name="_Toc456005484"/>
      <w:bookmarkStart w:id="260" w:name="_Toc456175462"/>
      <w:bookmarkStart w:id="261" w:name="_Toc456176081"/>
      <w:bookmarkStart w:id="262" w:name="_Toc455987112"/>
      <w:bookmarkStart w:id="263" w:name="_Toc455992976"/>
      <w:bookmarkStart w:id="264" w:name="_Toc455994078"/>
      <w:bookmarkStart w:id="265" w:name="_Toc456005485"/>
      <w:bookmarkStart w:id="266" w:name="_Toc456175463"/>
      <w:bookmarkStart w:id="267" w:name="_Toc456176082"/>
      <w:bookmarkStart w:id="268" w:name="_Toc455987113"/>
      <w:bookmarkStart w:id="269" w:name="_Toc455992977"/>
      <w:bookmarkStart w:id="270" w:name="_Toc455994079"/>
      <w:bookmarkStart w:id="271" w:name="_Toc456005486"/>
      <w:bookmarkStart w:id="272" w:name="_Toc456175464"/>
      <w:bookmarkStart w:id="273" w:name="_Toc456176083"/>
      <w:bookmarkStart w:id="274" w:name="_Toc455987114"/>
      <w:bookmarkStart w:id="275" w:name="_Toc455992978"/>
      <w:bookmarkStart w:id="276" w:name="_Toc455994080"/>
      <w:bookmarkStart w:id="277" w:name="_Toc456005487"/>
      <w:bookmarkStart w:id="278" w:name="_Toc456175465"/>
      <w:bookmarkStart w:id="279" w:name="_Toc456176084"/>
      <w:bookmarkStart w:id="280" w:name="_Toc455987115"/>
      <w:bookmarkStart w:id="281" w:name="_Toc455992979"/>
      <w:bookmarkStart w:id="282" w:name="_Toc455994081"/>
      <w:bookmarkStart w:id="283" w:name="_Toc456005488"/>
      <w:bookmarkStart w:id="284" w:name="_Toc456175466"/>
      <w:bookmarkStart w:id="285" w:name="_Toc456176085"/>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6A3C180D" w14:textId="7796CAE1" w:rsidR="00DB51AA" w:rsidRPr="00DB51AA" w:rsidRDefault="00DB51AA" w:rsidP="00DB51AA">
      <w:pPr>
        <w:pStyle w:val="BodyText"/>
      </w:pPr>
      <w:bookmarkStart w:id="286" w:name="_Toc29880995"/>
      <w:bookmarkEnd w:id="97"/>
      <w:r w:rsidRPr="00DB51AA">
        <w:t>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curve number variability. In addition, future versions of HEC-RAS are anticipated to include the capability to utilize spatially varying rainfall, which may result in additional improvements. The hydraulic model can further be improved by using a smaller cell size than 200 f</w:t>
      </w:r>
      <w:r w:rsidR="005C72F6">
        <w:t>oot</w:t>
      </w:r>
      <w:r w:rsidRPr="00DB51AA">
        <w:t xml:space="preserve"> along with adding structural and survey data for each crossing. </w:t>
      </w:r>
    </w:p>
    <w:p w14:paraId="209BC616" w14:textId="60899F4E" w:rsidR="00BA7A78" w:rsidRPr="00E209B0" w:rsidRDefault="00BA7A78" w:rsidP="00CA2219">
      <w:pPr>
        <w:pStyle w:val="Heading1"/>
        <w:numPr>
          <w:ilvl w:val="0"/>
          <w:numId w:val="21"/>
        </w:numPr>
      </w:pPr>
      <w:bookmarkStart w:id="287" w:name="_Toc112102229"/>
      <w:r w:rsidRPr="00E209B0">
        <w:t>Floodplain Mapping</w:t>
      </w:r>
      <w:bookmarkEnd w:id="286"/>
      <w:r w:rsidR="00E209B0" w:rsidRPr="00E209B0">
        <w:t xml:space="preserve"> and Effective Zone A Validation</w:t>
      </w:r>
      <w:bookmarkEnd w:id="287"/>
    </w:p>
    <w:p w14:paraId="5EEB54C6" w14:textId="7242B7F6"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88" w:name="_Toc112102230"/>
      <w:r>
        <w:t>Special Flood Hazard Area</w:t>
      </w:r>
      <w:bookmarkEnd w:id="288"/>
      <w:r w:rsidR="00BA7A78">
        <w:t xml:space="preserve"> </w:t>
      </w:r>
    </w:p>
    <w:p w14:paraId="266CF8F2" w14:textId="77777777" w:rsidR="00BA7A78" w:rsidRDefault="00BA7A78" w:rsidP="00E209B0">
      <w:pPr>
        <w:pStyle w:val="Heading3"/>
      </w:pPr>
      <w:bookmarkStart w:id="289" w:name="_Toc112102231"/>
      <w:r>
        <w:t>Model Outputs</w:t>
      </w:r>
      <w:bookmarkEnd w:id="289"/>
    </w:p>
    <w:p w14:paraId="3D9732D5" w14:textId="535881E8" w:rsidR="00BA7A78" w:rsidRDefault="00D40F97" w:rsidP="00BA7A78">
      <w:pPr>
        <w:pStyle w:val="BodyText"/>
      </w:pPr>
      <w:r>
        <w:t xml:space="preserve">The HEC acknowledged RAS Mapper may not render water surface elevation values and/or delineate inundation extent appropriately for direct use in FEMA regulatory mapping products. </w:t>
      </w:r>
      <w:r>
        <w:rPr>
          <w:rFonts w:ascii="Arial" w:eastAsia="Times New Roman" w:hAnsi="Arial" w:cs="Times New Roman"/>
        </w:rPr>
        <w:t>To maintain a high level of consistency between modeling results and final mapping, minimal map clean up was performed while maintaining identification of both fluvial and pluvial flood risk as reflected by the models.  Additional processing may be required to make the mapping products FEMA compliant</w:t>
      </w:r>
      <w:r w:rsidR="00BA7A78">
        <w:t xml:space="preserve">.  </w:t>
      </w:r>
    </w:p>
    <w:p w14:paraId="5F7CA9F2" w14:textId="77777777" w:rsidR="00453DC3" w:rsidRDefault="00453DC3" w:rsidP="00453DC3">
      <w:pPr>
        <w:pStyle w:val="Heading3"/>
      </w:pPr>
      <w:bookmarkStart w:id="290" w:name="_Toc108894111"/>
      <w:bookmarkStart w:id="291" w:name="_Toc112102232"/>
      <w:r>
        <w:t>Methodology</w:t>
      </w:r>
      <w:bookmarkEnd w:id="290"/>
      <w:bookmarkEnd w:id="291"/>
    </w:p>
    <w:p w14:paraId="4C909FD3" w14:textId="32B6A11A" w:rsidR="00453DC3" w:rsidRDefault="00453DC3" w:rsidP="00453DC3">
      <w:pPr>
        <w:rPr>
          <w:rFonts w:ascii="Arial" w:eastAsia="Times New Roman" w:hAnsi="Arial" w:cs="Times New Roman"/>
        </w:rPr>
      </w:pPr>
      <w:r w:rsidRPr="00885837">
        <w:rPr>
          <w:rStyle w:val="BodyTextChar"/>
        </w:rPr>
        <w:t>The sloping render mode plots water surface elevation (WSE) by interpolating the WSE between the 2D cell faces, producing a more continuous flood inundation extent. Depth rasters from the sloping render mode were exported for the 10-percent, 1-percent, and 0.2-percent flood events with a tolerance of 0.333333 feet because the Johnson Draw watershed is in an area categorized as ‘High Plains’ per TWDB guidelines.  To reduce the extent of disconnected flood areas, raster grid processing is used to filter and remove disconnected, small, or shallow areas of flooding by processing through the</w:t>
      </w:r>
      <w:r>
        <w:rPr>
          <w:rFonts w:ascii="Arial" w:eastAsia="Times New Roman" w:hAnsi="Arial" w:cs="Times New Roman"/>
        </w:rPr>
        <w:t xml:space="preserv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22688E">
        <w:t>Mapping Threshold Matrix</w:t>
      </w:r>
      <w:r>
        <w:rPr>
          <w:rFonts w:ascii="Arial" w:eastAsia="Times New Roman" w:hAnsi="Arial" w:cs="Times New Roman"/>
        </w:rPr>
        <w:fldChar w:fldCharType="end"/>
      </w:r>
      <w:r>
        <w:rPr>
          <w:rFonts w:ascii="Arial" w:eastAsia="Times New Roman" w:hAnsi="Arial" w:cs="Times New Roman"/>
        </w:rPr>
        <w:t xml:space="preserve">’ </w:t>
      </w:r>
      <w:r w:rsidRPr="00885837">
        <w:rPr>
          <w:rStyle w:val="BodyTextChar"/>
        </w:rPr>
        <w:t>shown in</w:t>
      </w:r>
      <w:r>
        <w:rPr>
          <w:rFonts w:ascii="Arial" w:eastAsia="Times New Roman" w:hAnsi="Arial" w:cs="Times New Roman"/>
        </w:rPr>
        <w:t xml:space="preserve"> </w:t>
      </w:r>
      <w:r>
        <w:rPr>
          <w:rFonts w:ascii="Arial" w:eastAsia="Times New Roman" w:hAnsi="Arial" w:cs="Times New Roman"/>
        </w:rPr>
        <w:fldChar w:fldCharType="begin"/>
      </w:r>
      <w:r>
        <w:rPr>
          <w:rFonts w:ascii="Arial" w:eastAsia="Times New Roman" w:hAnsi="Arial" w:cs="Times New Roman"/>
        </w:rPr>
        <w:instrText xml:space="preserve"> REF _Ref108767630 \h </w:instrText>
      </w:r>
      <w:r>
        <w:rPr>
          <w:rFonts w:ascii="Arial" w:eastAsia="Times New Roman" w:hAnsi="Arial" w:cs="Times New Roman"/>
        </w:rPr>
      </w:r>
      <w:r>
        <w:rPr>
          <w:rFonts w:ascii="Arial" w:eastAsia="Times New Roman" w:hAnsi="Arial" w:cs="Times New Roman"/>
        </w:rPr>
        <w:fldChar w:fldCharType="separate"/>
      </w:r>
      <w:r w:rsidR="0022688E">
        <w:t xml:space="preserve">Table </w:t>
      </w:r>
      <w:r w:rsidR="0022688E">
        <w:rPr>
          <w:noProof/>
        </w:rPr>
        <w:t>11</w:t>
      </w:r>
      <w:r>
        <w:rPr>
          <w:rFonts w:ascii="Arial" w:eastAsia="Times New Roman" w:hAnsi="Arial" w:cs="Times New Roman"/>
        </w:rPr>
        <w:fldChar w:fldCharType="end"/>
      </w:r>
      <w:r>
        <w:rPr>
          <w:rFonts w:ascii="Arial" w:eastAsia="Times New Roman" w:hAnsi="Arial" w:cs="Times New Roman"/>
        </w:rPr>
        <w:t>.</w:t>
      </w:r>
    </w:p>
    <w:p w14:paraId="6350459B" w14:textId="77777777" w:rsidR="00453DC3" w:rsidRPr="00EB5F21" w:rsidRDefault="00453DC3" w:rsidP="00453DC3">
      <w:pPr>
        <w:rPr>
          <w:rFonts w:ascii="Arial" w:eastAsia="Times New Roman" w:hAnsi="Arial" w:cs="Times New Roman"/>
        </w:rPr>
      </w:pPr>
      <w:r w:rsidRPr="00EB5F21">
        <w:rPr>
          <w:rFonts w:ascii="Arial" w:eastAsia="Times New Roman" w:hAnsi="Arial" w:cs="Times New Roman"/>
        </w:rPr>
        <w:t xml:space="preserve">.  </w:t>
      </w:r>
    </w:p>
    <w:p w14:paraId="198B30FD" w14:textId="77777777" w:rsidR="00453DC3" w:rsidRDefault="00453DC3" w:rsidP="00453DC3">
      <w:pPr>
        <w:pStyle w:val="Caption"/>
        <w:jc w:val="center"/>
      </w:pPr>
      <w:bookmarkStart w:id="292" w:name="_Ref108767630"/>
      <w:bookmarkStart w:id="293" w:name="_Ref108767267"/>
      <w:bookmarkStart w:id="294" w:name="_Toc108894146"/>
      <w:bookmarkStart w:id="295" w:name="_Toc112102273"/>
      <w:r>
        <w:lastRenderedPageBreak/>
        <w:t xml:space="preserve">Table </w:t>
      </w:r>
      <w:r>
        <w:fldChar w:fldCharType="begin"/>
      </w:r>
      <w:r>
        <w:instrText xml:space="preserve"> SEQ Table \* ARABIC </w:instrText>
      </w:r>
      <w:r>
        <w:fldChar w:fldCharType="separate"/>
      </w:r>
      <w:r w:rsidR="0022688E">
        <w:rPr>
          <w:noProof/>
        </w:rPr>
        <w:t>11</w:t>
      </w:r>
      <w:r>
        <w:fldChar w:fldCharType="end"/>
      </w:r>
      <w:bookmarkEnd w:id="292"/>
      <w:r>
        <w:t xml:space="preserve">: </w:t>
      </w:r>
      <w:bookmarkStart w:id="296" w:name="_Ref108767572"/>
      <w:r>
        <w:t>Mapping Threshold Matrix</w:t>
      </w:r>
      <w:bookmarkEnd w:id="293"/>
      <w:bookmarkEnd w:id="294"/>
      <w:bookmarkEnd w:id="296"/>
      <w:bookmarkEnd w:id="295"/>
    </w:p>
    <w:tbl>
      <w:tblPr>
        <w:tblStyle w:val="CompassTable"/>
        <w:tblW w:w="0" w:type="auto"/>
        <w:jc w:val="center"/>
        <w:tblLook w:val="04A0" w:firstRow="1" w:lastRow="0" w:firstColumn="1" w:lastColumn="0" w:noHBand="0" w:noVBand="1"/>
      </w:tblPr>
      <w:tblGrid>
        <w:gridCol w:w="1857"/>
        <w:gridCol w:w="1890"/>
      </w:tblGrid>
      <w:tr w:rsidR="00453DC3" w14:paraId="7A562560" w14:textId="77777777" w:rsidTr="00453DC3">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0BE3200C" w14:textId="77777777" w:rsidR="00453DC3" w:rsidRPr="008D701F" w:rsidRDefault="00453DC3" w:rsidP="00453DC3">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23512070" w14:textId="77777777" w:rsidR="00453DC3" w:rsidRPr="008D701F" w:rsidRDefault="00453DC3" w:rsidP="00453DC3">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453DC3" w14:paraId="4428013B" w14:textId="77777777" w:rsidTr="00453DC3">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55E4D906" w14:textId="77777777" w:rsidR="00453DC3" w:rsidRPr="008D701F" w:rsidRDefault="00453DC3" w:rsidP="00453DC3">
            <w:pPr>
              <w:jc w:val="center"/>
              <w:rPr>
                <w:rFonts w:eastAsia="Times New Roman" w:cs="Times New Roman"/>
                <w:szCs w:val="20"/>
              </w:rPr>
            </w:pPr>
            <w:r w:rsidRPr="008D701F">
              <w:rPr>
                <w:rFonts w:eastAsia="Times New Roman" w:cs="Times New Roman"/>
                <w:szCs w:val="20"/>
              </w:rPr>
              <w:t>&lt; 0.33</w:t>
            </w:r>
          </w:p>
        </w:tc>
        <w:tc>
          <w:tcPr>
            <w:tcW w:w="1890" w:type="dxa"/>
          </w:tcPr>
          <w:p w14:paraId="47668C7A" w14:textId="77777777" w:rsidR="00453DC3" w:rsidRPr="008D701F" w:rsidRDefault="00453DC3" w:rsidP="00453DC3">
            <w:pPr>
              <w:jc w:val="center"/>
              <w:rPr>
                <w:rFonts w:eastAsia="Times New Roman" w:cs="Times New Roman"/>
                <w:szCs w:val="20"/>
              </w:rPr>
            </w:pPr>
            <w:r w:rsidRPr="008D701F">
              <w:rPr>
                <w:rFonts w:eastAsia="Times New Roman" w:cs="Times New Roman"/>
                <w:szCs w:val="20"/>
              </w:rPr>
              <w:t>-</w:t>
            </w:r>
          </w:p>
        </w:tc>
      </w:tr>
      <w:tr w:rsidR="00453DC3" w14:paraId="588912B7" w14:textId="77777777" w:rsidTr="00453DC3">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4DC41743" w14:textId="77777777" w:rsidR="00453DC3" w:rsidRPr="008D701F" w:rsidRDefault="00453DC3" w:rsidP="00453DC3">
            <w:pPr>
              <w:jc w:val="center"/>
              <w:rPr>
                <w:rFonts w:eastAsia="Times New Roman" w:cs="Times New Roman"/>
                <w:szCs w:val="20"/>
              </w:rPr>
            </w:pPr>
            <w:r w:rsidRPr="008D701F">
              <w:rPr>
                <w:rFonts w:eastAsia="Times New Roman" w:cs="Times New Roman"/>
                <w:szCs w:val="20"/>
              </w:rPr>
              <w:t>0.33 – 0.5</w:t>
            </w:r>
          </w:p>
        </w:tc>
        <w:tc>
          <w:tcPr>
            <w:tcW w:w="1890" w:type="dxa"/>
          </w:tcPr>
          <w:p w14:paraId="76BD5594" w14:textId="79D65156" w:rsidR="00453DC3" w:rsidRPr="008D701F" w:rsidRDefault="00453DC3">
            <w:pPr>
              <w:jc w:val="center"/>
              <w:rPr>
                <w:rFonts w:eastAsia="Times New Roman" w:cs="Times New Roman"/>
                <w:szCs w:val="20"/>
              </w:rPr>
            </w:pPr>
            <w:r w:rsidRPr="008D701F">
              <w:rPr>
                <w:rFonts w:eastAsia="Times New Roman" w:cs="Times New Roman"/>
                <w:szCs w:val="20"/>
              </w:rPr>
              <w:t xml:space="preserve">&lt; </w:t>
            </w:r>
            <w:r w:rsidR="004E2D5E">
              <w:rPr>
                <w:rFonts w:eastAsia="Times New Roman" w:cs="Times New Roman"/>
                <w:szCs w:val="20"/>
              </w:rPr>
              <w:t>0.5</w:t>
            </w:r>
          </w:p>
        </w:tc>
      </w:tr>
    </w:tbl>
    <w:p w14:paraId="679BFAC3" w14:textId="77777777" w:rsidR="00D40F97" w:rsidRPr="00EB5F21" w:rsidRDefault="00D40F97" w:rsidP="00453DC3">
      <w:pPr>
        <w:rPr>
          <w:rFonts w:ascii="Arial" w:eastAsia="Times New Roman" w:hAnsi="Arial" w:cs="Times New Roman"/>
        </w:rPr>
      </w:pPr>
    </w:p>
    <w:p w14:paraId="78916718" w14:textId="53AB759E" w:rsidR="00453DC3" w:rsidRDefault="00453DC3" w:rsidP="00885837">
      <w:pPr>
        <w:pStyle w:val="BodyText"/>
      </w:pPr>
      <w:r>
        <w:t>Polygon outputs from the ‘</w:t>
      </w:r>
      <w:r>
        <w:fldChar w:fldCharType="begin"/>
      </w:r>
      <w:r>
        <w:instrText xml:space="preserve"> REF _Ref108767572 \h </w:instrText>
      </w:r>
      <w:r w:rsidR="00885837">
        <w:instrText xml:space="preserve"> \* MERGEFORMAT </w:instrText>
      </w:r>
      <w:r>
        <w:fldChar w:fldCharType="separate"/>
      </w:r>
      <w:r w:rsidR="0022688E">
        <w:t>Mapping Threshold Matrix</w:t>
      </w:r>
      <w:r>
        <w:fldChar w:fldCharType="end"/>
      </w:r>
      <w:r>
        <w:t xml:space="preserve">’ also fill in minor areas of high ground (islands) that are less than 0.33 acre. The outputs are then modified through a </w:t>
      </w:r>
      <w:r w:rsidR="00D40F97">
        <w:t>s</w:t>
      </w:r>
      <w:r>
        <w:t xml:space="preserve">implication and </w:t>
      </w:r>
      <w:r w:rsidR="00D40F97">
        <w:t>s</w:t>
      </w:r>
      <w:r>
        <w:t xml:space="preserve">moothing process to reduce unnecessary/erroneous vertices, remove rough edges and reduce the size and complexity of the raw floodplain polygons for the 1-percent, and 0.2-percent flood events.  For the </w:t>
      </w:r>
      <w:r w:rsidR="004E2D5E">
        <w:t>Johnson Draw</w:t>
      </w:r>
      <w:r>
        <w:t xml:space="preserv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5A915D28" w14:textId="77777777" w:rsidR="00453DC3" w:rsidRDefault="00453DC3" w:rsidP="00885837">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the 1-percent, and 0.2-percent polygon extents. If necessary, lake boundaries were copied into the flood event polygons to make sure they are fully mapped.  </w:t>
      </w:r>
    </w:p>
    <w:p w14:paraId="40032160" w14:textId="73CC181F" w:rsidR="000B0C66" w:rsidRPr="000B0C66" w:rsidRDefault="00453DC3" w:rsidP="000B0C66">
      <w:pPr>
        <w:pStyle w:val="BodyText"/>
      </w:pPr>
      <w: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p>
    <w:p w14:paraId="5AC0D41C" w14:textId="77777777" w:rsidR="00BA7A78" w:rsidRDefault="00BA7A78" w:rsidP="00E209B0">
      <w:pPr>
        <w:pStyle w:val="Heading3"/>
      </w:pPr>
      <w:bookmarkStart w:id="297" w:name="_Toc112102233"/>
      <w:r>
        <w:t>BLE Flood Hazard Layer</w:t>
      </w:r>
      <w:bookmarkEnd w:id="297"/>
    </w:p>
    <w:p w14:paraId="5DD60D84" w14:textId="5B073752" w:rsidR="00DB3CFE" w:rsidRPr="002502C9" w:rsidRDefault="00DB3CFE" w:rsidP="00885837">
      <w:pPr>
        <w:pStyle w:val="BodyText"/>
      </w:pPr>
      <w:r w:rsidRPr="002502C9">
        <w:rPr>
          <w:spacing w:val="-1"/>
        </w:rPr>
        <w:t>BLE database f</w:t>
      </w:r>
      <w:r w:rsidRPr="002502C9">
        <w:rPr>
          <w:spacing w:val="1"/>
        </w:rPr>
        <w:t>o</w:t>
      </w:r>
      <w:r w:rsidRPr="002502C9">
        <w:rPr>
          <w:spacing w:val="-3"/>
        </w:rPr>
        <w:t>r</w:t>
      </w:r>
      <w:r w:rsidRPr="002502C9">
        <w:rPr>
          <w:spacing w:val="1"/>
        </w:rPr>
        <w:t>m</w:t>
      </w:r>
      <w:r w:rsidRPr="002502C9">
        <w:rPr>
          <w:spacing w:val="-1"/>
        </w:rPr>
        <w:t>at F</w:t>
      </w:r>
      <w:r w:rsidRPr="002502C9">
        <w:t>LD_</w:t>
      </w:r>
      <w:r w:rsidRPr="002502C9">
        <w:rPr>
          <w:spacing w:val="-1"/>
        </w:rPr>
        <w:t>HA</w:t>
      </w:r>
      <w:r w:rsidRPr="002502C9">
        <w:rPr>
          <w:spacing w:val="-3"/>
        </w:rPr>
        <w:t>Z</w:t>
      </w:r>
      <w:r w:rsidRPr="002502C9">
        <w:t>_</w:t>
      </w:r>
      <w:r w:rsidRPr="002502C9">
        <w:rPr>
          <w:spacing w:val="-1"/>
        </w:rPr>
        <w:t>A</w:t>
      </w:r>
      <w:r w:rsidRPr="002502C9">
        <w:t>R feature classes were developed and attributed with Zone A and Shaded Zone X features.</w:t>
      </w:r>
      <w:r w:rsidRPr="002502C9">
        <w:rPr>
          <w:spacing w:val="47"/>
        </w:rPr>
        <w:t xml:space="preserve"> </w:t>
      </w:r>
      <w:r w:rsidRPr="002502C9">
        <w:t>T</w:t>
      </w:r>
      <w:r w:rsidRPr="002502C9">
        <w:rPr>
          <w:spacing w:val="-1"/>
        </w:rPr>
        <w:t>h</w:t>
      </w:r>
      <w:r w:rsidRPr="002502C9">
        <w:t>e BLE FLD_HAZ_AR</w:t>
      </w:r>
      <w:r w:rsidRPr="002502C9">
        <w:rPr>
          <w:spacing w:val="1"/>
        </w:rPr>
        <w:t xml:space="preserve"> </w:t>
      </w:r>
      <w:r w:rsidRPr="002502C9">
        <w:rPr>
          <w:spacing w:val="-3"/>
        </w:rPr>
        <w:t>f</w:t>
      </w:r>
      <w:r w:rsidRPr="002502C9">
        <w:t>e</w:t>
      </w:r>
      <w:r w:rsidRPr="002502C9">
        <w:rPr>
          <w:spacing w:val="-1"/>
        </w:rPr>
        <w:t>a</w:t>
      </w:r>
      <w:r w:rsidRPr="002502C9">
        <w:t>t</w:t>
      </w:r>
      <w:r w:rsidRPr="002502C9">
        <w:rPr>
          <w:spacing w:val="-1"/>
        </w:rPr>
        <w:t>ur</w:t>
      </w:r>
      <w:r w:rsidRPr="002502C9">
        <w:t>e</w:t>
      </w:r>
      <w:r w:rsidRPr="002502C9">
        <w:rPr>
          <w:spacing w:val="-2"/>
        </w:rPr>
        <w:t xml:space="preserve"> </w:t>
      </w:r>
      <w:r w:rsidRPr="002502C9">
        <w:t>c</w:t>
      </w:r>
      <w:r w:rsidRPr="002502C9">
        <w:rPr>
          <w:spacing w:val="-1"/>
        </w:rPr>
        <w:t>las</w:t>
      </w:r>
      <w:r w:rsidRPr="002502C9">
        <w:t>s</w:t>
      </w:r>
      <w:r w:rsidRPr="002502C9">
        <w:rPr>
          <w:spacing w:val="-2"/>
        </w:rPr>
        <w:t xml:space="preserve"> </w:t>
      </w:r>
      <w:r w:rsidRPr="002502C9">
        <w:t>w</w:t>
      </w:r>
      <w:r w:rsidRPr="002502C9">
        <w:rPr>
          <w:spacing w:val="-1"/>
        </w:rPr>
        <w:t>a</w:t>
      </w:r>
      <w:r w:rsidRPr="002502C9">
        <w:t xml:space="preserve">s </w:t>
      </w:r>
      <w:r w:rsidRPr="002502C9">
        <w:rPr>
          <w:spacing w:val="-2"/>
        </w:rPr>
        <w:t>t</w:t>
      </w:r>
      <w:r w:rsidRPr="002502C9">
        <w:t>es</w:t>
      </w:r>
      <w:r w:rsidRPr="002502C9">
        <w:rPr>
          <w:spacing w:val="-2"/>
        </w:rPr>
        <w:t>t</w:t>
      </w:r>
      <w:r w:rsidRPr="002502C9">
        <w:t>ed</w:t>
      </w:r>
      <w:r w:rsidRPr="002502C9">
        <w:rPr>
          <w:spacing w:val="-1"/>
        </w:rPr>
        <w:t xml:space="preserve"> f</w:t>
      </w:r>
      <w:r w:rsidRPr="002502C9">
        <w:rPr>
          <w:spacing w:val="1"/>
        </w:rPr>
        <w:t>o</w:t>
      </w:r>
      <w:r w:rsidRPr="002502C9">
        <w:t>r</w:t>
      </w:r>
      <w:r w:rsidRPr="002502C9">
        <w:rPr>
          <w:spacing w:val="-5"/>
        </w:rPr>
        <w:t xml:space="preserve"> </w:t>
      </w:r>
      <w:r w:rsidRPr="002502C9">
        <w:t>t</w:t>
      </w:r>
      <w:r w:rsidRPr="002502C9">
        <w:rPr>
          <w:spacing w:val="1"/>
        </w:rPr>
        <w:t>o</w:t>
      </w:r>
      <w:r w:rsidRPr="002502C9">
        <w:rPr>
          <w:spacing w:val="-1"/>
        </w:rPr>
        <w:t>p</w:t>
      </w:r>
      <w:r w:rsidRPr="002502C9">
        <w:rPr>
          <w:spacing w:val="1"/>
        </w:rPr>
        <w:t>o</w:t>
      </w:r>
      <w:r w:rsidRPr="002502C9">
        <w:rPr>
          <w:spacing w:val="-3"/>
        </w:rPr>
        <w:t>l</w:t>
      </w:r>
      <w:r w:rsidRPr="002502C9">
        <w:rPr>
          <w:spacing w:val="1"/>
        </w:rPr>
        <w:t>o</w:t>
      </w:r>
      <w:r w:rsidRPr="002502C9">
        <w:rPr>
          <w:spacing w:val="-1"/>
        </w:rPr>
        <w:t>gi</w:t>
      </w:r>
      <w:r w:rsidRPr="002502C9">
        <w:t>c</w:t>
      </w:r>
      <w:r w:rsidRPr="002502C9">
        <w:rPr>
          <w:spacing w:val="-1"/>
        </w:rPr>
        <w:t>a</w:t>
      </w:r>
      <w:r w:rsidRPr="002502C9">
        <w:t>l</w:t>
      </w:r>
      <w:r w:rsidRPr="002502C9">
        <w:rPr>
          <w:spacing w:val="-3"/>
        </w:rPr>
        <w:t xml:space="preserve"> </w:t>
      </w:r>
      <w:r w:rsidRPr="002502C9">
        <w:t>e</w:t>
      </w:r>
      <w:r w:rsidRPr="002502C9">
        <w:rPr>
          <w:spacing w:val="-1"/>
        </w:rPr>
        <w:t>r</w:t>
      </w:r>
      <w:r w:rsidRPr="002502C9">
        <w:rPr>
          <w:spacing w:val="-3"/>
        </w:rPr>
        <w:t>r</w:t>
      </w:r>
      <w:r w:rsidRPr="002502C9">
        <w:rPr>
          <w:spacing w:val="1"/>
        </w:rPr>
        <w:t>o</w:t>
      </w:r>
      <w:r w:rsidRPr="002502C9">
        <w:rPr>
          <w:spacing w:val="-1"/>
        </w:rPr>
        <w:t>r</w:t>
      </w:r>
      <w:r w:rsidRPr="002502C9">
        <w:t xml:space="preserve">s </w:t>
      </w:r>
      <w:r w:rsidRPr="002502C9">
        <w:rPr>
          <w:spacing w:val="-1"/>
        </w:rPr>
        <w:t>d</w:t>
      </w:r>
      <w:r w:rsidRPr="002502C9">
        <w:t>e</w:t>
      </w:r>
      <w:r w:rsidRPr="002502C9">
        <w:rPr>
          <w:spacing w:val="-3"/>
        </w:rPr>
        <w:t>s</w:t>
      </w:r>
      <w:r w:rsidRPr="002502C9">
        <w:t>c</w:t>
      </w:r>
      <w:r w:rsidRPr="002502C9">
        <w:rPr>
          <w:spacing w:val="-1"/>
        </w:rPr>
        <w:t>rib</w:t>
      </w:r>
      <w:r w:rsidRPr="002502C9">
        <w:rPr>
          <w:spacing w:val="-2"/>
        </w:rPr>
        <w:t>e</w:t>
      </w:r>
      <w:r w:rsidRPr="002502C9">
        <w:t>d</w:t>
      </w:r>
      <w:r w:rsidRPr="002502C9">
        <w:rPr>
          <w:spacing w:val="-1"/>
        </w:rPr>
        <w:t xml:space="preserve"> i</w:t>
      </w:r>
      <w:r w:rsidRPr="002502C9">
        <w:t>n</w:t>
      </w:r>
      <w:r w:rsidRPr="002502C9">
        <w:rPr>
          <w:spacing w:val="-1"/>
        </w:rPr>
        <w:t xml:space="preserve"> </w:t>
      </w:r>
      <w:r w:rsidRPr="002502C9">
        <w:t>t</w:t>
      </w:r>
      <w:r w:rsidRPr="002502C9">
        <w:rPr>
          <w:spacing w:val="-1"/>
        </w:rPr>
        <w:t>h</w:t>
      </w:r>
      <w:r w:rsidRPr="002502C9">
        <w:t>e</w:t>
      </w:r>
      <w:r w:rsidRPr="002502C9">
        <w:rPr>
          <w:spacing w:val="1"/>
        </w:rPr>
        <w:t xml:space="preserve"> </w:t>
      </w:r>
      <w:r w:rsidRPr="002502C9">
        <w:rPr>
          <w:spacing w:val="-1"/>
        </w:rPr>
        <w:t>FI</w:t>
      </w:r>
      <w:r w:rsidRPr="002502C9">
        <w:rPr>
          <w:spacing w:val="-3"/>
        </w:rPr>
        <w:t>R</w:t>
      </w:r>
      <w:r w:rsidRPr="002502C9">
        <w:t>M</w:t>
      </w:r>
      <w:r w:rsidRPr="002502C9">
        <w:rPr>
          <w:spacing w:val="1"/>
        </w:rPr>
        <w:t xml:space="preserve"> </w:t>
      </w:r>
      <w:r w:rsidRPr="002502C9">
        <w:rPr>
          <w:spacing w:val="-2"/>
        </w:rPr>
        <w:t>D</w:t>
      </w:r>
      <w:r w:rsidRPr="002502C9">
        <w:rPr>
          <w:spacing w:val="-1"/>
        </w:rPr>
        <w:t>a</w:t>
      </w:r>
      <w:r w:rsidRPr="002502C9">
        <w:t>t</w:t>
      </w:r>
      <w:r w:rsidRPr="002502C9">
        <w:rPr>
          <w:spacing w:val="-1"/>
        </w:rPr>
        <w:t>aba</w:t>
      </w:r>
      <w:r w:rsidRPr="002502C9">
        <w:t>se Tec</w:t>
      </w:r>
      <w:r w:rsidRPr="002502C9">
        <w:rPr>
          <w:spacing w:val="-1"/>
        </w:rPr>
        <w:t>hni</w:t>
      </w:r>
      <w:r w:rsidRPr="002502C9">
        <w:t>c</w:t>
      </w:r>
      <w:r w:rsidRPr="002502C9">
        <w:rPr>
          <w:spacing w:val="-1"/>
        </w:rPr>
        <w:t>a</w:t>
      </w:r>
      <w:r w:rsidRPr="002502C9">
        <w:t xml:space="preserve">l </w:t>
      </w:r>
      <w:r w:rsidRPr="002502C9">
        <w:rPr>
          <w:spacing w:val="-3"/>
        </w:rPr>
        <w:t>R</w:t>
      </w:r>
      <w:r w:rsidRPr="002502C9">
        <w:t>e</w:t>
      </w:r>
      <w:r w:rsidRPr="002502C9">
        <w:rPr>
          <w:spacing w:val="-1"/>
        </w:rPr>
        <w:t>f</w:t>
      </w:r>
      <w:r w:rsidRPr="002502C9">
        <w:t>e</w:t>
      </w:r>
      <w:r w:rsidRPr="002502C9">
        <w:rPr>
          <w:spacing w:val="-3"/>
        </w:rPr>
        <w:t>r</w:t>
      </w:r>
      <w:r w:rsidRPr="002502C9">
        <w:t>e</w:t>
      </w:r>
      <w:r w:rsidRPr="002502C9">
        <w:rPr>
          <w:spacing w:val="-1"/>
        </w:rPr>
        <w:t>n</w:t>
      </w:r>
      <w:r w:rsidRPr="002502C9">
        <w:t>ce</w:t>
      </w:r>
      <w:r w:rsidRPr="002502C9">
        <w:rPr>
          <w:spacing w:val="1"/>
        </w:rPr>
        <w:t xml:space="preserve"> </w:t>
      </w:r>
      <w:r w:rsidRPr="002502C9">
        <w:rPr>
          <w:spacing w:val="-1"/>
        </w:rPr>
        <w:t>an</w:t>
      </w:r>
      <w:r w:rsidRPr="002502C9">
        <w:t>d</w:t>
      </w:r>
      <w:r w:rsidRPr="002502C9">
        <w:rPr>
          <w:spacing w:val="-1"/>
        </w:rPr>
        <w:t xml:space="preserve"> al</w:t>
      </w:r>
      <w:r w:rsidRPr="002502C9">
        <w:t>l</w:t>
      </w:r>
      <w:r w:rsidRPr="002502C9">
        <w:rPr>
          <w:spacing w:val="-3"/>
        </w:rPr>
        <w:t xml:space="preserve"> errors</w:t>
      </w:r>
      <w:r w:rsidRPr="002502C9">
        <w:t xml:space="preserve"> were </w:t>
      </w:r>
      <w:r w:rsidRPr="002502C9">
        <w:rPr>
          <w:spacing w:val="-1"/>
        </w:rPr>
        <w:t>fi</w:t>
      </w:r>
      <w:r w:rsidRPr="002502C9">
        <w:rPr>
          <w:spacing w:val="-3"/>
        </w:rPr>
        <w:t>x</w:t>
      </w:r>
      <w:r w:rsidRPr="002502C9">
        <w:t>ed</w:t>
      </w:r>
      <w:r w:rsidRPr="002502C9">
        <w:rPr>
          <w:spacing w:val="-1"/>
        </w:rPr>
        <w:t xml:space="preserve"> </w:t>
      </w:r>
      <w:r w:rsidRPr="002502C9">
        <w:rPr>
          <w:spacing w:val="-3"/>
        </w:rPr>
        <w:t>f</w:t>
      </w:r>
      <w:r w:rsidRPr="002502C9">
        <w:rPr>
          <w:spacing w:val="1"/>
        </w:rPr>
        <w:t>o</w:t>
      </w:r>
      <w:r w:rsidRPr="002502C9">
        <w:t xml:space="preserve">r </w:t>
      </w:r>
      <w:r w:rsidRPr="002502C9">
        <w:rPr>
          <w:spacing w:val="-1"/>
        </w:rPr>
        <w:t>da</w:t>
      </w:r>
      <w:r w:rsidRPr="002502C9">
        <w:t>ta</w:t>
      </w:r>
      <w:r w:rsidRPr="002502C9">
        <w:rPr>
          <w:spacing w:val="-2"/>
        </w:rPr>
        <w:t xml:space="preserve"> </w:t>
      </w:r>
      <w:r w:rsidRPr="002502C9">
        <w:rPr>
          <w:spacing w:val="-1"/>
        </w:rPr>
        <w:t>in</w:t>
      </w:r>
      <w:r w:rsidRPr="002502C9">
        <w:t>te</w:t>
      </w:r>
      <w:r w:rsidRPr="002502C9">
        <w:rPr>
          <w:spacing w:val="-1"/>
        </w:rPr>
        <w:t>g</w:t>
      </w:r>
      <w:r w:rsidRPr="002502C9">
        <w:rPr>
          <w:spacing w:val="-3"/>
        </w:rPr>
        <w:t>r</w:t>
      </w:r>
      <w:r w:rsidRPr="002502C9">
        <w:rPr>
          <w:spacing w:val="-1"/>
        </w:rPr>
        <w:t>i</w:t>
      </w:r>
      <w:r w:rsidRPr="002502C9">
        <w:t>ty</w:t>
      </w:r>
      <w:r w:rsidRPr="002502C9">
        <w:rPr>
          <w:spacing w:val="1"/>
        </w:rPr>
        <w:t xml:space="preserve"> </w:t>
      </w:r>
      <w:r w:rsidRPr="002502C9">
        <w:rPr>
          <w:spacing w:val="-1"/>
        </w:rPr>
        <w:t>an</w:t>
      </w:r>
      <w:r w:rsidRPr="002502C9">
        <w:t>d</w:t>
      </w:r>
      <w:r w:rsidR="004E5A82">
        <w:t xml:space="preserve"> BLE</w:t>
      </w:r>
      <w:r w:rsidRPr="002502C9">
        <w:rPr>
          <w:spacing w:val="-1"/>
        </w:rPr>
        <w:t xml:space="preserve"> </w:t>
      </w:r>
      <w:r w:rsidRPr="002502C9">
        <w:t>sc</w:t>
      </w:r>
      <w:r w:rsidRPr="002502C9">
        <w:rPr>
          <w:spacing w:val="-4"/>
        </w:rPr>
        <w:t>h</w:t>
      </w:r>
      <w:r w:rsidRPr="002502C9">
        <w:t>e</w:t>
      </w:r>
      <w:r w:rsidRPr="002502C9">
        <w:rPr>
          <w:spacing w:val="-2"/>
        </w:rPr>
        <w:t>m</w:t>
      </w:r>
      <w:r w:rsidRPr="002502C9">
        <w:t xml:space="preserve">a </w:t>
      </w:r>
      <w:r w:rsidRPr="002502C9">
        <w:rPr>
          <w:spacing w:val="-1"/>
        </w:rPr>
        <w:t>agr</w:t>
      </w:r>
      <w:r w:rsidRPr="002502C9">
        <w:rPr>
          <w:spacing w:val="-2"/>
        </w:rPr>
        <w:t>e</w:t>
      </w:r>
      <w:r w:rsidRPr="002502C9">
        <w:t>e</w:t>
      </w:r>
      <w:r w:rsidRPr="002502C9">
        <w:rPr>
          <w:spacing w:val="-2"/>
        </w:rPr>
        <w:t>m</w:t>
      </w:r>
      <w:r w:rsidRPr="002502C9">
        <w:t>e</w:t>
      </w:r>
      <w:r w:rsidRPr="002502C9">
        <w:rPr>
          <w:spacing w:val="-1"/>
        </w:rPr>
        <w:t>n</w:t>
      </w:r>
      <w:r w:rsidRPr="002502C9">
        <w:t>t. The 10</w:t>
      </w:r>
      <w:r w:rsidR="005C72F6">
        <w:rPr>
          <w:rFonts w:cstheme="minorHAnsi"/>
        </w:rPr>
        <w:t>-percent</w:t>
      </w:r>
      <w:r w:rsidRPr="002502C9">
        <w:t xml:space="preserve"> boundaries have been included in the BLE TENPCT_FP feature class.</w:t>
      </w:r>
    </w:p>
    <w:p w14:paraId="78E4A22E" w14:textId="77777777" w:rsidR="004E5A82" w:rsidRDefault="004E5A82" w:rsidP="004E5A82">
      <w:pPr>
        <w:pStyle w:val="Heading3"/>
      </w:pPr>
      <w:bookmarkStart w:id="298" w:name="_Toc108894113"/>
      <w:bookmarkStart w:id="299" w:name="_Toc112102234"/>
      <w:r>
        <w:t>Water Surface and Depth Grids</w:t>
      </w:r>
      <w:bookmarkEnd w:id="298"/>
      <w:bookmarkEnd w:id="299"/>
    </w:p>
    <w:p w14:paraId="3EC078BC" w14:textId="762EAF66" w:rsidR="004E5A82" w:rsidRDefault="004E5A82" w:rsidP="004E5A82">
      <w:pPr>
        <w:pStyle w:val="BodyText"/>
      </w:pPr>
      <w:r>
        <w:t>Once the final floodplain polygons were created, it is required that the depth and WSEL grids match the full extents of the flood inundation polygons.  Because of the processing of the floodplain polygon boundaries through the above mentioned steps, there are areas in the model produced raster grids that no longer match the polygons.  Final grids are interpolated for areas filled in with surrounding cell values and then clipped to the polygon extents to create the final water surface and depth grids for the 1-percent and 0.2-percent flood events.</w:t>
      </w:r>
    </w:p>
    <w:p w14:paraId="45C82888" w14:textId="77777777" w:rsidR="00BA7A78" w:rsidRDefault="00BA7A78" w:rsidP="00E209B0">
      <w:pPr>
        <w:pStyle w:val="Heading3"/>
      </w:pPr>
      <w:bookmarkStart w:id="300" w:name="_Toc112102235"/>
      <w:r>
        <w:t>Additional 1-Percent Features</w:t>
      </w:r>
      <w:bookmarkEnd w:id="300"/>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2AC7CCD6" w14:textId="5269CC25" w:rsidR="00BA7A78" w:rsidRDefault="00785EB9" w:rsidP="00BA7A78">
      <w:pPr>
        <w:pStyle w:val="BodyText"/>
      </w:pPr>
      <w:r w:rsidRPr="00FE74FB">
        <w:t xml:space="preserve">A map showing the BLE results is included as </w:t>
      </w:r>
      <w:r w:rsidR="0034474B">
        <w:t>Appendix A</w:t>
      </w:r>
      <w:r w:rsidR="006F3E73">
        <w:t xml:space="preserve"> BLE Map</w:t>
      </w:r>
      <w:r w:rsidRPr="00FE74FB">
        <w:t>.</w:t>
      </w:r>
    </w:p>
    <w:p w14:paraId="60738688" w14:textId="4AFD0BA3" w:rsidR="00E209B0" w:rsidRDefault="00E209B0" w:rsidP="00E209B0">
      <w:pPr>
        <w:pStyle w:val="Heading2"/>
      </w:pPr>
      <w:bookmarkStart w:id="301" w:name="_Toc112102236"/>
      <w:r>
        <w:t>Validation of Effective Zone A SFHA</w:t>
      </w:r>
      <w:bookmarkEnd w:id="301"/>
      <w:r>
        <w:t xml:space="preserve"> </w:t>
      </w:r>
    </w:p>
    <w:p w14:paraId="435FFB6B" w14:textId="65C8FF0C" w:rsidR="00885837" w:rsidRDefault="009D38E6" w:rsidP="00785EB9">
      <w:pPr>
        <w:pStyle w:val="BodyText"/>
      </w:pPr>
      <w:r w:rsidRPr="009D38E6">
        <w:t>The inventory of Zone A studies (1</w:t>
      </w:r>
      <w:r w:rsidR="0077110D">
        <w:t>,</w:t>
      </w:r>
      <w:r w:rsidRPr="009D38E6">
        <w:t>2</w:t>
      </w:r>
      <w:r w:rsidR="00237D9A">
        <w:t>42</w:t>
      </w:r>
      <w:r w:rsidRPr="009D38E6">
        <w:t xml:space="preserve"> miles) in the Johnson Draw Watershed were classified in CNMS with validation status of “UNVERIFIED” (</w:t>
      </w:r>
      <w:r w:rsidR="00237D9A">
        <w:t>694.8</w:t>
      </w:r>
      <w:r w:rsidRPr="009D38E6">
        <w:t xml:space="preserve"> miles) or “VALID” (</w:t>
      </w:r>
      <w:r w:rsidR="00237D9A">
        <w:t xml:space="preserve">547.2 </w:t>
      </w:r>
      <w:r w:rsidRPr="009D38E6">
        <w:t>miles), and with status type of BEING STUDIED.” The following is a summary of the results of the CNMS validation assessment for the effective Zone A studies in the study area. Initial Assessment checks A1-A3 were evaluated for the CNMS inventory of Zone A studies</w:t>
      </w:r>
      <w:r w:rsidR="00785EB9" w:rsidRPr="00C31A63">
        <w:t>.</w:t>
      </w:r>
      <w:r w:rsidR="00885837">
        <w:br w:type="page"/>
      </w:r>
    </w:p>
    <w:p w14:paraId="68B44C32" w14:textId="5BF61E63" w:rsidR="00E209B0" w:rsidRPr="00303A86" w:rsidRDefault="00E209B0" w:rsidP="00E209B0">
      <w:pPr>
        <w:pStyle w:val="Heading3"/>
      </w:pPr>
      <w:bookmarkStart w:id="302" w:name="_Toc112102237"/>
      <w:r w:rsidRPr="00303A86">
        <w:lastRenderedPageBreak/>
        <w:t>Intial Assessment A1 – Significant Topography Update Check</w:t>
      </w:r>
      <w:bookmarkEnd w:id="302"/>
      <w:r w:rsidRPr="00303A86">
        <w:t xml:space="preserve"> </w:t>
      </w:r>
    </w:p>
    <w:p w14:paraId="0B1B1F1A" w14:textId="3722E28E" w:rsidR="00785EB9" w:rsidRPr="00C31A63" w:rsidRDefault="009D38E6" w:rsidP="00785EB9">
      <w:pPr>
        <w:pStyle w:val="BodyText"/>
        <w:rPr>
          <w:highlight w:val="yellow"/>
        </w:rPr>
      </w:pPr>
      <w:r w:rsidRPr="009D38E6">
        <w:t>This check involves determining whether a topographic data source is available that is significantly better than what was used for the effective Zone A modeling and mapping.  For the study area within the Johnson Draw HUC-8, LiDAR sources were not used for all but one LOMR reach within the effective study. New LiDAR sources are now available in this area and are considered significant improvements from all effective zone A topographic sources except for the LOMR reach. Therefore, all reaches this study area fail, except for the LOMR reach, this check</w:t>
      </w:r>
      <w:r w:rsidR="00B17393">
        <w:t>.</w:t>
      </w:r>
      <w:r w:rsidR="00785EB9" w:rsidRPr="00C31A63">
        <w:rPr>
          <w:highlight w:val="yellow"/>
        </w:rPr>
        <w:t xml:space="preserve"> </w:t>
      </w:r>
    </w:p>
    <w:p w14:paraId="47D04580" w14:textId="77777777" w:rsidR="00E209B0" w:rsidRPr="00303A86" w:rsidRDefault="00E209B0" w:rsidP="00E209B0">
      <w:pPr>
        <w:pStyle w:val="Heading3"/>
      </w:pPr>
      <w:bookmarkStart w:id="303" w:name="_Toc478072916"/>
      <w:bookmarkStart w:id="304" w:name="_Toc51846045"/>
      <w:bookmarkStart w:id="305" w:name="_Toc112102238"/>
      <w:r w:rsidRPr="00303A86">
        <w:t>Initial Assessment A2 – Check for Significant Hydrology Changes</w:t>
      </w:r>
      <w:bookmarkEnd w:id="303"/>
      <w:bookmarkEnd w:id="304"/>
      <w:bookmarkEnd w:id="305"/>
    </w:p>
    <w:p w14:paraId="7F48AAAF" w14:textId="77777777" w:rsidR="009D38E6" w:rsidRDefault="009D38E6" w:rsidP="009D38E6">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0B734D88" w:rsidR="00785EB9" w:rsidRPr="00C31A63" w:rsidRDefault="008F00FA" w:rsidP="00B17393">
      <w:pPr>
        <w:pStyle w:val="BodyText"/>
        <w:rPr>
          <w:highlight w:val="yellow"/>
        </w:rPr>
      </w:pPr>
      <w:r>
        <w:t xml:space="preserve">For all zone A reaches </w:t>
      </w:r>
      <w:r w:rsidR="009D38E6">
        <w:t>within the Johnson Draw Watershed</w:t>
      </w:r>
      <w:r>
        <w:t xml:space="preserve">, regression equations were not used for any effective studies. </w:t>
      </w:r>
      <w:r w:rsidR="009D38E6">
        <w:t>Therefore, all reaches in this study area pass this check</w:t>
      </w:r>
      <w:r w:rsidR="00B17393">
        <w:t>.</w:t>
      </w:r>
      <w:r w:rsidR="00785EB9" w:rsidRPr="00C31A63">
        <w:rPr>
          <w:highlight w:val="yellow"/>
        </w:rPr>
        <w:t xml:space="preserve"> </w:t>
      </w:r>
    </w:p>
    <w:p w14:paraId="4FC2B331" w14:textId="77777777" w:rsidR="00E209B0" w:rsidRPr="00303A86" w:rsidRDefault="00E209B0" w:rsidP="00E209B0">
      <w:pPr>
        <w:pStyle w:val="Heading3"/>
      </w:pPr>
      <w:bookmarkStart w:id="306" w:name="_Toc478072917"/>
      <w:bookmarkStart w:id="307" w:name="_Toc51846046"/>
      <w:bookmarkStart w:id="308" w:name="_Toc112102239"/>
      <w:r w:rsidRPr="00303A86">
        <w:t>Initial Assessment A3 – Check for Significant Development</w:t>
      </w:r>
      <w:bookmarkEnd w:id="306"/>
      <w:bookmarkEnd w:id="307"/>
      <w:bookmarkEnd w:id="308"/>
    </w:p>
    <w:p w14:paraId="2524E8F7" w14:textId="77777777" w:rsidR="009D38E6" w:rsidRDefault="009D38E6" w:rsidP="009D38E6">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1AD03E02" w14:textId="77777777" w:rsidR="001A0D62" w:rsidRDefault="009D38E6" w:rsidP="00785EB9">
      <w:pPr>
        <w:pStyle w:val="BodyText"/>
      </w:pPr>
      <w:r>
        <w:t xml:space="preserve">All effective studies in the Johnson Draw HUC-8 are in rural watersheds and pass this check.    </w:t>
      </w:r>
    </w:p>
    <w:p w14:paraId="738EA9DF" w14:textId="2F87D3E3" w:rsidR="00A70D4A" w:rsidRPr="00C31A63" w:rsidRDefault="00785EB9" w:rsidP="00885837">
      <w:pPr>
        <w:pStyle w:val="BodyText"/>
        <w:rPr>
          <w:highlight w:val="yellow"/>
        </w:rPr>
      </w:pPr>
      <w:r w:rsidRPr="00B17393">
        <w:t>All of the initial assessment results are shown in</w:t>
      </w:r>
      <w:r w:rsidR="00DD00E6" w:rsidRPr="00B17393">
        <w:t xml:space="preserve"> </w:t>
      </w:r>
      <w:r w:rsidR="00DD00E6" w:rsidRPr="00B17393">
        <w:fldChar w:fldCharType="begin"/>
      </w:r>
      <w:r w:rsidR="00DD00E6" w:rsidRPr="00B17393">
        <w:instrText xml:space="preserve"> REF _Ref80116333 \h </w:instrText>
      </w:r>
      <w:r w:rsidR="00C31A63" w:rsidRPr="00B17393">
        <w:instrText xml:space="preserve"> \* MERGEFORMAT </w:instrText>
      </w:r>
      <w:r w:rsidR="00DD00E6" w:rsidRPr="00B17393">
        <w:fldChar w:fldCharType="separate"/>
      </w:r>
      <w:r w:rsidR="0022688E" w:rsidRPr="00B17393">
        <w:t xml:space="preserve">Table </w:t>
      </w:r>
      <w:r w:rsidR="0022688E">
        <w:rPr>
          <w:noProof/>
        </w:rPr>
        <w:t>12</w:t>
      </w:r>
      <w:r w:rsidR="00DD00E6" w:rsidRPr="00B17393">
        <w:fldChar w:fldCharType="end"/>
      </w:r>
      <w:r w:rsidR="00DD00E6" w:rsidRPr="00B17393">
        <w:t>.</w:t>
      </w:r>
    </w:p>
    <w:p w14:paraId="72CC82F2" w14:textId="6E4D19EF" w:rsidR="00785EB9" w:rsidRPr="00B17393" w:rsidRDefault="00785EB9" w:rsidP="00785EB9">
      <w:pPr>
        <w:pStyle w:val="Caption"/>
        <w:jc w:val="center"/>
      </w:pPr>
      <w:bookmarkStart w:id="309" w:name="_Ref80116333"/>
      <w:bookmarkStart w:id="310" w:name="_Ref80116324"/>
      <w:bookmarkStart w:id="311" w:name="_Toc112102274"/>
      <w:r w:rsidRPr="00B17393">
        <w:t xml:space="preserve">Table </w:t>
      </w:r>
      <w:r w:rsidRPr="00B17393">
        <w:fldChar w:fldCharType="begin"/>
      </w:r>
      <w:r w:rsidRPr="00B17393">
        <w:instrText xml:space="preserve"> SEQ Table \* ARABIC </w:instrText>
      </w:r>
      <w:r w:rsidRPr="00B17393">
        <w:fldChar w:fldCharType="separate"/>
      </w:r>
      <w:r w:rsidR="0022688E">
        <w:rPr>
          <w:noProof/>
        </w:rPr>
        <w:t>12</w:t>
      </w:r>
      <w:r w:rsidRPr="00B17393">
        <w:fldChar w:fldCharType="end"/>
      </w:r>
      <w:bookmarkEnd w:id="309"/>
      <w:r w:rsidRPr="00B17393">
        <w:t>: Zone A Initial Assessment Results</w:t>
      </w:r>
      <w:bookmarkEnd w:id="310"/>
      <w:bookmarkEnd w:id="311"/>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85EB9"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B17393" w:rsidRDefault="00785EB9" w:rsidP="000F61F0">
            <w:pPr>
              <w:rPr>
                <w:rFonts w:eastAsia="Times New Roman" w:cs="Times New Roman"/>
                <w:szCs w:val="20"/>
              </w:rPr>
            </w:pPr>
            <w:r w:rsidRPr="00B17393">
              <w:rPr>
                <w:rFonts w:eastAsia="Times New Roman" w:cs="Times New Roman"/>
                <w:szCs w:val="20"/>
              </w:rPr>
              <w:t>A1 – Topography</w:t>
            </w:r>
          </w:p>
        </w:tc>
        <w:tc>
          <w:tcPr>
            <w:tcW w:w="1296" w:type="dxa"/>
          </w:tcPr>
          <w:p w14:paraId="66135B0F" w14:textId="0168A5AA" w:rsidR="00785EB9" w:rsidRPr="00B17393" w:rsidRDefault="00785EB9" w:rsidP="000F61F0">
            <w:pPr>
              <w:rPr>
                <w:rFonts w:eastAsia="Times New Roman" w:cs="Times New Roman"/>
                <w:szCs w:val="20"/>
              </w:rPr>
            </w:pPr>
            <w:r w:rsidRPr="00B17393">
              <w:rPr>
                <w:rFonts w:eastAsia="Times New Roman" w:cs="Times New Roman"/>
                <w:szCs w:val="20"/>
              </w:rPr>
              <w:t>Pass</w:t>
            </w:r>
            <w:r w:rsidR="009D38E6">
              <w:rPr>
                <w:rFonts w:eastAsia="Times New Roman" w:cs="Times New Roman"/>
                <w:szCs w:val="20"/>
              </w:rPr>
              <w:t>/Fail</w:t>
            </w:r>
          </w:p>
        </w:tc>
        <w:tc>
          <w:tcPr>
            <w:tcW w:w="5616" w:type="dxa"/>
          </w:tcPr>
          <w:p w14:paraId="0F99363A" w14:textId="2B43ED9B" w:rsidR="00785EB9" w:rsidRPr="00B17393" w:rsidRDefault="009D38E6" w:rsidP="000F61F0">
            <w:pPr>
              <w:rPr>
                <w:rFonts w:eastAsia="Times New Roman" w:cs="Times New Roman"/>
                <w:szCs w:val="20"/>
              </w:rPr>
            </w:pPr>
            <w:r w:rsidRPr="00FB41F0">
              <w:rPr>
                <w:rFonts w:eastAsia="Times New Roman" w:cs="Times New Roman"/>
                <w:szCs w:val="20"/>
              </w:rPr>
              <w:t>LiDAR sources available are not a significant improvement from effective topography</w:t>
            </w:r>
            <w:r>
              <w:rPr>
                <w:rFonts w:eastAsia="Times New Roman" w:cs="Times New Roman"/>
                <w:szCs w:val="20"/>
              </w:rPr>
              <w:t xml:space="preserve">/ Effective Study did not utilize LiDAR source and LiDAR is now available </w:t>
            </w:r>
            <w:r w:rsidRPr="00B04355">
              <w:rPr>
                <w:rFonts w:eastAsia="Times New Roman" w:cs="Times New Roman"/>
                <w:szCs w:val="20"/>
              </w:rPr>
              <w:t xml:space="preserve"> </w:t>
            </w:r>
          </w:p>
        </w:tc>
      </w:tr>
      <w:tr w:rsidR="00785EB9"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B17393" w:rsidRDefault="00785EB9" w:rsidP="000F61F0">
            <w:pPr>
              <w:rPr>
                <w:rFonts w:eastAsia="Times New Roman" w:cs="Times New Roman"/>
                <w:szCs w:val="20"/>
              </w:rPr>
            </w:pPr>
            <w:r w:rsidRPr="00B17393">
              <w:rPr>
                <w:rFonts w:eastAsia="Times New Roman" w:cs="Times New Roman"/>
                <w:szCs w:val="20"/>
              </w:rPr>
              <w:t>A2 – Hydrology</w:t>
            </w:r>
          </w:p>
        </w:tc>
        <w:tc>
          <w:tcPr>
            <w:tcW w:w="1296" w:type="dxa"/>
          </w:tcPr>
          <w:p w14:paraId="5E151AC2" w14:textId="67FF0E20" w:rsidR="00785EB9" w:rsidRPr="00B17393" w:rsidRDefault="00785EB9" w:rsidP="009D38E6">
            <w:pPr>
              <w:rPr>
                <w:rFonts w:eastAsia="Times New Roman" w:cs="Times New Roman"/>
                <w:szCs w:val="20"/>
              </w:rPr>
            </w:pPr>
            <w:r w:rsidRPr="00B17393">
              <w:rPr>
                <w:rFonts w:eastAsia="Times New Roman" w:cs="Times New Roman"/>
                <w:szCs w:val="20"/>
              </w:rPr>
              <w:t xml:space="preserve">Pass </w:t>
            </w:r>
          </w:p>
        </w:tc>
        <w:tc>
          <w:tcPr>
            <w:tcW w:w="5616" w:type="dxa"/>
          </w:tcPr>
          <w:p w14:paraId="6AB073BE" w14:textId="78FECEF9" w:rsidR="00785EB9" w:rsidRPr="00B17393" w:rsidRDefault="00B17393" w:rsidP="009D38E6">
            <w:pPr>
              <w:pStyle w:val="2Body-Text"/>
              <w:rPr>
                <w:color w:val="FF0000"/>
              </w:rPr>
            </w:pPr>
            <w:r w:rsidRPr="00B17393">
              <w:rPr>
                <w:color w:val="auto"/>
              </w:rPr>
              <w:t>Regression equations not used in effective study</w:t>
            </w:r>
          </w:p>
        </w:tc>
      </w:tr>
      <w:tr w:rsidR="00785EB9"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B17393" w:rsidRDefault="00785EB9" w:rsidP="000F61F0">
            <w:pPr>
              <w:rPr>
                <w:rFonts w:eastAsia="Times New Roman" w:cs="Times New Roman"/>
                <w:szCs w:val="20"/>
              </w:rPr>
            </w:pPr>
            <w:r w:rsidRPr="00B17393">
              <w:rPr>
                <w:rFonts w:eastAsia="Times New Roman" w:cs="Times New Roman"/>
                <w:szCs w:val="20"/>
              </w:rPr>
              <w:t>A3 – Development</w:t>
            </w:r>
          </w:p>
        </w:tc>
        <w:tc>
          <w:tcPr>
            <w:tcW w:w="1296" w:type="dxa"/>
          </w:tcPr>
          <w:p w14:paraId="6D52F52C" w14:textId="42671E79" w:rsidR="00785EB9" w:rsidRPr="00B17393" w:rsidRDefault="00785EB9" w:rsidP="00B17393">
            <w:pPr>
              <w:rPr>
                <w:rFonts w:eastAsia="Times New Roman" w:cs="Times New Roman"/>
                <w:szCs w:val="20"/>
              </w:rPr>
            </w:pPr>
            <w:r w:rsidRPr="00B17393">
              <w:rPr>
                <w:rFonts w:eastAsia="Times New Roman" w:cs="Times New Roman"/>
                <w:szCs w:val="20"/>
              </w:rPr>
              <w:t xml:space="preserve">Pass </w:t>
            </w:r>
          </w:p>
        </w:tc>
        <w:tc>
          <w:tcPr>
            <w:tcW w:w="5616" w:type="dxa"/>
          </w:tcPr>
          <w:p w14:paraId="2294815D" w14:textId="13CC3CE9" w:rsidR="00785EB9" w:rsidRPr="00B17393" w:rsidRDefault="00B17393" w:rsidP="000F61F0">
            <w:pPr>
              <w:rPr>
                <w:rFonts w:ascii="Arial" w:eastAsia="Times New Roman" w:hAnsi="Arial" w:cs="Times New Roman"/>
                <w:color w:val="FF0000"/>
                <w:szCs w:val="20"/>
              </w:rPr>
            </w:pPr>
            <w:r w:rsidRPr="00B17393">
              <w:rPr>
                <w:rFonts w:eastAsia="Times New Roman" w:cs="Times New Roman"/>
                <w:color w:val="auto"/>
                <w:szCs w:val="20"/>
              </w:rPr>
              <w:t>Watershed does not meet urban threshold</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12" w:name="_Toc478072918"/>
      <w:bookmarkStart w:id="313" w:name="_Toc51846047"/>
      <w:bookmarkStart w:id="314" w:name="_Toc112102240"/>
      <w:r w:rsidRPr="00B17393">
        <w:t>Validation Check A4 – Check of Studies Backed by Technical Data</w:t>
      </w:r>
      <w:bookmarkEnd w:id="312"/>
      <w:bookmarkEnd w:id="313"/>
      <w:bookmarkEnd w:id="314"/>
    </w:p>
    <w:p w14:paraId="4D4C580C" w14:textId="02F0DEAE" w:rsidR="003521F5" w:rsidRPr="003521F5" w:rsidRDefault="009D38E6" w:rsidP="00B17393">
      <w:pPr>
        <w:pStyle w:val="BodyText"/>
      </w:pPr>
      <w:r w:rsidRPr="009D38E6">
        <w:t>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The LOMR reach in Ector County is a model-backed study and, therefore, passes this check. All other streams in Johnson Draw HUC-8 are not known to be model-backed and fail this check.</w:t>
      </w:r>
      <w:r w:rsidR="00B17393">
        <w:t>.</w:t>
      </w:r>
      <w:r w:rsidR="003521F5" w:rsidRPr="00776761">
        <w:t xml:space="preserve"> </w:t>
      </w:r>
    </w:p>
    <w:p w14:paraId="4E0A0901" w14:textId="54824FB8" w:rsidR="00BA7A78" w:rsidRPr="00DC368E" w:rsidRDefault="00DC368E" w:rsidP="00E209B0">
      <w:pPr>
        <w:pStyle w:val="Heading3"/>
      </w:pPr>
      <w:bookmarkStart w:id="315" w:name="_Toc112102241"/>
      <w:r w:rsidRPr="001F4E43">
        <w:t>Validation Check A5 – Comparison of BLE and Effective Zone A</w:t>
      </w:r>
      <w:bookmarkEnd w:id="315"/>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 xml:space="preserve">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w:t>
      </w:r>
      <w:r w:rsidRPr="00DC368E">
        <w:rPr>
          <w:rFonts w:eastAsia="Times New Roman"/>
          <w:szCs w:val="26"/>
        </w:rPr>
        <w:lastRenderedPageBreak/>
        <w:t>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49D3A097"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w:t>
      </w:r>
      <w:r w:rsidR="00237D9A">
        <w:rPr>
          <w:rFonts w:eastAsia="Times New Roman"/>
          <w:szCs w:val="26"/>
        </w:rPr>
        <w:t xml:space="preserve"> - 10</w:t>
      </w:r>
      <w:r w:rsidRPr="00DC368E">
        <w:rPr>
          <w:rFonts w:eastAsia="Times New Roman"/>
          <w:szCs w:val="26"/>
        </w:rPr>
        <w:t xml:space="preserve">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0836FAE4"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22688E" w:rsidRPr="00237D9A">
        <w:t xml:space="preserve">Table </w:t>
      </w:r>
      <w:r w:rsidR="0022688E">
        <w:rPr>
          <w:noProof/>
        </w:rPr>
        <w:t>13</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40439FBF" w:rsidR="007E3CB5" w:rsidRDefault="007E3CB5" w:rsidP="007E3CB5">
      <w:pPr>
        <w:pStyle w:val="Caption"/>
        <w:jc w:val="center"/>
      </w:pPr>
      <w:bookmarkStart w:id="316" w:name="_Ref495418479"/>
      <w:bookmarkStart w:id="317" w:name="_Ref80561397"/>
      <w:bookmarkStart w:id="318" w:name="_Toc112102275"/>
      <w:r w:rsidRPr="00237D9A">
        <w:t xml:space="preserve">Table </w:t>
      </w:r>
      <w:r w:rsidRPr="00237D9A">
        <w:fldChar w:fldCharType="begin"/>
      </w:r>
      <w:r w:rsidRPr="00237D9A">
        <w:instrText xml:space="preserve"> SEQ Table \* ARABIC </w:instrText>
      </w:r>
      <w:r w:rsidRPr="00237D9A">
        <w:fldChar w:fldCharType="separate"/>
      </w:r>
      <w:r w:rsidR="0022688E">
        <w:rPr>
          <w:noProof/>
        </w:rPr>
        <w:t>13</w:t>
      </w:r>
      <w:r w:rsidRPr="00237D9A">
        <w:rPr>
          <w:noProof/>
        </w:rPr>
        <w:fldChar w:fldCharType="end"/>
      </w:r>
      <w:bookmarkEnd w:id="316"/>
      <w:r w:rsidRPr="00237D9A">
        <w:t>: BLE Comparison Results</w:t>
      </w:r>
      <w:bookmarkEnd w:id="317"/>
      <w:bookmarkEnd w:id="318"/>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237D9A" w14:paraId="43513A85" w14:textId="77777777" w:rsidTr="002A7DE4">
        <w:trPr>
          <w:trHeight w:val="288"/>
          <w:jc w:val="center"/>
        </w:trPr>
        <w:tc>
          <w:tcPr>
            <w:tcW w:w="4500" w:type="dxa"/>
            <w:gridSpan w:val="2"/>
            <w:shd w:val="clear" w:color="auto" w:fill="00B5E2" w:themeFill="accent1"/>
            <w:vAlign w:val="center"/>
          </w:tcPr>
          <w:p w14:paraId="55B8E17B" w14:textId="77777777" w:rsidR="00237D9A" w:rsidRPr="00DB51AA" w:rsidRDefault="00237D9A" w:rsidP="00464B28">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30AF097F" w14:textId="77777777" w:rsidR="00237D9A" w:rsidRPr="00DB51AA" w:rsidRDefault="00237D9A" w:rsidP="00464B28">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460C107F" w14:textId="77777777" w:rsidR="00237D9A" w:rsidRPr="00DB51AA" w:rsidRDefault="00237D9A" w:rsidP="00464B28">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57E1BD4A" w14:textId="77777777" w:rsidR="00237D9A" w:rsidRPr="00DB51AA" w:rsidRDefault="00237D9A" w:rsidP="00464B28">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0A27A1F8" w14:textId="77777777" w:rsidR="00237D9A" w:rsidRPr="00DB51AA" w:rsidRDefault="00237D9A" w:rsidP="00464B28">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2D7D51A8" w14:textId="77777777" w:rsidR="00237D9A" w:rsidRPr="00DB51AA" w:rsidRDefault="00237D9A" w:rsidP="00464B28">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BB2541A" w14:textId="77777777" w:rsidR="00237D9A" w:rsidRPr="00DB51AA" w:rsidRDefault="00237D9A" w:rsidP="00464B28">
            <w:pPr>
              <w:jc w:val="center"/>
              <w:rPr>
                <w:rFonts w:ascii="Calibri" w:hAnsi="Calibri"/>
                <w:b/>
                <w:color w:val="FFFFFF"/>
                <w:sz w:val="22"/>
                <w:szCs w:val="22"/>
              </w:rPr>
            </w:pPr>
            <w:r w:rsidRPr="00DB51AA">
              <w:rPr>
                <w:rFonts w:ascii="Calibri" w:hAnsi="Calibri"/>
                <w:b/>
                <w:color w:val="FFFFFF"/>
                <w:sz w:val="22"/>
                <w:szCs w:val="22"/>
              </w:rPr>
              <w:t>Priority Score</w:t>
            </w:r>
          </w:p>
        </w:tc>
      </w:tr>
      <w:tr w:rsidR="00237D9A" w14:paraId="79B24205" w14:textId="77777777" w:rsidTr="00890C56">
        <w:trPr>
          <w:trHeight w:val="288"/>
          <w:jc w:val="center"/>
        </w:trPr>
        <w:tc>
          <w:tcPr>
            <w:tcW w:w="2790" w:type="dxa"/>
            <w:tcBorders>
              <w:bottom w:val="single" w:sz="4" w:space="0" w:color="3379BD"/>
            </w:tcBorders>
            <w:shd w:val="clear" w:color="auto" w:fill="00B5E2" w:themeFill="accent1"/>
          </w:tcPr>
          <w:p w14:paraId="1E3EC853" w14:textId="77777777" w:rsidR="00237D9A" w:rsidRPr="00DB51AA" w:rsidRDefault="00237D9A" w:rsidP="00464B28">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6997E0FB" w14:textId="77777777" w:rsidR="00237D9A" w:rsidRPr="00DB51AA" w:rsidRDefault="00237D9A" w:rsidP="00464B28">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029EEC4E" w14:textId="77777777" w:rsidR="00237D9A" w:rsidRPr="009A3514" w:rsidRDefault="00237D9A" w:rsidP="00464B28">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5DC2E20" w14:textId="77777777" w:rsidR="00237D9A" w:rsidRPr="009A3514" w:rsidRDefault="00237D9A" w:rsidP="00464B28">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0AE2478A" w14:textId="77777777" w:rsidR="00237D9A" w:rsidRPr="009A3514" w:rsidRDefault="00237D9A" w:rsidP="00464B28">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25DF2F4F" w14:textId="77777777" w:rsidR="00237D9A" w:rsidRPr="009A3514" w:rsidRDefault="00237D9A" w:rsidP="00464B28">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7E26A9AF" w14:textId="77777777" w:rsidR="00237D9A" w:rsidRPr="009A3514" w:rsidRDefault="00237D9A" w:rsidP="00464B28">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2C48A36C" w14:textId="77777777" w:rsidR="00237D9A" w:rsidRPr="009A3514" w:rsidRDefault="00237D9A" w:rsidP="00464B28">
            <w:pPr>
              <w:jc w:val="center"/>
              <w:rPr>
                <w:rFonts w:ascii="Calibri" w:hAnsi="Calibri"/>
                <w:color w:val="FFFFFF"/>
                <w:sz w:val="22"/>
                <w:szCs w:val="22"/>
              </w:rPr>
            </w:pPr>
          </w:p>
        </w:tc>
      </w:tr>
      <w:tr w:rsidR="00237D9A" w:rsidRPr="00F05AAD" w14:paraId="131AD891" w14:textId="77777777" w:rsidTr="00890C56">
        <w:trPr>
          <w:trHeight w:val="413"/>
          <w:jc w:val="center"/>
        </w:trPr>
        <w:tc>
          <w:tcPr>
            <w:tcW w:w="2790" w:type="dxa"/>
            <w:tcBorders>
              <w:bottom w:val="single" w:sz="4" w:space="0" w:color="3379BD"/>
            </w:tcBorders>
            <w:shd w:val="clear" w:color="auto" w:fill="auto"/>
            <w:vAlign w:val="center"/>
          </w:tcPr>
          <w:p w14:paraId="469BA736"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sidRPr="00890C56">
              <w:rPr>
                <w:rFonts w:ascii="Calibri" w:hAnsi="Calibri" w:cs="Arial"/>
                <w:sz w:val="20"/>
                <w:szCs w:val="20"/>
              </w:rPr>
              <w:t>Johnson Draw Watershed</w:t>
            </w:r>
          </w:p>
        </w:tc>
        <w:tc>
          <w:tcPr>
            <w:tcW w:w="1710" w:type="dxa"/>
            <w:tcBorders>
              <w:bottom w:val="single" w:sz="4" w:space="0" w:color="3379BD"/>
            </w:tcBorders>
            <w:shd w:val="clear" w:color="auto" w:fill="auto"/>
            <w:vAlign w:val="center"/>
          </w:tcPr>
          <w:p w14:paraId="5C6AA3F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sidRPr="00890C56">
              <w:rPr>
                <w:rFonts w:ascii="Calibri" w:hAnsi="Calibri" w:cs="Arial"/>
                <w:sz w:val="20"/>
                <w:szCs w:val="20"/>
              </w:rPr>
              <w:t>All Streams</w:t>
            </w:r>
          </w:p>
        </w:tc>
        <w:tc>
          <w:tcPr>
            <w:tcW w:w="810" w:type="dxa"/>
            <w:tcBorders>
              <w:bottom w:val="single" w:sz="4" w:space="0" w:color="3379BD"/>
            </w:tcBorders>
            <w:shd w:val="clear" w:color="auto" w:fill="auto"/>
            <w:vAlign w:val="center"/>
          </w:tcPr>
          <w:p w14:paraId="0220793F" w14:textId="77777777" w:rsidR="00237D9A" w:rsidRPr="00890C56" w:rsidRDefault="00237D9A" w:rsidP="00464B28">
            <w:pPr>
              <w:jc w:val="center"/>
              <w:rPr>
                <w:rFonts w:ascii="Calibri" w:hAnsi="Calibri" w:cs="Arial"/>
                <w:sz w:val="20"/>
                <w:szCs w:val="20"/>
              </w:rPr>
            </w:pPr>
            <w:r w:rsidRPr="00890C56">
              <w:rPr>
                <w:rFonts w:ascii="Calibri" w:hAnsi="Calibri" w:cs="Arial"/>
                <w:sz w:val="20"/>
                <w:szCs w:val="20"/>
              </w:rPr>
              <w:t>39,644</w:t>
            </w:r>
          </w:p>
        </w:tc>
        <w:tc>
          <w:tcPr>
            <w:tcW w:w="810" w:type="dxa"/>
            <w:tcBorders>
              <w:bottom w:val="single" w:sz="4" w:space="0" w:color="3379BD"/>
            </w:tcBorders>
            <w:shd w:val="clear" w:color="auto" w:fill="auto"/>
            <w:vAlign w:val="center"/>
          </w:tcPr>
          <w:p w14:paraId="32D822CE" w14:textId="77777777" w:rsidR="00237D9A" w:rsidRPr="00890C56" w:rsidRDefault="00237D9A" w:rsidP="00464B28">
            <w:pPr>
              <w:jc w:val="center"/>
              <w:rPr>
                <w:rFonts w:ascii="Calibri" w:hAnsi="Calibri" w:cs="Arial"/>
                <w:sz w:val="20"/>
                <w:szCs w:val="20"/>
              </w:rPr>
            </w:pPr>
            <w:r>
              <w:rPr>
                <w:rFonts w:ascii="Calibri" w:hAnsi="Calibri" w:cs="Arial"/>
                <w:sz w:val="20"/>
                <w:szCs w:val="20"/>
              </w:rPr>
              <w:t>5,617</w:t>
            </w:r>
          </w:p>
        </w:tc>
        <w:tc>
          <w:tcPr>
            <w:tcW w:w="810" w:type="dxa"/>
            <w:tcBorders>
              <w:bottom w:val="single" w:sz="4" w:space="0" w:color="3379BD"/>
            </w:tcBorders>
            <w:shd w:val="clear" w:color="auto" w:fill="auto"/>
            <w:vAlign w:val="center"/>
          </w:tcPr>
          <w:p w14:paraId="28BC062B" w14:textId="77777777" w:rsidR="00237D9A" w:rsidRPr="00890C56" w:rsidRDefault="00237D9A" w:rsidP="00464B28">
            <w:pPr>
              <w:jc w:val="center"/>
              <w:rPr>
                <w:rFonts w:ascii="Calibri" w:hAnsi="Calibri" w:cs="Arial"/>
                <w:sz w:val="20"/>
                <w:szCs w:val="20"/>
              </w:rPr>
            </w:pPr>
            <w:r>
              <w:rPr>
                <w:rFonts w:ascii="Calibri" w:hAnsi="Calibri" w:cs="Arial"/>
                <w:sz w:val="20"/>
                <w:szCs w:val="20"/>
              </w:rPr>
              <w:t>34,027</w:t>
            </w:r>
          </w:p>
        </w:tc>
        <w:tc>
          <w:tcPr>
            <w:tcW w:w="720" w:type="dxa"/>
            <w:tcBorders>
              <w:bottom w:val="single" w:sz="4" w:space="0" w:color="3379BD"/>
            </w:tcBorders>
            <w:shd w:val="clear" w:color="auto" w:fill="auto"/>
            <w:vAlign w:val="center"/>
          </w:tcPr>
          <w:p w14:paraId="5045551F"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sidRPr="00574955">
              <w:rPr>
                <w:rFonts w:ascii="Calibri" w:hAnsi="Calibri" w:cs="Arial"/>
                <w:sz w:val="20"/>
                <w:szCs w:val="20"/>
              </w:rPr>
              <w:t>86%</w:t>
            </w:r>
          </w:p>
        </w:tc>
        <w:tc>
          <w:tcPr>
            <w:tcW w:w="1350" w:type="dxa"/>
            <w:tcBorders>
              <w:bottom w:val="single" w:sz="4" w:space="0" w:color="3379BD"/>
            </w:tcBorders>
            <w:shd w:val="clear" w:color="auto" w:fill="auto"/>
            <w:vAlign w:val="center"/>
          </w:tcPr>
          <w:p w14:paraId="0EDF5444"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sidRPr="00890C56">
              <w:rPr>
                <w:rFonts w:ascii="Calibri" w:hAnsi="Calibri" w:cs="Arial"/>
                <w:sz w:val="20"/>
                <w:szCs w:val="20"/>
              </w:rPr>
              <w:t>Pass</w:t>
            </w:r>
          </w:p>
        </w:tc>
        <w:tc>
          <w:tcPr>
            <w:tcW w:w="990" w:type="dxa"/>
            <w:tcBorders>
              <w:bottom w:val="single" w:sz="4" w:space="0" w:color="3379BD"/>
            </w:tcBorders>
            <w:shd w:val="clear" w:color="auto" w:fill="auto"/>
            <w:vAlign w:val="center"/>
          </w:tcPr>
          <w:p w14:paraId="28B06B8D"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p>
        </w:tc>
      </w:tr>
      <w:tr w:rsidR="00237D9A" w:rsidRPr="00F05AAD" w14:paraId="2138550F" w14:textId="77777777" w:rsidTr="00890C56">
        <w:trPr>
          <w:trHeight w:val="288"/>
          <w:jc w:val="center"/>
        </w:trPr>
        <w:tc>
          <w:tcPr>
            <w:tcW w:w="2790" w:type="dxa"/>
            <w:tcBorders>
              <w:bottom w:val="single" w:sz="4" w:space="0" w:color="3379BD"/>
            </w:tcBorders>
            <w:shd w:val="clear" w:color="auto" w:fill="D9D9D9" w:themeFill="background1" w:themeFillShade="D9"/>
            <w:vAlign w:val="bottom"/>
          </w:tcPr>
          <w:p w14:paraId="07F2EC13"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120800050503-Johnson Draw</w:t>
            </w:r>
          </w:p>
        </w:tc>
        <w:tc>
          <w:tcPr>
            <w:tcW w:w="1710" w:type="dxa"/>
            <w:tcBorders>
              <w:bottom w:val="single" w:sz="4" w:space="0" w:color="3379BD"/>
            </w:tcBorders>
            <w:shd w:val="clear" w:color="auto" w:fill="D9D9D9" w:themeFill="background1" w:themeFillShade="D9"/>
            <w:vAlign w:val="bottom"/>
          </w:tcPr>
          <w:p w14:paraId="0D574DA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120800050503</w:t>
            </w:r>
          </w:p>
        </w:tc>
        <w:tc>
          <w:tcPr>
            <w:tcW w:w="810" w:type="dxa"/>
            <w:tcBorders>
              <w:bottom w:val="single" w:sz="4" w:space="0" w:color="3379BD"/>
            </w:tcBorders>
            <w:shd w:val="clear" w:color="auto" w:fill="D9D9D9" w:themeFill="background1" w:themeFillShade="D9"/>
            <w:vAlign w:val="center"/>
          </w:tcPr>
          <w:p w14:paraId="6949B9D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1,617</w:t>
            </w:r>
          </w:p>
        </w:tc>
        <w:tc>
          <w:tcPr>
            <w:tcW w:w="810" w:type="dxa"/>
            <w:tcBorders>
              <w:bottom w:val="single" w:sz="4" w:space="0" w:color="3379BD"/>
            </w:tcBorders>
            <w:shd w:val="clear" w:color="auto" w:fill="D9D9D9" w:themeFill="background1" w:themeFillShade="D9"/>
            <w:vAlign w:val="center"/>
          </w:tcPr>
          <w:p w14:paraId="4C6BF26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152</w:t>
            </w:r>
          </w:p>
        </w:tc>
        <w:tc>
          <w:tcPr>
            <w:tcW w:w="810" w:type="dxa"/>
            <w:tcBorders>
              <w:bottom w:val="single" w:sz="4" w:space="0" w:color="3379BD"/>
            </w:tcBorders>
            <w:shd w:val="clear" w:color="auto" w:fill="D9D9D9" w:themeFill="background1" w:themeFillShade="D9"/>
            <w:vAlign w:val="center"/>
          </w:tcPr>
          <w:p w14:paraId="643E5BB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1,465</w:t>
            </w:r>
          </w:p>
        </w:tc>
        <w:tc>
          <w:tcPr>
            <w:tcW w:w="720" w:type="dxa"/>
            <w:tcBorders>
              <w:bottom w:val="single" w:sz="4" w:space="0" w:color="3379BD"/>
            </w:tcBorders>
            <w:shd w:val="clear" w:color="auto" w:fill="D9D9D9" w:themeFill="background1" w:themeFillShade="D9"/>
            <w:vAlign w:val="center"/>
          </w:tcPr>
          <w:p w14:paraId="475050B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bottom w:val="single" w:sz="4" w:space="0" w:color="3379BD"/>
            </w:tcBorders>
            <w:shd w:val="clear" w:color="auto" w:fill="D9D9D9" w:themeFill="background1" w:themeFillShade="D9"/>
            <w:vAlign w:val="center"/>
          </w:tcPr>
          <w:p w14:paraId="6F357E4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72397487"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2.4</w:t>
            </w:r>
          </w:p>
        </w:tc>
      </w:tr>
      <w:tr w:rsidR="00237D9A" w:rsidRPr="00F05AAD" w14:paraId="78BF8394" w14:textId="77777777" w:rsidTr="00890C56">
        <w:trPr>
          <w:trHeight w:val="288"/>
          <w:jc w:val="center"/>
        </w:trPr>
        <w:tc>
          <w:tcPr>
            <w:tcW w:w="2790" w:type="dxa"/>
            <w:tcBorders>
              <w:bottom w:val="single" w:sz="4" w:space="0" w:color="3379BD"/>
            </w:tcBorders>
            <w:shd w:val="clear" w:color="auto" w:fill="auto"/>
            <w:vAlign w:val="bottom"/>
          </w:tcPr>
          <w:p w14:paraId="0923D73A"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120800050603-Midland Draw</w:t>
            </w:r>
          </w:p>
        </w:tc>
        <w:tc>
          <w:tcPr>
            <w:tcW w:w="1710" w:type="dxa"/>
            <w:tcBorders>
              <w:bottom w:val="single" w:sz="4" w:space="0" w:color="3379BD"/>
            </w:tcBorders>
            <w:shd w:val="clear" w:color="auto" w:fill="auto"/>
            <w:vAlign w:val="bottom"/>
          </w:tcPr>
          <w:p w14:paraId="3F047714"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120800050603</w:t>
            </w:r>
          </w:p>
        </w:tc>
        <w:tc>
          <w:tcPr>
            <w:tcW w:w="810" w:type="dxa"/>
            <w:tcBorders>
              <w:bottom w:val="single" w:sz="4" w:space="0" w:color="3379BD"/>
            </w:tcBorders>
            <w:shd w:val="clear" w:color="auto" w:fill="auto"/>
            <w:vAlign w:val="center"/>
          </w:tcPr>
          <w:p w14:paraId="29591E2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930</w:t>
            </w:r>
          </w:p>
        </w:tc>
        <w:tc>
          <w:tcPr>
            <w:tcW w:w="810" w:type="dxa"/>
            <w:tcBorders>
              <w:bottom w:val="single" w:sz="4" w:space="0" w:color="3379BD"/>
            </w:tcBorders>
            <w:shd w:val="clear" w:color="auto" w:fill="auto"/>
            <w:vAlign w:val="center"/>
          </w:tcPr>
          <w:p w14:paraId="5AE6502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146</w:t>
            </w:r>
          </w:p>
        </w:tc>
        <w:tc>
          <w:tcPr>
            <w:tcW w:w="810" w:type="dxa"/>
            <w:tcBorders>
              <w:bottom w:val="single" w:sz="4" w:space="0" w:color="3379BD"/>
            </w:tcBorders>
            <w:shd w:val="clear" w:color="auto" w:fill="auto"/>
            <w:vAlign w:val="center"/>
          </w:tcPr>
          <w:p w14:paraId="509DB26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784</w:t>
            </w:r>
          </w:p>
        </w:tc>
        <w:tc>
          <w:tcPr>
            <w:tcW w:w="720" w:type="dxa"/>
            <w:tcBorders>
              <w:bottom w:val="single" w:sz="4" w:space="0" w:color="3379BD"/>
            </w:tcBorders>
            <w:shd w:val="clear" w:color="auto" w:fill="auto"/>
            <w:vAlign w:val="center"/>
          </w:tcPr>
          <w:p w14:paraId="4CD2B34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tcBorders>
              <w:bottom w:val="single" w:sz="4" w:space="0" w:color="3379BD"/>
            </w:tcBorders>
            <w:shd w:val="clear" w:color="auto" w:fill="auto"/>
            <w:vAlign w:val="center"/>
          </w:tcPr>
          <w:p w14:paraId="4A35513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7A786B7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3.9</w:t>
            </w:r>
          </w:p>
        </w:tc>
      </w:tr>
      <w:tr w:rsidR="00237D9A" w:rsidRPr="00F05AAD" w14:paraId="518023A1" w14:textId="77777777" w:rsidTr="00890C56">
        <w:trPr>
          <w:trHeight w:val="288"/>
          <w:jc w:val="center"/>
        </w:trPr>
        <w:tc>
          <w:tcPr>
            <w:tcW w:w="2790" w:type="dxa"/>
            <w:tcBorders>
              <w:bottom w:val="single" w:sz="4" w:space="0" w:color="3379BD"/>
            </w:tcBorders>
            <w:shd w:val="clear" w:color="auto" w:fill="D9D9D9" w:themeFill="background1" w:themeFillShade="D9"/>
            <w:vAlign w:val="bottom"/>
          </w:tcPr>
          <w:p w14:paraId="6627AC64"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Antelope Lake-Muskingam Draw</w:t>
            </w:r>
          </w:p>
        </w:tc>
        <w:tc>
          <w:tcPr>
            <w:tcW w:w="1710" w:type="dxa"/>
            <w:tcBorders>
              <w:bottom w:val="single" w:sz="4" w:space="0" w:color="3379BD"/>
            </w:tcBorders>
            <w:shd w:val="clear" w:color="auto" w:fill="D9D9D9" w:themeFill="background1" w:themeFillShade="D9"/>
            <w:vAlign w:val="bottom"/>
          </w:tcPr>
          <w:p w14:paraId="1B0D5A4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120800050305</w:t>
            </w:r>
          </w:p>
        </w:tc>
        <w:tc>
          <w:tcPr>
            <w:tcW w:w="810" w:type="dxa"/>
            <w:tcBorders>
              <w:bottom w:val="single" w:sz="4" w:space="0" w:color="3379BD"/>
            </w:tcBorders>
            <w:shd w:val="clear" w:color="auto" w:fill="D9D9D9" w:themeFill="background1" w:themeFillShade="D9"/>
            <w:vAlign w:val="center"/>
          </w:tcPr>
          <w:p w14:paraId="6A4C7F5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1,443</w:t>
            </w:r>
          </w:p>
        </w:tc>
        <w:tc>
          <w:tcPr>
            <w:tcW w:w="810" w:type="dxa"/>
            <w:tcBorders>
              <w:bottom w:val="single" w:sz="4" w:space="0" w:color="3379BD"/>
            </w:tcBorders>
            <w:shd w:val="clear" w:color="auto" w:fill="D9D9D9" w:themeFill="background1" w:themeFillShade="D9"/>
            <w:vAlign w:val="center"/>
          </w:tcPr>
          <w:p w14:paraId="13BD7BD5"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206</w:t>
            </w:r>
          </w:p>
        </w:tc>
        <w:tc>
          <w:tcPr>
            <w:tcW w:w="810" w:type="dxa"/>
            <w:tcBorders>
              <w:bottom w:val="single" w:sz="4" w:space="0" w:color="3379BD"/>
            </w:tcBorders>
            <w:shd w:val="clear" w:color="auto" w:fill="D9D9D9" w:themeFill="background1" w:themeFillShade="D9"/>
            <w:vAlign w:val="center"/>
          </w:tcPr>
          <w:p w14:paraId="6744445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1,237</w:t>
            </w:r>
          </w:p>
        </w:tc>
        <w:tc>
          <w:tcPr>
            <w:tcW w:w="720" w:type="dxa"/>
            <w:tcBorders>
              <w:bottom w:val="single" w:sz="4" w:space="0" w:color="3379BD"/>
            </w:tcBorders>
            <w:shd w:val="clear" w:color="auto" w:fill="D9D9D9" w:themeFill="background1" w:themeFillShade="D9"/>
            <w:vAlign w:val="center"/>
          </w:tcPr>
          <w:p w14:paraId="40FE8CA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86%</w:t>
            </w:r>
          </w:p>
        </w:tc>
        <w:tc>
          <w:tcPr>
            <w:tcW w:w="1350" w:type="dxa"/>
            <w:tcBorders>
              <w:bottom w:val="single" w:sz="4" w:space="0" w:color="3379BD"/>
            </w:tcBorders>
            <w:shd w:val="clear" w:color="auto" w:fill="D9D9D9" w:themeFill="background1" w:themeFillShade="D9"/>
            <w:vAlign w:val="center"/>
          </w:tcPr>
          <w:p w14:paraId="0066D4B7"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03FB0F2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3.8</w:t>
            </w:r>
          </w:p>
        </w:tc>
      </w:tr>
      <w:tr w:rsidR="00237D9A" w:rsidRPr="00F05AAD" w14:paraId="466DBB5E" w14:textId="77777777" w:rsidTr="00890C56">
        <w:trPr>
          <w:trHeight w:val="288"/>
          <w:jc w:val="center"/>
        </w:trPr>
        <w:tc>
          <w:tcPr>
            <w:tcW w:w="2790" w:type="dxa"/>
            <w:tcBorders>
              <w:bottom w:val="single" w:sz="4" w:space="0" w:color="3379BD"/>
            </w:tcBorders>
            <w:shd w:val="clear" w:color="auto" w:fill="auto"/>
            <w:vAlign w:val="bottom"/>
          </w:tcPr>
          <w:p w14:paraId="3BE3BA01"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Boone Ranch-Midland Draw</w:t>
            </w:r>
          </w:p>
        </w:tc>
        <w:tc>
          <w:tcPr>
            <w:tcW w:w="1710" w:type="dxa"/>
            <w:tcBorders>
              <w:bottom w:val="single" w:sz="4" w:space="0" w:color="3379BD"/>
            </w:tcBorders>
            <w:shd w:val="clear" w:color="auto" w:fill="auto"/>
            <w:vAlign w:val="bottom"/>
          </w:tcPr>
          <w:p w14:paraId="2A639C3F"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120800050604</w:t>
            </w:r>
          </w:p>
        </w:tc>
        <w:tc>
          <w:tcPr>
            <w:tcW w:w="810" w:type="dxa"/>
            <w:tcBorders>
              <w:bottom w:val="single" w:sz="4" w:space="0" w:color="3379BD"/>
            </w:tcBorders>
            <w:shd w:val="clear" w:color="auto" w:fill="auto"/>
            <w:vAlign w:val="center"/>
          </w:tcPr>
          <w:p w14:paraId="4A6DD53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2,168</w:t>
            </w:r>
          </w:p>
        </w:tc>
        <w:tc>
          <w:tcPr>
            <w:tcW w:w="810" w:type="dxa"/>
            <w:tcBorders>
              <w:bottom w:val="single" w:sz="4" w:space="0" w:color="3379BD"/>
            </w:tcBorders>
            <w:shd w:val="clear" w:color="auto" w:fill="auto"/>
            <w:vAlign w:val="center"/>
          </w:tcPr>
          <w:p w14:paraId="729A290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308</w:t>
            </w:r>
          </w:p>
        </w:tc>
        <w:tc>
          <w:tcPr>
            <w:tcW w:w="810" w:type="dxa"/>
            <w:tcBorders>
              <w:bottom w:val="single" w:sz="4" w:space="0" w:color="3379BD"/>
            </w:tcBorders>
            <w:shd w:val="clear" w:color="auto" w:fill="auto"/>
            <w:vAlign w:val="center"/>
          </w:tcPr>
          <w:p w14:paraId="1F25B1C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1,860</w:t>
            </w:r>
          </w:p>
        </w:tc>
        <w:tc>
          <w:tcPr>
            <w:tcW w:w="720" w:type="dxa"/>
            <w:tcBorders>
              <w:bottom w:val="single" w:sz="4" w:space="0" w:color="3379BD"/>
            </w:tcBorders>
            <w:shd w:val="clear" w:color="auto" w:fill="auto"/>
            <w:vAlign w:val="center"/>
          </w:tcPr>
          <w:p w14:paraId="0422529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86%</w:t>
            </w:r>
          </w:p>
        </w:tc>
        <w:tc>
          <w:tcPr>
            <w:tcW w:w="1350" w:type="dxa"/>
            <w:tcBorders>
              <w:bottom w:val="single" w:sz="4" w:space="0" w:color="3379BD"/>
            </w:tcBorders>
            <w:shd w:val="clear" w:color="auto" w:fill="auto"/>
            <w:vAlign w:val="center"/>
          </w:tcPr>
          <w:p w14:paraId="33C7849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0837240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w:t>
            </w:r>
          </w:p>
        </w:tc>
      </w:tr>
      <w:tr w:rsidR="00237D9A" w:rsidRPr="00F05AAD" w14:paraId="6F1F0AB4" w14:textId="77777777" w:rsidTr="00890C56">
        <w:trPr>
          <w:trHeight w:val="288"/>
          <w:jc w:val="center"/>
        </w:trPr>
        <w:tc>
          <w:tcPr>
            <w:tcW w:w="2790" w:type="dxa"/>
            <w:tcBorders>
              <w:bottom w:val="single" w:sz="4" w:space="0" w:color="3379BD"/>
            </w:tcBorders>
            <w:shd w:val="clear" w:color="auto" w:fill="D9D9D9" w:themeFill="background1" w:themeFillShade="D9"/>
            <w:vAlign w:val="bottom"/>
          </w:tcPr>
          <w:p w14:paraId="7AB9E008"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Bradley Barn Well-Division Well</w:t>
            </w:r>
          </w:p>
        </w:tc>
        <w:tc>
          <w:tcPr>
            <w:tcW w:w="1710" w:type="dxa"/>
            <w:tcBorders>
              <w:bottom w:val="single" w:sz="4" w:space="0" w:color="3379BD"/>
            </w:tcBorders>
            <w:shd w:val="clear" w:color="auto" w:fill="D9D9D9" w:themeFill="background1" w:themeFillShade="D9"/>
            <w:vAlign w:val="bottom"/>
          </w:tcPr>
          <w:p w14:paraId="47D49FC5"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120800050307</w:t>
            </w:r>
          </w:p>
        </w:tc>
        <w:tc>
          <w:tcPr>
            <w:tcW w:w="810" w:type="dxa"/>
            <w:tcBorders>
              <w:bottom w:val="single" w:sz="4" w:space="0" w:color="3379BD"/>
            </w:tcBorders>
            <w:shd w:val="clear" w:color="auto" w:fill="D9D9D9" w:themeFill="background1" w:themeFillShade="D9"/>
            <w:vAlign w:val="center"/>
          </w:tcPr>
          <w:p w14:paraId="430234F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1,618</w:t>
            </w:r>
          </w:p>
        </w:tc>
        <w:tc>
          <w:tcPr>
            <w:tcW w:w="810" w:type="dxa"/>
            <w:tcBorders>
              <w:bottom w:val="single" w:sz="4" w:space="0" w:color="3379BD"/>
            </w:tcBorders>
            <w:shd w:val="clear" w:color="auto" w:fill="D9D9D9" w:themeFill="background1" w:themeFillShade="D9"/>
            <w:vAlign w:val="center"/>
          </w:tcPr>
          <w:p w14:paraId="46B7A16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289</w:t>
            </w:r>
          </w:p>
        </w:tc>
        <w:tc>
          <w:tcPr>
            <w:tcW w:w="810" w:type="dxa"/>
            <w:tcBorders>
              <w:bottom w:val="single" w:sz="4" w:space="0" w:color="3379BD"/>
            </w:tcBorders>
            <w:shd w:val="clear" w:color="auto" w:fill="D9D9D9" w:themeFill="background1" w:themeFillShade="D9"/>
            <w:vAlign w:val="center"/>
          </w:tcPr>
          <w:p w14:paraId="0DB6ED6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1,329</w:t>
            </w:r>
          </w:p>
        </w:tc>
        <w:tc>
          <w:tcPr>
            <w:tcW w:w="720" w:type="dxa"/>
            <w:tcBorders>
              <w:bottom w:val="single" w:sz="4" w:space="0" w:color="3379BD"/>
            </w:tcBorders>
            <w:shd w:val="clear" w:color="auto" w:fill="D9D9D9" w:themeFill="background1" w:themeFillShade="D9"/>
            <w:vAlign w:val="center"/>
          </w:tcPr>
          <w:p w14:paraId="3DBED9E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82%</w:t>
            </w:r>
          </w:p>
        </w:tc>
        <w:tc>
          <w:tcPr>
            <w:tcW w:w="1350" w:type="dxa"/>
            <w:tcBorders>
              <w:bottom w:val="single" w:sz="4" w:space="0" w:color="3379BD"/>
            </w:tcBorders>
            <w:shd w:val="clear" w:color="auto" w:fill="D9D9D9" w:themeFill="background1" w:themeFillShade="D9"/>
            <w:vAlign w:val="center"/>
          </w:tcPr>
          <w:p w14:paraId="5DBAE11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655B0015"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4.5</w:t>
            </w:r>
          </w:p>
        </w:tc>
      </w:tr>
      <w:tr w:rsidR="00237D9A" w:rsidRPr="00F05AAD" w14:paraId="26E221A8" w14:textId="77777777" w:rsidTr="00890C56">
        <w:trPr>
          <w:trHeight w:val="288"/>
          <w:jc w:val="center"/>
        </w:trPr>
        <w:tc>
          <w:tcPr>
            <w:tcW w:w="2790" w:type="dxa"/>
            <w:tcBorders>
              <w:bottom w:val="single" w:sz="4" w:space="0" w:color="3379BD"/>
            </w:tcBorders>
            <w:shd w:val="clear" w:color="auto" w:fill="auto"/>
            <w:vAlign w:val="bottom"/>
          </w:tcPr>
          <w:p w14:paraId="14EA9CDF"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Bryant Ranch-Johnson Draw</w:t>
            </w:r>
          </w:p>
        </w:tc>
        <w:tc>
          <w:tcPr>
            <w:tcW w:w="1710" w:type="dxa"/>
            <w:tcBorders>
              <w:bottom w:val="single" w:sz="4" w:space="0" w:color="3379BD"/>
            </w:tcBorders>
            <w:shd w:val="clear" w:color="auto" w:fill="auto"/>
            <w:vAlign w:val="bottom"/>
          </w:tcPr>
          <w:p w14:paraId="0790C5B2"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120800050504</w:t>
            </w:r>
          </w:p>
        </w:tc>
        <w:tc>
          <w:tcPr>
            <w:tcW w:w="810" w:type="dxa"/>
            <w:tcBorders>
              <w:bottom w:val="single" w:sz="4" w:space="0" w:color="3379BD"/>
            </w:tcBorders>
            <w:shd w:val="clear" w:color="auto" w:fill="auto"/>
            <w:vAlign w:val="center"/>
          </w:tcPr>
          <w:p w14:paraId="57FCF75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1,420</w:t>
            </w:r>
          </w:p>
        </w:tc>
        <w:tc>
          <w:tcPr>
            <w:tcW w:w="810" w:type="dxa"/>
            <w:tcBorders>
              <w:bottom w:val="single" w:sz="4" w:space="0" w:color="3379BD"/>
            </w:tcBorders>
            <w:shd w:val="clear" w:color="auto" w:fill="auto"/>
            <w:vAlign w:val="center"/>
          </w:tcPr>
          <w:p w14:paraId="1EAA5905"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133</w:t>
            </w:r>
          </w:p>
        </w:tc>
        <w:tc>
          <w:tcPr>
            <w:tcW w:w="810" w:type="dxa"/>
            <w:tcBorders>
              <w:bottom w:val="single" w:sz="4" w:space="0" w:color="3379BD"/>
            </w:tcBorders>
            <w:shd w:val="clear" w:color="auto" w:fill="auto"/>
            <w:vAlign w:val="center"/>
          </w:tcPr>
          <w:p w14:paraId="0825CB1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1,287</w:t>
            </w:r>
          </w:p>
        </w:tc>
        <w:tc>
          <w:tcPr>
            <w:tcW w:w="720" w:type="dxa"/>
            <w:tcBorders>
              <w:bottom w:val="single" w:sz="4" w:space="0" w:color="3379BD"/>
            </w:tcBorders>
            <w:shd w:val="clear" w:color="auto" w:fill="auto"/>
            <w:vAlign w:val="center"/>
          </w:tcPr>
          <w:p w14:paraId="2CEC1222"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bottom w:val="single" w:sz="4" w:space="0" w:color="3379BD"/>
            </w:tcBorders>
            <w:shd w:val="clear" w:color="auto" w:fill="auto"/>
            <w:vAlign w:val="center"/>
          </w:tcPr>
          <w:p w14:paraId="77807CB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173D5492"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2.3</w:t>
            </w:r>
          </w:p>
        </w:tc>
      </w:tr>
      <w:tr w:rsidR="00237D9A" w:rsidRPr="00F05AAD" w14:paraId="547E1F34"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4C3201D9"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Buchanan Well</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357DB72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120800050302</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2E90EE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941</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1EE117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118</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52179C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823</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04A3FF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B8554D9"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51512C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3.1</w:t>
            </w:r>
          </w:p>
        </w:tc>
      </w:tr>
      <w:tr w:rsidR="00237D9A" w:rsidRPr="00F05AAD" w14:paraId="021E89CE"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057FEF9A"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Bum Lake</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18179507"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120800050202</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BBCFC37"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722</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7C24BF8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106</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28D5111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616</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10FE424E"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054269B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FDED1A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3.7</w:t>
            </w:r>
          </w:p>
        </w:tc>
      </w:tr>
      <w:tr w:rsidR="00237D9A" w:rsidRPr="00F05AAD" w14:paraId="6B4B8346"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689960E6"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Cheyenne Lake</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5F27592E"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120800050301</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39533B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1,308</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DED026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209</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88272A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1,099</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F762C5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38FE91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2EEB96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4.0</w:t>
            </w:r>
          </w:p>
        </w:tc>
      </w:tr>
      <w:tr w:rsidR="00237D9A" w:rsidRPr="00F05AAD" w14:paraId="697F330C"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4AF812FC"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City of Odessa-Willow Well</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29FD1F72"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120800050402</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6EAC205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648</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C61B83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73</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2BE4231E"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575</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6A23FE47"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01DED57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CB010BE"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3.0</w:t>
            </w:r>
          </w:p>
        </w:tc>
      </w:tr>
      <w:tr w:rsidR="00237D9A" w:rsidRPr="00F05AAD" w14:paraId="044CFD7D"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4FD64506"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Consavvy Lake-Monahans Draw</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6A22E612"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120800050406</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7E13A2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1,562</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680961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439</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E0A41A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1,123</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2A865D8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72%</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FBF733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EB3D70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r>
      <w:tr w:rsidR="00237D9A" w:rsidRPr="00F05AAD" w14:paraId="3AF78E9B"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18A56513"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Cowden Ranch-Midland Draw</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1C235A6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120800050108</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134EF1D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53</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6A16EB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0</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0A2174F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53</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409105B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100%</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1694289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4CE6527E"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0.0</w:t>
            </w:r>
          </w:p>
        </w:tc>
      </w:tr>
      <w:tr w:rsidR="00237D9A" w:rsidRPr="00F05AAD" w14:paraId="27D6A363"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46269A30"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Coyote Lake-Monahans Draw</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51F6010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120800050304</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59217FF"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1,327</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0AF832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207</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847502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1,120</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2D9B71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552A50F"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E92FBE7"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4.3</w:t>
            </w:r>
          </w:p>
        </w:tc>
      </w:tr>
      <w:tr w:rsidR="00237D9A" w:rsidRPr="00F05AAD" w14:paraId="35240003"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7046D7F7"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Dog Town Windmill</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68D8181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120800050502</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4521F444"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850</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42A4A57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416D0BD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770</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0F6B2A3E"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1D4053C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47DAEF8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2.4</w:t>
            </w:r>
          </w:p>
        </w:tc>
      </w:tr>
      <w:tr w:rsidR="00237D9A" w:rsidRPr="00F05AAD" w14:paraId="2D485900"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41213121"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Dora Robers Oil Field-Monahans Draw</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3166A81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120800050401</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A4C344E"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1,236</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87F7105"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178</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C1FC11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1,058</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93FFF0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86%</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7287242"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5B43454"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w:t>
            </w:r>
          </w:p>
        </w:tc>
      </w:tr>
      <w:tr w:rsidR="00237D9A" w:rsidRPr="00F05AAD" w14:paraId="12EA2997"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4B8B30B6"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Dumpground Windmill-Monahans Draw</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35D89C8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120800050306</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1FA65F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299</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0E25F2DF"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41</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60E3157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258</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02BABEB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86%</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1330F1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2ED7412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3.5</w:t>
            </w:r>
          </w:p>
        </w:tc>
      </w:tr>
      <w:tr w:rsidR="00237D9A" w:rsidRPr="00F05AAD" w14:paraId="344742F2"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3C4A4BD7"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Flagg Ranch</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094C439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120800050201</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DCA7C9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799</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C1B2457"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84E1C3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712</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79E0297"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23D617B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757F462"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2.7</w:t>
            </w:r>
          </w:p>
        </w:tc>
      </w:tr>
      <w:tr w:rsidR="00237D9A" w:rsidRPr="00F05AAD" w14:paraId="5CDFD94B"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2CE0149C"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Flynt Ranch-North Cowden Oil Field</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2B835E3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120800050205</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69C2510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615</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EAA51D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471304C4"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527</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3FAAB49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86%</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12DFA39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2894507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w:t>
            </w:r>
          </w:p>
        </w:tc>
      </w:tr>
      <w:tr w:rsidR="00237D9A" w:rsidRPr="00F05AAD" w14:paraId="6C98DEDB"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129FF9F3"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Gray Well Draw-Johnson Draw</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1E44A1BE"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120800050505</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9FDADE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1,328</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2405FD8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221</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4DC89E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1,107</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BA4071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EAFD2F9"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A3D4BF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4.2</w:t>
            </w:r>
          </w:p>
        </w:tc>
      </w:tr>
      <w:tr w:rsidR="00237D9A" w:rsidRPr="00F05AAD" w14:paraId="1DC92B85"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3FAA6F5F"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 Well</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087F541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120800050203</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17C91819"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584</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18AE3D9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6F7DA0C5"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497</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418D9A6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70685BF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6E9D2609"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3.7</w:t>
            </w:r>
          </w:p>
        </w:tc>
      </w:tr>
      <w:tr w:rsidR="00237D9A" w:rsidRPr="00F05AAD" w14:paraId="12E5F287"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499757B8"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Headwaters Monahans Draw</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4E0D15D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120800050303</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70BDDC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536</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D48F59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63</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303505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473</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12DFE4F"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C81FB5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193EC8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5.8</w:t>
            </w:r>
          </w:p>
        </w:tc>
      </w:tr>
      <w:tr w:rsidR="00237D9A" w:rsidRPr="00F05AAD" w14:paraId="3613247D"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1A95E5B5"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Headwaters Pemberton Draw</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039A213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120800050507</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4AF98B0E"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1,295</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625881E2"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190</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787BA73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1,105</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3ACB13A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1BBE586C"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7052DDC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3.7</w:t>
            </w:r>
          </w:p>
        </w:tc>
      </w:tr>
      <w:tr w:rsidR="00237D9A" w:rsidRPr="00F05AAD" w14:paraId="69E2C87A"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176B995E"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High Sky Girls Ranch-Midland Draw</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15E7695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120800050207</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9C0FF4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106</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2C0F1ED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B1FE1B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98</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1233D1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92%</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FEB6EC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6049C09"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1.9</w:t>
            </w:r>
          </w:p>
        </w:tc>
      </w:tr>
      <w:tr w:rsidR="00237D9A" w:rsidRPr="00F05AAD" w14:paraId="76E78524"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3C31EDE7"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Hunter Well</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62807AE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120800050206</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75F6D9E9"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1,889</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1A12A72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184</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8A2244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1,705</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F55C334"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90%</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782E89D0"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2C69EE4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2.4</w:t>
            </w:r>
          </w:p>
        </w:tc>
      </w:tr>
      <w:tr w:rsidR="00237D9A" w:rsidRPr="00F05AAD" w14:paraId="1AE6CC47"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2AEBA460"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Midland Farms Oil Field-Hackberry Lake</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bottom"/>
          </w:tcPr>
          <w:p w14:paraId="2D0DB8B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120800050106</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274F78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703</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C492A8B"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138</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DF2064A"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565</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8E83606"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F6D68A9"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354E51F"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4.9</w:t>
            </w:r>
          </w:p>
        </w:tc>
      </w:tr>
      <w:tr w:rsidR="00237D9A" w:rsidRPr="00F05AAD" w14:paraId="7B23D9CA" w14:textId="77777777" w:rsidTr="00890C56">
        <w:trPr>
          <w:trHeight w:val="288"/>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23377691" w14:textId="77777777" w:rsidR="00237D9A" w:rsidRPr="00890C56" w:rsidRDefault="00237D9A" w:rsidP="00464B28">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Midland International Airport</w:t>
            </w:r>
          </w:p>
        </w:tc>
        <w:tc>
          <w:tcPr>
            <w:tcW w:w="1710" w:type="dxa"/>
            <w:tcBorders>
              <w:top w:val="single" w:sz="4" w:space="0" w:color="3379BD"/>
              <w:left w:val="single" w:sz="4" w:space="0" w:color="3379BD"/>
              <w:bottom w:val="single" w:sz="4" w:space="0" w:color="3379BD"/>
              <w:right w:val="single" w:sz="4" w:space="0" w:color="3379BD"/>
            </w:tcBorders>
            <w:shd w:val="clear" w:color="auto" w:fill="auto"/>
            <w:vAlign w:val="bottom"/>
          </w:tcPr>
          <w:p w14:paraId="21CC6A0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120800050404</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3A0D323D"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1,493</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274D2CDF"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217</w:t>
            </w:r>
          </w:p>
        </w:tc>
        <w:tc>
          <w:tcPr>
            <w:tcW w:w="81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56BF3144"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1,276</w:t>
            </w:r>
          </w:p>
        </w:tc>
        <w:tc>
          <w:tcPr>
            <w:tcW w:w="72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7FD1D7C3"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304F60C8"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auto"/>
            <w:vAlign w:val="center"/>
          </w:tcPr>
          <w:p w14:paraId="7040A5C1" w14:textId="77777777" w:rsidR="00237D9A" w:rsidRPr="00890C56" w:rsidRDefault="00237D9A" w:rsidP="00464B2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w:t>
            </w:r>
          </w:p>
        </w:tc>
      </w:tr>
    </w:tbl>
    <w:p w14:paraId="43B25DC9" w14:textId="7D542E96" w:rsidR="007E3CB5" w:rsidRDefault="00B31133" w:rsidP="00B31133">
      <w:pPr>
        <w:pStyle w:val="Caption"/>
        <w:jc w:val="center"/>
      </w:pPr>
      <w:r>
        <w:lastRenderedPageBreak/>
        <w:t>Table 1</w:t>
      </w:r>
      <w:r w:rsidR="00C13839">
        <w:t>3</w:t>
      </w:r>
      <w:r w:rsidR="00DB51AA">
        <w:t>,</w:t>
      </w:r>
      <w:r>
        <w:t xml:space="preserve"> continued: </w:t>
      </w:r>
      <w:r w:rsidRPr="007E3CB5">
        <w:t>BLE Comparison Results</w:t>
      </w:r>
    </w:p>
    <w:p w14:paraId="659277C8" w14:textId="77777777" w:rsidR="00B31133" w:rsidRDefault="00B31133" w:rsidP="00BA0E2B">
      <w:pPr>
        <w:tabs>
          <w:tab w:val="clear" w:pos="284"/>
        </w:tabs>
        <w:spacing w:line="240" w:lineRule="auto"/>
      </w:pP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501334B" w14:textId="77777777" w:rsidTr="00443C49">
        <w:trPr>
          <w:trHeight w:val="288"/>
          <w:jc w:val="center"/>
        </w:trPr>
        <w:tc>
          <w:tcPr>
            <w:tcW w:w="4500" w:type="dxa"/>
            <w:gridSpan w:val="2"/>
            <w:shd w:val="clear" w:color="auto" w:fill="00B5E2" w:themeFill="accent1"/>
            <w:vAlign w:val="center"/>
          </w:tcPr>
          <w:p w14:paraId="221068F1"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6A96BC9D"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3CED5C9"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20EC5870"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2609810E"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55A8AAAF"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2A8E90B"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11F668CC" w14:textId="77777777" w:rsidTr="00DB51AA">
        <w:trPr>
          <w:trHeight w:val="288"/>
          <w:jc w:val="center"/>
        </w:trPr>
        <w:tc>
          <w:tcPr>
            <w:tcW w:w="2790" w:type="dxa"/>
            <w:tcBorders>
              <w:bottom w:val="single" w:sz="4" w:space="0" w:color="3379BD"/>
            </w:tcBorders>
            <w:shd w:val="clear" w:color="auto" w:fill="00B5E2" w:themeFill="accent1"/>
          </w:tcPr>
          <w:p w14:paraId="7A19BE73"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48AC4BCC"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4E49AEB" w14:textId="77777777" w:rsidR="00DB51AA" w:rsidRPr="009A3514" w:rsidRDefault="00DB51AA" w:rsidP="00443C4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17D9A1" w14:textId="77777777" w:rsidR="00DB51AA" w:rsidRPr="009A3514" w:rsidRDefault="00DB51AA" w:rsidP="00443C4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B04A811" w14:textId="77777777" w:rsidR="00DB51AA" w:rsidRPr="009A3514" w:rsidRDefault="00DB51AA" w:rsidP="00443C4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CB05EF4" w14:textId="77777777" w:rsidR="00DB51AA" w:rsidRPr="009A3514" w:rsidRDefault="00DB51AA" w:rsidP="00443C4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5379B1F" w14:textId="77777777" w:rsidR="00DB51AA" w:rsidRPr="009A3514" w:rsidRDefault="00DB51AA" w:rsidP="00443C4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0146BE12" w14:textId="77777777" w:rsidR="00DB51AA" w:rsidRPr="009A3514" w:rsidRDefault="00DB51AA" w:rsidP="00443C49">
            <w:pPr>
              <w:jc w:val="center"/>
              <w:rPr>
                <w:rFonts w:ascii="Calibri" w:hAnsi="Calibri"/>
                <w:color w:val="FFFFFF"/>
                <w:sz w:val="22"/>
                <w:szCs w:val="22"/>
              </w:rPr>
            </w:pPr>
          </w:p>
        </w:tc>
      </w:tr>
      <w:tr w:rsidR="00237D9A" w:rsidRPr="00F05AAD" w14:paraId="7A4C247A" w14:textId="77777777" w:rsidTr="002A7DE4">
        <w:trPr>
          <w:trHeight w:val="413"/>
          <w:jc w:val="center"/>
        </w:trPr>
        <w:tc>
          <w:tcPr>
            <w:tcW w:w="2790" w:type="dxa"/>
            <w:tcBorders>
              <w:bottom w:val="single" w:sz="4" w:space="0" w:color="3379BD"/>
            </w:tcBorders>
            <w:shd w:val="clear" w:color="auto" w:fill="FFFFFF" w:themeFill="background1"/>
            <w:vAlign w:val="bottom"/>
          </w:tcPr>
          <w:p w14:paraId="351F0CB0" w14:textId="39055008" w:rsidR="00237D9A" w:rsidRPr="00574955" w:rsidRDefault="00237D9A" w:rsidP="00443C4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North Cowden Oil Field-Embar Lake</w:t>
            </w:r>
          </w:p>
        </w:tc>
        <w:tc>
          <w:tcPr>
            <w:tcW w:w="1710" w:type="dxa"/>
            <w:tcBorders>
              <w:bottom w:val="single" w:sz="4" w:space="0" w:color="3379BD"/>
            </w:tcBorders>
            <w:shd w:val="clear" w:color="auto" w:fill="FFFFFF" w:themeFill="background1"/>
            <w:vAlign w:val="center"/>
          </w:tcPr>
          <w:p w14:paraId="03369239" w14:textId="1BDC13C2" w:rsidR="00237D9A" w:rsidRPr="00574955" w:rsidRDefault="00237D9A" w:rsidP="002A7DE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120800050204</w:t>
            </w:r>
          </w:p>
        </w:tc>
        <w:tc>
          <w:tcPr>
            <w:tcW w:w="810" w:type="dxa"/>
            <w:tcBorders>
              <w:bottom w:val="single" w:sz="4" w:space="0" w:color="3379BD"/>
            </w:tcBorders>
            <w:shd w:val="clear" w:color="auto" w:fill="FFFFFF" w:themeFill="background1"/>
            <w:vAlign w:val="center"/>
          </w:tcPr>
          <w:p w14:paraId="5F943B1B" w14:textId="64EEAC93" w:rsidR="00237D9A" w:rsidRPr="00574955" w:rsidRDefault="00237D9A" w:rsidP="002A7DE4">
            <w:pPr>
              <w:jc w:val="center"/>
              <w:rPr>
                <w:rFonts w:ascii="Calibri" w:hAnsi="Calibri" w:cs="Arial"/>
                <w:sz w:val="22"/>
                <w:szCs w:val="22"/>
              </w:rPr>
            </w:pPr>
            <w:r>
              <w:rPr>
                <w:rFonts w:ascii="Calibri" w:hAnsi="Calibri" w:cs="Arial"/>
                <w:sz w:val="20"/>
                <w:szCs w:val="20"/>
              </w:rPr>
              <w:t>1,220</w:t>
            </w:r>
          </w:p>
        </w:tc>
        <w:tc>
          <w:tcPr>
            <w:tcW w:w="810" w:type="dxa"/>
            <w:tcBorders>
              <w:bottom w:val="single" w:sz="4" w:space="0" w:color="3379BD"/>
            </w:tcBorders>
            <w:shd w:val="clear" w:color="auto" w:fill="FFFFFF" w:themeFill="background1"/>
            <w:vAlign w:val="center"/>
          </w:tcPr>
          <w:p w14:paraId="54AC6B51" w14:textId="335F7EF6" w:rsidR="00237D9A" w:rsidRPr="00574955" w:rsidRDefault="00237D9A" w:rsidP="002A7DE4">
            <w:pPr>
              <w:jc w:val="center"/>
              <w:rPr>
                <w:rFonts w:ascii="Calibri" w:hAnsi="Calibri" w:cs="Arial"/>
                <w:sz w:val="22"/>
                <w:szCs w:val="22"/>
              </w:rPr>
            </w:pPr>
            <w:r>
              <w:rPr>
                <w:rFonts w:ascii="Calibri" w:hAnsi="Calibri" w:cs="Arial"/>
                <w:sz w:val="20"/>
                <w:szCs w:val="20"/>
              </w:rPr>
              <w:t>228</w:t>
            </w:r>
          </w:p>
        </w:tc>
        <w:tc>
          <w:tcPr>
            <w:tcW w:w="810" w:type="dxa"/>
            <w:tcBorders>
              <w:bottom w:val="single" w:sz="4" w:space="0" w:color="3379BD"/>
            </w:tcBorders>
            <w:shd w:val="clear" w:color="auto" w:fill="FFFFFF" w:themeFill="background1"/>
            <w:vAlign w:val="center"/>
          </w:tcPr>
          <w:p w14:paraId="759DD5D1" w14:textId="71966AFF" w:rsidR="00237D9A" w:rsidRPr="00574955" w:rsidRDefault="00237D9A" w:rsidP="002A7DE4">
            <w:pPr>
              <w:jc w:val="center"/>
              <w:rPr>
                <w:rFonts w:ascii="Calibri" w:hAnsi="Calibri" w:cs="Arial"/>
                <w:sz w:val="22"/>
                <w:szCs w:val="22"/>
              </w:rPr>
            </w:pPr>
            <w:r>
              <w:rPr>
                <w:rFonts w:ascii="Calibri" w:hAnsi="Calibri" w:cs="Arial"/>
                <w:sz w:val="20"/>
                <w:szCs w:val="20"/>
              </w:rPr>
              <w:t>992</w:t>
            </w:r>
          </w:p>
        </w:tc>
        <w:tc>
          <w:tcPr>
            <w:tcW w:w="720" w:type="dxa"/>
            <w:tcBorders>
              <w:bottom w:val="single" w:sz="4" w:space="0" w:color="3379BD"/>
            </w:tcBorders>
            <w:shd w:val="clear" w:color="auto" w:fill="FFFFFF" w:themeFill="background1"/>
            <w:vAlign w:val="center"/>
          </w:tcPr>
          <w:p w14:paraId="4320B97F" w14:textId="3293AB5A" w:rsidR="00237D9A" w:rsidRPr="00574955" w:rsidRDefault="00237D9A" w:rsidP="002A7DE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81%</w:t>
            </w:r>
          </w:p>
        </w:tc>
        <w:tc>
          <w:tcPr>
            <w:tcW w:w="1350" w:type="dxa"/>
            <w:tcBorders>
              <w:bottom w:val="single" w:sz="4" w:space="0" w:color="3379BD"/>
            </w:tcBorders>
            <w:shd w:val="clear" w:color="auto" w:fill="FFFFFF" w:themeFill="background1"/>
            <w:vAlign w:val="center"/>
          </w:tcPr>
          <w:p w14:paraId="59791FAB" w14:textId="66217921" w:rsidR="00237D9A" w:rsidRPr="00574955" w:rsidRDefault="00237D9A" w:rsidP="002A7DE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16C0B77E" w14:textId="2D30D43C" w:rsidR="00237D9A" w:rsidRPr="00F05AAD" w:rsidRDefault="00237D9A" w:rsidP="002A7DE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4.7</w:t>
            </w:r>
          </w:p>
        </w:tc>
      </w:tr>
      <w:tr w:rsidR="00237D9A" w:rsidRPr="00F05AAD" w14:paraId="4FD9D897" w14:textId="77777777" w:rsidTr="002A7DE4">
        <w:trPr>
          <w:trHeight w:val="413"/>
          <w:jc w:val="center"/>
        </w:trPr>
        <w:tc>
          <w:tcPr>
            <w:tcW w:w="2790" w:type="dxa"/>
            <w:shd w:val="clear" w:color="auto" w:fill="D9D9D9" w:themeFill="background1" w:themeFillShade="D9"/>
            <w:vAlign w:val="bottom"/>
          </w:tcPr>
          <w:p w14:paraId="0DAF7713" w14:textId="454AD531" w:rsidR="00237D9A" w:rsidRPr="00574955" w:rsidRDefault="00237D9A" w:rsidP="00443C4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Open Tank Windmill-City of Midland</w:t>
            </w:r>
          </w:p>
        </w:tc>
        <w:tc>
          <w:tcPr>
            <w:tcW w:w="1710" w:type="dxa"/>
            <w:shd w:val="clear" w:color="auto" w:fill="D9D9D9" w:themeFill="background1" w:themeFillShade="D9"/>
            <w:vAlign w:val="center"/>
          </w:tcPr>
          <w:p w14:paraId="1F77BC71" w14:textId="62E19902" w:rsidR="00237D9A" w:rsidRPr="00574955" w:rsidRDefault="00237D9A" w:rsidP="002A7DE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120800050602</w:t>
            </w:r>
          </w:p>
        </w:tc>
        <w:tc>
          <w:tcPr>
            <w:tcW w:w="810" w:type="dxa"/>
            <w:shd w:val="clear" w:color="auto" w:fill="D9D9D9" w:themeFill="background1" w:themeFillShade="D9"/>
            <w:vAlign w:val="center"/>
          </w:tcPr>
          <w:p w14:paraId="4F84F8CB" w14:textId="03B7C443" w:rsidR="00237D9A" w:rsidRPr="00574955" w:rsidRDefault="00237D9A" w:rsidP="002A7DE4">
            <w:pPr>
              <w:jc w:val="center"/>
              <w:rPr>
                <w:rFonts w:ascii="Calibri" w:hAnsi="Calibri" w:cs="Arial"/>
                <w:sz w:val="22"/>
                <w:szCs w:val="22"/>
              </w:rPr>
            </w:pPr>
            <w:r>
              <w:rPr>
                <w:rFonts w:ascii="Calibri" w:hAnsi="Calibri" w:cs="Arial"/>
                <w:sz w:val="20"/>
                <w:szCs w:val="20"/>
              </w:rPr>
              <w:t>536</w:t>
            </w:r>
          </w:p>
        </w:tc>
        <w:tc>
          <w:tcPr>
            <w:tcW w:w="810" w:type="dxa"/>
            <w:shd w:val="clear" w:color="auto" w:fill="D9D9D9" w:themeFill="background1" w:themeFillShade="D9"/>
            <w:vAlign w:val="center"/>
          </w:tcPr>
          <w:p w14:paraId="3B4950FF" w14:textId="3BF0EC59" w:rsidR="00237D9A" w:rsidRPr="00574955" w:rsidRDefault="00237D9A" w:rsidP="002A7DE4">
            <w:pPr>
              <w:jc w:val="center"/>
              <w:rPr>
                <w:rFonts w:ascii="Calibri" w:hAnsi="Calibri" w:cs="Arial"/>
                <w:sz w:val="22"/>
                <w:szCs w:val="22"/>
              </w:rPr>
            </w:pPr>
            <w:r>
              <w:rPr>
                <w:rFonts w:ascii="Calibri" w:hAnsi="Calibri" w:cs="Arial"/>
                <w:sz w:val="20"/>
                <w:szCs w:val="20"/>
              </w:rPr>
              <w:t>83</w:t>
            </w:r>
          </w:p>
        </w:tc>
        <w:tc>
          <w:tcPr>
            <w:tcW w:w="810" w:type="dxa"/>
            <w:shd w:val="clear" w:color="auto" w:fill="D9D9D9" w:themeFill="background1" w:themeFillShade="D9"/>
            <w:vAlign w:val="center"/>
          </w:tcPr>
          <w:p w14:paraId="06B52AE5" w14:textId="24A7DA0A" w:rsidR="00237D9A" w:rsidRPr="00574955" w:rsidRDefault="00237D9A" w:rsidP="002A7DE4">
            <w:pPr>
              <w:jc w:val="center"/>
              <w:rPr>
                <w:rFonts w:ascii="Calibri" w:hAnsi="Calibri" w:cs="Arial"/>
                <w:sz w:val="22"/>
                <w:szCs w:val="22"/>
              </w:rPr>
            </w:pPr>
            <w:r>
              <w:rPr>
                <w:rFonts w:ascii="Calibri" w:hAnsi="Calibri" w:cs="Arial"/>
                <w:sz w:val="20"/>
                <w:szCs w:val="20"/>
              </w:rPr>
              <w:t>453</w:t>
            </w:r>
          </w:p>
        </w:tc>
        <w:tc>
          <w:tcPr>
            <w:tcW w:w="720" w:type="dxa"/>
            <w:shd w:val="clear" w:color="auto" w:fill="D9D9D9" w:themeFill="background1" w:themeFillShade="D9"/>
            <w:vAlign w:val="center"/>
          </w:tcPr>
          <w:p w14:paraId="6F3B4803" w14:textId="566484F4" w:rsidR="00237D9A" w:rsidRPr="00574955" w:rsidRDefault="00237D9A" w:rsidP="002A7DE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85%</w:t>
            </w:r>
          </w:p>
        </w:tc>
        <w:tc>
          <w:tcPr>
            <w:tcW w:w="1350" w:type="dxa"/>
            <w:shd w:val="clear" w:color="auto" w:fill="D9D9D9" w:themeFill="background1" w:themeFillShade="D9"/>
            <w:vAlign w:val="center"/>
          </w:tcPr>
          <w:p w14:paraId="50469D77" w14:textId="694D5DE1" w:rsidR="00237D9A" w:rsidRPr="00574955" w:rsidRDefault="00237D9A" w:rsidP="002A7DE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D9D9D9" w:themeFill="background1" w:themeFillShade="D9"/>
            <w:vAlign w:val="center"/>
          </w:tcPr>
          <w:p w14:paraId="4013BA2B" w14:textId="58176764" w:rsidR="00237D9A" w:rsidRPr="00F05AAD" w:rsidRDefault="00237D9A" w:rsidP="002A7DE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3.7</w:t>
            </w:r>
          </w:p>
        </w:tc>
      </w:tr>
      <w:tr w:rsidR="00237D9A" w:rsidRPr="00F05AAD" w14:paraId="2EA1A776" w14:textId="77777777" w:rsidTr="002A7DE4">
        <w:trPr>
          <w:trHeight w:val="413"/>
          <w:jc w:val="center"/>
        </w:trPr>
        <w:tc>
          <w:tcPr>
            <w:tcW w:w="2790" w:type="dxa"/>
            <w:tcBorders>
              <w:bottom w:val="single" w:sz="4" w:space="0" w:color="3379BD"/>
            </w:tcBorders>
            <w:shd w:val="clear" w:color="auto" w:fill="FFFFFF" w:themeFill="background1"/>
            <w:vAlign w:val="bottom"/>
          </w:tcPr>
          <w:p w14:paraId="167B4DFA" w14:textId="14E63B53" w:rsidR="00237D9A" w:rsidRDefault="00237D9A"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Parks Oil Field-Monahans Draw</w:t>
            </w:r>
          </w:p>
        </w:tc>
        <w:tc>
          <w:tcPr>
            <w:tcW w:w="1710" w:type="dxa"/>
            <w:tcBorders>
              <w:bottom w:val="single" w:sz="4" w:space="0" w:color="3379BD"/>
            </w:tcBorders>
            <w:shd w:val="clear" w:color="auto" w:fill="FFFFFF" w:themeFill="background1"/>
            <w:vAlign w:val="center"/>
          </w:tcPr>
          <w:p w14:paraId="136B21BA" w14:textId="5F7EAA61"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120800050403</w:t>
            </w:r>
          </w:p>
        </w:tc>
        <w:tc>
          <w:tcPr>
            <w:tcW w:w="810" w:type="dxa"/>
            <w:tcBorders>
              <w:bottom w:val="single" w:sz="4" w:space="0" w:color="3379BD"/>
            </w:tcBorders>
            <w:shd w:val="clear" w:color="auto" w:fill="FFFFFF" w:themeFill="background1"/>
            <w:vAlign w:val="center"/>
          </w:tcPr>
          <w:p w14:paraId="0FF98F00" w14:textId="195B332B" w:rsidR="00237D9A" w:rsidRDefault="00237D9A" w:rsidP="002A7DE4">
            <w:pPr>
              <w:jc w:val="center"/>
              <w:rPr>
                <w:rFonts w:ascii="Calibri" w:hAnsi="Calibri" w:cs="Arial"/>
                <w:sz w:val="20"/>
                <w:szCs w:val="20"/>
              </w:rPr>
            </w:pPr>
            <w:r>
              <w:rPr>
                <w:rFonts w:ascii="Calibri" w:hAnsi="Calibri" w:cs="Arial"/>
                <w:sz w:val="20"/>
                <w:szCs w:val="20"/>
              </w:rPr>
              <w:t>1,241</w:t>
            </w:r>
          </w:p>
        </w:tc>
        <w:tc>
          <w:tcPr>
            <w:tcW w:w="810" w:type="dxa"/>
            <w:tcBorders>
              <w:bottom w:val="single" w:sz="4" w:space="0" w:color="3379BD"/>
            </w:tcBorders>
            <w:shd w:val="clear" w:color="auto" w:fill="FFFFFF" w:themeFill="background1"/>
            <w:vAlign w:val="center"/>
          </w:tcPr>
          <w:p w14:paraId="73EFAFD7" w14:textId="5AC6A99F" w:rsidR="00237D9A" w:rsidRDefault="00237D9A" w:rsidP="002A7DE4">
            <w:pPr>
              <w:jc w:val="center"/>
              <w:rPr>
                <w:rFonts w:ascii="Calibri" w:hAnsi="Calibri" w:cs="Arial"/>
                <w:sz w:val="20"/>
                <w:szCs w:val="20"/>
              </w:rPr>
            </w:pPr>
            <w:r>
              <w:rPr>
                <w:rFonts w:ascii="Calibri" w:hAnsi="Calibri" w:cs="Arial"/>
                <w:sz w:val="20"/>
                <w:szCs w:val="20"/>
              </w:rPr>
              <w:t>177</w:t>
            </w:r>
          </w:p>
        </w:tc>
        <w:tc>
          <w:tcPr>
            <w:tcW w:w="810" w:type="dxa"/>
            <w:tcBorders>
              <w:bottom w:val="single" w:sz="4" w:space="0" w:color="3379BD"/>
            </w:tcBorders>
            <w:shd w:val="clear" w:color="auto" w:fill="FFFFFF" w:themeFill="background1"/>
            <w:vAlign w:val="center"/>
          </w:tcPr>
          <w:p w14:paraId="4D39B7D3" w14:textId="12663106" w:rsidR="00237D9A" w:rsidRDefault="00237D9A" w:rsidP="002A7DE4">
            <w:pPr>
              <w:jc w:val="center"/>
              <w:rPr>
                <w:rFonts w:ascii="Calibri" w:hAnsi="Calibri" w:cs="Arial"/>
                <w:sz w:val="20"/>
                <w:szCs w:val="20"/>
              </w:rPr>
            </w:pPr>
            <w:r>
              <w:rPr>
                <w:rFonts w:ascii="Calibri" w:hAnsi="Calibri" w:cs="Arial"/>
                <w:sz w:val="20"/>
                <w:szCs w:val="20"/>
              </w:rPr>
              <w:t>1,064</w:t>
            </w:r>
          </w:p>
        </w:tc>
        <w:tc>
          <w:tcPr>
            <w:tcW w:w="720" w:type="dxa"/>
            <w:tcBorders>
              <w:bottom w:val="single" w:sz="4" w:space="0" w:color="3379BD"/>
            </w:tcBorders>
            <w:shd w:val="clear" w:color="auto" w:fill="FFFFFF" w:themeFill="background1"/>
            <w:vAlign w:val="center"/>
          </w:tcPr>
          <w:p w14:paraId="3A4E0912" w14:textId="75737B1C"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86%</w:t>
            </w:r>
          </w:p>
        </w:tc>
        <w:tc>
          <w:tcPr>
            <w:tcW w:w="1350" w:type="dxa"/>
            <w:tcBorders>
              <w:bottom w:val="single" w:sz="4" w:space="0" w:color="3379BD"/>
            </w:tcBorders>
            <w:shd w:val="clear" w:color="auto" w:fill="FFFFFF" w:themeFill="background1"/>
            <w:vAlign w:val="center"/>
          </w:tcPr>
          <w:p w14:paraId="5EBED533" w14:textId="6A46C965"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5A05E150" w14:textId="38A91B02"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w:t>
            </w:r>
          </w:p>
        </w:tc>
      </w:tr>
      <w:tr w:rsidR="00237D9A" w:rsidRPr="00F05AAD" w14:paraId="4D9BBB1C" w14:textId="77777777" w:rsidTr="002A7DE4">
        <w:trPr>
          <w:trHeight w:val="413"/>
          <w:jc w:val="center"/>
        </w:trPr>
        <w:tc>
          <w:tcPr>
            <w:tcW w:w="2790" w:type="dxa"/>
            <w:shd w:val="clear" w:color="auto" w:fill="D9D9D9" w:themeFill="background1" w:themeFillShade="D9"/>
            <w:vAlign w:val="bottom"/>
          </w:tcPr>
          <w:p w14:paraId="62264CD9" w14:textId="4A7DE41B" w:rsidR="00237D9A" w:rsidRDefault="00237D9A"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Pease School-Midland Draw</w:t>
            </w:r>
          </w:p>
        </w:tc>
        <w:tc>
          <w:tcPr>
            <w:tcW w:w="1710" w:type="dxa"/>
            <w:shd w:val="clear" w:color="auto" w:fill="D9D9D9" w:themeFill="background1" w:themeFillShade="D9"/>
            <w:vAlign w:val="center"/>
          </w:tcPr>
          <w:p w14:paraId="725F0096" w14:textId="5AA4CB7B"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120800050601</w:t>
            </w:r>
          </w:p>
        </w:tc>
        <w:tc>
          <w:tcPr>
            <w:tcW w:w="810" w:type="dxa"/>
            <w:shd w:val="clear" w:color="auto" w:fill="D9D9D9" w:themeFill="background1" w:themeFillShade="D9"/>
            <w:vAlign w:val="center"/>
          </w:tcPr>
          <w:p w14:paraId="41A67FF1" w14:textId="7F1F0832" w:rsidR="00237D9A" w:rsidRDefault="00237D9A" w:rsidP="002A7DE4">
            <w:pPr>
              <w:jc w:val="center"/>
              <w:rPr>
                <w:rFonts w:ascii="Calibri" w:hAnsi="Calibri" w:cs="Arial"/>
                <w:sz w:val="20"/>
                <w:szCs w:val="20"/>
              </w:rPr>
            </w:pPr>
            <w:r>
              <w:rPr>
                <w:rFonts w:ascii="Calibri" w:hAnsi="Calibri" w:cs="Arial"/>
                <w:sz w:val="20"/>
                <w:szCs w:val="20"/>
              </w:rPr>
              <w:t>651</w:t>
            </w:r>
          </w:p>
        </w:tc>
        <w:tc>
          <w:tcPr>
            <w:tcW w:w="810" w:type="dxa"/>
            <w:shd w:val="clear" w:color="auto" w:fill="D9D9D9" w:themeFill="background1" w:themeFillShade="D9"/>
            <w:vAlign w:val="center"/>
          </w:tcPr>
          <w:p w14:paraId="2B87075C" w14:textId="648A5030" w:rsidR="00237D9A" w:rsidRDefault="00237D9A" w:rsidP="002A7DE4">
            <w:pPr>
              <w:jc w:val="center"/>
              <w:rPr>
                <w:rFonts w:ascii="Calibri" w:hAnsi="Calibri" w:cs="Arial"/>
                <w:sz w:val="20"/>
                <w:szCs w:val="20"/>
              </w:rPr>
            </w:pPr>
            <w:r>
              <w:rPr>
                <w:rFonts w:ascii="Calibri" w:hAnsi="Calibri" w:cs="Arial"/>
                <w:sz w:val="20"/>
                <w:szCs w:val="20"/>
              </w:rPr>
              <w:t>70</w:t>
            </w:r>
          </w:p>
        </w:tc>
        <w:tc>
          <w:tcPr>
            <w:tcW w:w="810" w:type="dxa"/>
            <w:shd w:val="clear" w:color="auto" w:fill="D9D9D9" w:themeFill="background1" w:themeFillShade="D9"/>
            <w:vAlign w:val="center"/>
          </w:tcPr>
          <w:p w14:paraId="763220D9" w14:textId="29331C2D" w:rsidR="00237D9A" w:rsidRDefault="00237D9A" w:rsidP="002A7DE4">
            <w:pPr>
              <w:jc w:val="center"/>
              <w:rPr>
                <w:rFonts w:ascii="Calibri" w:hAnsi="Calibri" w:cs="Arial"/>
                <w:sz w:val="20"/>
                <w:szCs w:val="20"/>
              </w:rPr>
            </w:pPr>
            <w:r>
              <w:rPr>
                <w:rFonts w:ascii="Calibri" w:hAnsi="Calibri" w:cs="Arial"/>
                <w:sz w:val="20"/>
                <w:szCs w:val="20"/>
              </w:rPr>
              <w:t>581</w:t>
            </w:r>
          </w:p>
        </w:tc>
        <w:tc>
          <w:tcPr>
            <w:tcW w:w="720" w:type="dxa"/>
            <w:shd w:val="clear" w:color="auto" w:fill="D9D9D9" w:themeFill="background1" w:themeFillShade="D9"/>
            <w:vAlign w:val="center"/>
          </w:tcPr>
          <w:p w14:paraId="7C230928" w14:textId="28CCC2EA"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shd w:val="clear" w:color="auto" w:fill="D9D9D9" w:themeFill="background1" w:themeFillShade="D9"/>
            <w:vAlign w:val="center"/>
          </w:tcPr>
          <w:p w14:paraId="67234C20" w14:textId="525E594F"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502C468F" w14:textId="0894FE6C"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2.7</w:t>
            </w:r>
          </w:p>
        </w:tc>
      </w:tr>
      <w:tr w:rsidR="00237D9A" w:rsidRPr="00F05AAD" w14:paraId="3435F011" w14:textId="77777777" w:rsidTr="002A7DE4">
        <w:trPr>
          <w:trHeight w:val="413"/>
          <w:jc w:val="center"/>
        </w:trPr>
        <w:tc>
          <w:tcPr>
            <w:tcW w:w="2790" w:type="dxa"/>
            <w:tcBorders>
              <w:bottom w:val="single" w:sz="4" w:space="0" w:color="3379BD"/>
            </w:tcBorders>
            <w:shd w:val="clear" w:color="auto" w:fill="FFFFFF" w:themeFill="background1"/>
            <w:vAlign w:val="bottom"/>
          </w:tcPr>
          <w:p w14:paraId="4AFD9770" w14:textId="56F13D17" w:rsidR="00237D9A" w:rsidRDefault="00237D9A"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Pecks Lake-Johnson Draw</w:t>
            </w:r>
          </w:p>
        </w:tc>
        <w:tc>
          <w:tcPr>
            <w:tcW w:w="1710" w:type="dxa"/>
            <w:tcBorders>
              <w:bottom w:val="single" w:sz="4" w:space="0" w:color="3379BD"/>
            </w:tcBorders>
            <w:shd w:val="clear" w:color="auto" w:fill="FFFFFF" w:themeFill="background1"/>
            <w:vAlign w:val="center"/>
          </w:tcPr>
          <w:p w14:paraId="7DA783AB" w14:textId="7FC17C9C"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120800050506</w:t>
            </w:r>
          </w:p>
        </w:tc>
        <w:tc>
          <w:tcPr>
            <w:tcW w:w="810" w:type="dxa"/>
            <w:tcBorders>
              <w:bottom w:val="single" w:sz="4" w:space="0" w:color="3379BD"/>
            </w:tcBorders>
            <w:shd w:val="clear" w:color="auto" w:fill="FFFFFF" w:themeFill="background1"/>
            <w:vAlign w:val="center"/>
          </w:tcPr>
          <w:p w14:paraId="1E732B1D" w14:textId="3CD66408" w:rsidR="00237D9A" w:rsidRDefault="00237D9A" w:rsidP="002A7DE4">
            <w:pPr>
              <w:jc w:val="center"/>
              <w:rPr>
                <w:rFonts w:ascii="Calibri" w:hAnsi="Calibri" w:cs="Arial"/>
                <w:sz w:val="20"/>
                <w:szCs w:val="20"/>
              </w:rPr>
            </w:pPr>
            <w:r>
              <w:rPr>
                <w:rFonts w:ascii="Calibri" w:hAnsi="Calibri" w:cs="Arial"/>
                <w:sz w:val="20"/>
                <w:szCs w:val="20"/>
              </w:rPr>
              <w:t>1,657</w:t>
            </w:r>
          </w:p>
        </w:tc>
        <w:tc>
          <w:tcPr>
            <w:tcW w:w="810" w:type="dxa"/>
            <w:tcBorders>
              <w:bottom w:val="single" w:sz="4" w:space="0" w:color="3379BD"/>
            </w:tcBorders>
            <w:shd w:val="clear" w:color="auto" w:fill="FFFFFF" w:themeFill="background1"/>
            <w:vAlign w:val="center"/>
          </w:tcPr>
          <w:p w14:paraId="4349B1E8" w14:textId="07C86E63" w:rsidR="00237D9A" w:rsidRDefault="00237D9A" w:rsidP="002A7DE4">
            <w:pPr>
              <w:jc w:val="center"/>
              <w:rPr>
                <w:rFonts w:ascii="Calibri" w:hAnsi="Calibri" w:cs="Arial"/>
                <w:sz w:val="20"/>
                <w:szCs w:val="20"/>
              </w:rPr>
            </w:pPr>
            <w:r>
              <w:rPr>
                <w:rFonts w:ascii="Calibri" w:hAnsi="Calibri" w:cs="Arial"/>
                <w:sz w:val="20"/>
                <w:szCs w:val="20"/>
              </w:rPr>
              <w:t>245</w:t>
            </w:r>
          </w:p>
        </w:tc>
        <w:tc>
          <w:tcPr>
            <w:tcW w:w="810" w:type="dxa"/>
            <w:tcBorders>
              <w:bottom w:val="single" w:sz="4" w:space="0" w:color="3379BD"/>
            </w:tcBorders>
            <w:shd w:val="clear" w:color="auto" w:fill="FFFFFF" w:themeFill="background1"/>
            <w:vAlign w:val="center"/>
          </w:tcPr>
          <w:p w14:paraId="7D3AD7DC" w14:textId="2F3F7986" w:rsidR="00237D9A" w:rsidRDefault="00237D9A" w:rsidP="002A7DE4">
            <w:pPr>
              <w:jc w:val="center"/>
              <w:rPr>
                <w:rFonts w:ascii="Calibri" w:hAnsi="Calibri" w:cs="Arial"/>
                <w:sz w:val="20"/>
                <w:szCs w:val="20"/>
              </w:rPr>
            </w:pPr>
            <w:r>
              <w:rPr>
                <w:rFonts w:ascii="Calibri" w:hAnsi="Calibri" w:cs="Arial"/>
                <w:sz w:val="20"/>
                <w:szCs w:val="20"/>
              </w:rPr>
              <w:t>1,412</w:t>
            </w:r>
          </w:p>
        </w:tc>
        <w:tc>
          <w:tcPr>
            <w:tcW w:w="720" w:type="dxa"/>
            <w:tcBorders>
              <w:bottom w:val="single" w:sz="4" w:space="0" w:color="3379BD"/>
            </w:tcBorders>
            <w:shd w:val="clear" w:color="auto" w:fill="FFFFFF" w:themeFill="background1"/>
            <w:vAlign w:val="center"/>
          </w:tcPr>
          <w:p w14:paraId="5578172B" w14:textId="3125CDF1"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tcBorders>
              <w:bottom w:val="single" w:sz="4" w:space="0" w:color="3379BD"/>
            </w:tcBorders>
            <w:shd w:val="clear" w:color="auto" w:fill="FFFFFF" w:themeFill="background1"/>
            <w:vAlign w:val="center"/>
          </w:tcPr>
          <w:p w14:paraId="7B1DBD63" w14:textId="125A5C3D"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3EF766F7" w14:textId="2F9140CA"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3.7</w:t>
            </w:r>
          </w:p>
        </w:tc>
      </w:tr>
      <w:tr w:rsidR="00237D9A" w:rsidRPr="00F05AAD" w14:paraId="47947D9C" w14:textId="77777777" w:rsidTr="002A7DE4">
        <w:trPr>
          <w:trHeight w:val="413"/>
          <w:jc w:val="center"/>
        </w:trPr>
        <w:tc>
          <w:tcPr>
            <w:tcW w:w="2790" w:type="dxa"/>
            <w:shd w:val="clear" w:color="auto" w:fill="D9D9D9" w:themeFill="background1" w:themeFillShade="D9"/>
            <w:vAlign w:val="bottom"/>
          </w:tcPr>
          <w:p w14:paraId="54539583" w14:textId="726F5ACC" w:rsidR="00237D9A" w:rsidRDefault="00237D9A"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Pemberton Draw-Johnson Draw</w:t>
            </w:r>
          </w:p>
        </w:tc>
        <w:tc>
          <w:tcPr>
            <w:tcW w:w="1710" w:type="dxa"/>
            <w:shd w:val="clear" w:color="auto" w:fill="D9D9D9" w:themeFill="background1" w:themeFillShade="D9"/>
            <w:vAlign w:val="center"/>
          </w:tcPr>
          <w:p w14:paraId="259BA20D" w14:textId="34FB4703"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120800050509</w:t>
            </w:r>
          </w:p>
        </w:tc>
        <w:tc>
          <w:tcPr>
            <w:tcW w:w="810" w:type="dxa"/>
            <w:shd w:val="clear" w:color="auto" w:fill="D9D9D9" w:themeFill="background1" w:themeFillShade="D9"/>
            <w:vAlign w:val="center"/>
          </w:tcPr>
          <w:p w14:paraId="5EA48FEF" w14:textId="26DFFE28" w:rsidR="00237D9A" w:rsidRDefault="00237D9A" w:rsidP="002A7DE4">
            <w:pPr>
              <w:jc w:val="center"/>
              <w:rPr>
                <w:rFonts w:ascii="Calibri" w:hAnsi="Calibri" w:cs="Arial"/>
                <w:sz w:val="20"/>
                <w:szCs w:val="20"/>
              </w:rPr>
            </w:pPr>
            <w:r>
              <w:rPr>
                <w:rFonts w:ascii="Calibri" w:hAnsi="Calibri" w:cs="Arial"/>
                <w:sz w:val="20"/>
                <w:szCs w:val="20"/>
              </w:rPr>
              <w:t>2,463</w:t>
            </w:r>
          </w:p>
        </w:tc>
        <w:tc>
          <w:tcPr>
            <w:tcW w:w="810" w:type="dxa"/>
            <w:shd w:val="clear" w:color="auto" w:fill="D9D9D9" w:themeFill="background1" w:themeFillShade="D9"/>
            <w:vAlign w:val="center"/>
          </w:tcPr>
          <w:p w14:paraId="6A329B0A" w14:textId="7A26039E" w:rsidR="00237D9A" w:rsidRDefault="00237D9A" w:rsidP="002A7DE4">
            <w:pPr>
              <w:jc w:val="center"/>
              <w:rPr>
                <w:rFonts w:ascii="Calibri" w:hAnsi="Calibri" w:cs="Arial"/>
                <w:sz w:val="20"/>
                <w:szCs w:val="20"/>
              </w:rPr>
            </w:pPr>
            <w:r>
              <w:rPr>
                <w:rFonts w:ascii="Calibri" w:hAnsi="Calibri" w:cs="Arial"/>
                <w:sz w:val="20"/>
                <w:szCs w:val="20"/>
              </w:rPr>
              <w:t>297</w:t>
            </w:r>
          </w:p>
        </w:tc>
        <w:tc>
          <w:tcPr>
            <w:tcW w:w="810" w:type="dxa"/>
            <w:shd w:val="clear" w:color="auto" w:fill="D9D9D9" w:themeFill="background1" w:themeFillShade="D9"/>
            <w:vAlign w:val="center"/>
          </w:tcPr>
          <w:p w14:paraId="3272B8F5" w14:textId="1F65C25B" w:rsidR="00237D9A" w:rsidRDefault="00237D9A" w:rsidP="002A7DE4">
            <w:pPr>
              <w:jc w:val="center"/>
              <w:rPr>
                <w:rFonts w:ascii="Calibri" w:hAnsi="Calibri" w:cs="Arial"/>
                <w:sz w:val="20"/>
                <w:szCs w:val="20"/>
              </w:rPr>
            </w:pPr>
            <w:r>
              <w:rPr>
                <w:rFonts w:ascii="Calibri" w:hAnsi="Calibri" w:cs="Arial"/>
                <w:sz w:val="20"/>
                <w:szCs w:val="20"/>
              </w:rPr>
              <w:t>2,166</w:t>
            </w:r>
          </w:p>
        </w:tc>
        <w:tc>
          <w:tcPr>
            <w:tcW w:w="720" w:type="dxa"/>
            <w:shd w:val="clear" w:color="auto" w:fill="D9D9D9" w:themeFill="background1" w:themeFillShade="D9"/>
            <w:vAlign w:val="center"/>
          </w:tcPr>
          <w:p w14:paraId="762E5F2D" w14:textId="1DDDDD93"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shd w:val="clear" w:color="auto" w:fill="D9D9D9" w:themeFill="background1" w:themeFillShade="D9"/>
            <w:vAlign w:val="center"/>
          </w:tcPr>
          <w:p w14:paraId="6C0628D2" w14:textId="638A12F0"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4358FAA6" w14:textId="4305666A"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3.0</w:t>
            </w:r>
          </w:p>
        </w:tc>
      </w:tr>
      <w:tr w:rsidR="00237D9A" w:rsidRPr="00F05AAD" w14:paraId="24CA91DC" w14:textId="77777777" w:rsidTr="002A7DE4">
        <w:trPr>
          <w:trHeight w:val="413"/>
          <w:jc w:val="center"/>
        </w:trPr>
        <w:tc>
          <w:tcPr>
            <w:tcW w:w="2790" w:type="dxa"/>
            <w:tcBorders>
              <w:bottom w:val="single" w:sz="4" w:space="0" w:color="3379BD"/>
            </w:tcBorders>
            <w:shd w:val="clear" w:color="auto" w:fill="FFFFFF" w:themeFill="background1"/>
            <w:vAlign w:val="bottom"/>
          </w:tcPr>
          <w:p w14:paraId="0F11DDBE" w14:textId="4136D98F" w:rsidR="00237D9A" w:rsidRDefault="00237D9A"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Thomas Windmill</w:t>
            </w:r>
          </w:p>
        </w:tc>
        <w:tc>
          <w:tcPr>
            <w:tcW w:w="1710" w:type="dxa"/>
            <w:tcBorders>
              <w:bottom w:val="single" w:sz="4" w:space="0" w:color="3379BD"/>
            </w:tcBorders>
            <w:shd w:val="clear" w:color="auto" w:fill="FFFFFF" w:themeFill="background1"/>
            <w:vAlign w:val="center"/>
          </w:tcPr>
          <w:p w14:paraId="3B748C0E" w14:textId="70450FC0"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120800050107</w:t>
            </w:r>
          </w:p>
        </w:tc>
        <w:tc>
          <w:tcPr>
            <w:tcW w:w="810" w:type="dxa"/>
            <w:tcBorders>
              <w:bottom w:val="single" w:sz="4" w:space="0" w:color="3379BD"/>
            </w:tcBorders>
            <w:shd w:val="clear" w:color="auto" w:fill="FFFFFF" w:themeFill="background1"/>
            <w:vAlign w:val="center"/>
          </w:tcPr>
          <w:p w14:paraId="012DBA40" w14:textId="247A198F" w:rsidR="00237D9A" w:rsidRDefault="00237D9A" w:rsidP="002A7DE4">
            <w:pPr>
              <w:jc w:val="center"/>
              <w:rPr>
                <w:rFonts w:ascii="Calibri" w:hAnsi="Calibri" w:cs="Arial"/>
                <w:sz w:val="20"/>
                <w:szCs w:val="20"/>
              </w:rPr>
            </w:pPr>
            <w:r>
              <w:rPr>
                <w:rFonts w:ascii="Calibri" w:hAnsi="Calibri" w:cs="Arial"/>
                <w:sz w:val="20"/>
                <w:szCs w:val="20"/>
              </w:rPr>
              <w:t>683</w:t>
            </w:r>
          </w:p>
        </w:tc>
        <w:tc>
          <w:tcPr>
            <w:tcW w:w="810" w:type="dxa"/>
            <w:tcBorders>
              <w:bottom w:val="single" w:sz="4" w:space="0" w:color="3379BD"/>
            </w:tcBorders>
            <w:shd w:val="clear" w:color="auto" w:fill="FFFFFF" w:themeFill="background1"/>
            <w:vAlign w:val="center"/>
          </w:tcPr>
          <w:p w14:paraId="524ECF76" w14:textId="7B33507F" w:rsidR="00237D9A" w:rsidRDefault="00237D9A" w:rsidP="002A7DE4">
            <w:pPr>
              <w:jc w:val="center"/>
              <w:rPr>
                <w:rFonts w:ascii="Calibri" w:hAnsi="Calibri" w:cs="Arial"/>
                <w:sz w:val="20"/>
                <w:szCs w:val="20"/>
              </w:rPr>
            </w:pPr>
            <w:r>
              <w:rPr>
                <w:rFonts w:ascii="Calibri" w:hAnsi="Calibri" w:cs="Arial"/>
                <w:sz w:val="20"/>
                <w:szCs w:val="20"/>
              </w:rPr>
              <w:t>119</w:t>
            </w:r>
          </w:p>
        </w:tc>
        <w:tc>
          <w:tcPr>
            <w:tcW w:w="810" w:type="dxa"/>
            <w:tcBorders>
              <w:bottom w:val="single" w:sz="4" w:space="0" w:color="3379BD"/>
            </w:tcBorders>
            <w:shd w:val="clear" w:color="auto" w:fill="FFFFFF" w:themeFill="background1"/>
            <w:vAlign w:val="center"/>
          </w:tcPr>
          <w:p w14:paraId="3479D423" w14:textId="7AA41843" w:rsidR="00237D9A" w:rsidRDefault="00237D9A" w:rsidP="002A7DE4">
            <w:pPr>
              <w:jc w:val="center"/>
              <w:rPr>
                <w:rFonts w:ascii="Calibri" w:hAnsi="Calibri" w:cs="Arial"/>
                <w:sz w:val="20"/>
                <w:szCs w:val="20"/>
              </w:rPr>
            </w:pPr>
            <w:r>
              <w:rPr>
                <w:rFonts w:ascii="Calibri" w:hAnsi="Calibri" w:cs="Arial"/>
                <w:sz w:val="20"/>
                <w:szCs w:val="20"/>
              </w:rPr>
              <w:t>564</w:t>
            </w:r>
          </w:p>
        </w:tc>
        <w:tc>
          <w:tcPr>
            <w:tcW w:w="720" w:type="dxa"/>
            <w:tcBorders>
              <w:bottom w:val="single" w:sz="4" w:space="0" w:color="3379BD"/>
            </w:tcBorders>
            <w:shd w:val="clear" w:color="auto" w:fill="FFFFFF" w:themeFill="background1"/>
            <w:vAlign w:val="center"/>
          </w:tcPr>
          <w:p w14:paraId="40CC01BB" w14:textId="0443B369"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c>
          <w:tcPr>
            <w:tcW w:w="1350" w:type="dxa"/>
            <w:tcBorders>
              <w:bottom w:val="single" w:sz="4" w:space="0" w:color="3379BD"/>
            </w:tcBorders>
            <w:shd w:val="clear" w:color="auto" w:fill="FFFFFF" w:themeFill="background1"/>
            <w:vAlign w:val="center"/>
          </w:tcPr>
          <w:p w14:paraId="6D6B338E" w14:textId="34467A5E"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44A5B982" w14:textId="0ED13CF8"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6.9</w:t>
            </w:r>
          </w:p>
        </w:tc>
      </w:tr>
      <w:tr w:rsidR="00237D9A" w:rsidRPr="00F05AAD" w14:paraId="5E9B797F" w14:textId="77777777" w:rsidTr="002A7DE4">
        <w:trPr>
          <w:trHeight w:val="413"/>
          <w:jc w:val="center"/>
        </w:trPr>
        <w:tc>
          <w:tcPr>
            <w:tcW w:w="2790" w:type="dxa"/>
            <w:shd w:val="clear" w:color="auto" w:fill="D9D9D9" w:themeFill="background1" w:themeFillShade="D9"/>
            <w:vAlign w:val="bottom"/>
          </w:tcPr>
          <w:p w14:paraId="6FE91727" w14:textId="0C1CC140" w:rsidR="00237D9A" w:rsidRDefault="00237D9A"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Tubb Wells-Johnson Draw</w:t>
            </w:r>
          </w:p>
        </w:tc>
        <w:tc>
          <w:tcPr>
            <w:tcW w:w="1710" w:type="dxa"/>
            <w:shd w:val="clear" w:color="auto" w:fill="D9D9D9" w:themeFill="background1" w:themeFillShade="D9"/>
            <w:vAlign w:val="center"/>
          </w:tcPr>
          <w:p w14:paraId="5C2A1AB8" w14:textId="462E6ED8"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120800050501</w:t>
            </w:r>
          </w:p>
        </w:tc>
        <w:tc>
          <w:tcPr>
            <w:tcW w:w="810" w:type="dxa"/>
            <w:shd w:val="clear" w:color="auto" w:fill="D9D9D9" w:themeFill="background1" w:themeFillShade="D9"/>
            <w:vAlign w:val="center"/>
          </w:tcPr>
          <w:p w14:paraId="564FDFBB" w14:textId="7E5F2FF4" w:rsidR="00237D9A" w:rsidRDefault="00237D9A" w:rsidP="002A7DE4">
            <w:pPr>
              <w:jc w:val="center"/>
              <w:rPr>
                <w:rFonts w:ascii="Calibri" w:hAnsi="Calibri" w:cs="Arial"/>
                <w:sz w:val="20"/>
                <w:szCs w:val="20"/>
              </w:rPr>
            </w:pPr>
            <w:r>
              <w:rPr>
                <w:rFonts w:ascii="Calibri" w:hAnsi="Calibri" w:cs="Arial"/>
                <w:sz w:val="20"/>
                <w:szCs w:val="20"/>
              </w:rPr>
              <w:t>1,774</w:t>
            </w:r>
          </w:p>
        </w:tc>
        <w:tc>
          <w:tcPr>
            <w:tcW w:w="810" w:type="dxa"/>
            <w:shd w:val="clear" w:color="auto" w:fill="D9D9D9" w:themeFill="background1" w:themeFillShade="D9"/>
            <w:vAlign w:val="center"/>
          </w:tcPr>
          <w:p w14:paraId="5146EF6F" w14:textId="24BF9B87" w:rsidR="00237D9A" w:rsidRDefault="00237D9A" w:rsidP="002A7DE4">
            <w:pPr>
              <w:jc w:val="center"/>
              <w:rPr>
                <w:rFonts w:ascii="Calibri" w:hAnsi="Calibri" w:cs="Arial"/>
                <w:sz w:val="20"/>
                <w:szCs w:val="20"/>
              </w:rPr>
            </w:pPr>
            <w:r>
              <w:rPr>
                <w:rFonts w:ascii="Calibri" w:hAnsi="Calibri" w:cs="Arial"/>
                <w:sz w:val="20"/>
                <w:szCs w:val="20"/>
              </w:rPr>
              <w:t>194</w:t>
            </w:r>
          </w:p>
        </w:tc>
        <w:tc>
          <w:tcPr>
            <w:tcW w:w="810" w:type="dxa"/>
            <w:shd w:val="clear" w:color="auto" w:fill="D9D9D9" w:themeFill="background1" w:themeFillShade="D9"/>
            <w:vAlign w:val="center"/>
          </w:tcPr>
          <w:p w14:paraId="295C61BF" w14:textId="65BE557E" w:rsidR="00237D9A" w:rsidRDefault="00237D9A" w:rsidP="002A7DE4">
            <w:pPr>
              <w:jc w:val="center"/>
              <w:rPr>
                <w:rFonts w:ascii="Calibri" w:hAnsi="Calibri" w:cs="Arial"/>
                <w:sz w:val="20"/>
                <w:szCs w:val="20"/>
              </w:rPr>
            </w:pPr>
            <w:r>
              <w:rPr>
                <w:rFonts w:ascii="Calibri" w:hAnsi="Calibri" w:cs="Arial"/>
                <w:sz w:val="20"/>
                <w:szCs w:val="20"/>
              </w:rPr>
              <w:t>1,580</w:t>
            </w:r>
          </w:p>
        </w:tc>
        <w:tc>
          <w:tcPr>
            <w:tcW w:w="720" w:type="dxa"/>
            <w:shd w:val="clear" w:color="auto" w:fill="D9D9D9" w:themeFill="background1" w:themeFillShade="D9"/>
            <w:vAlign w:val="center"/>
          </w:tcPr>
          <w:p w14:paraId="581EAFDB" w14:textId="51E2BF9A"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shd w:val="clear" w:color="auto" w:fill="D9D9D9" w:themeFill="background1" w:themeFillShade="D9"/>
            <w:vAlign w:val="center"/>
          </w:tcPr>
          <w:p w14:paraId="2C4D4BBD" w14:textId="02DD6851"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2C5F49B5" w14:textId="02F79816"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2.7</w:t>
            </w:r>
          </w:p>
        </w:tc>
      </w:tr>
      <w:tr w:rsidR="00237D9A" w:rsidRPr="00F05AAD" w14:paraId="032BDA16" w14:textId="77777777" w:rsidTr="002A7DE4">
        <w:trPr>
          <w:trHeight w:val="413"/>
          <w:jc w:val="center"/>
        </w:trPr>
        <w:tc>
          <w:tcPr>
            <w:tcW w:w="2790" w:type="dxa"/>
            <w:tcBorders>
              <w:bottom w:val="single" w:sz="4" w:space="0" w:color="3379BD"/>
            </w:tcBorders>
            <w:shd w:val="clear" w:color="auto" w:fill="FFFFFF" w:themeFill="background1"/>
            <w:vAlign w:val="center"/>
          </w:tcPr>
          <w:p w14:paraId="3E98EFED" w14:textId="17734574" w:rsidR="00237D9A" w:rsidRDefault="00237D9A"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Walcott Windmill-Monahans Draw</w:t>
            </w:r>
          </w:p>
        </w:tc>
        <w:tc>
          <w:tcPr>
            <w:tcW w:w="1710" w:type="dxa"/>
            <w:tcBorders>
              <w:bottom w:val="single" w:sz="4" w:space="0" w:color="3379BD"/>
            </w:tcBorders>
            <w:shd w:val="clear" w:color="auto" w:fill="FFFFFF" w:themeFill="background1"/>
            <w:vAlign w:val="center"/>
          </w:tcPr>
          <w:p w14:paraId="0C393D61" w14:textId="3C3C3BE6"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120800050405</w:t>
            </w:r>
          </w:p>
        </w:tc>
        <w:tc>
          <w:tcPr>
            <w:tcW w:w="810" w:type="dxa"/>
            <w:tcBorders>
              <w:bottom w:val="single" w:sz="4" w:space="0" w:color="3379BD"/>
            </w:tcBorders>
            <w:shd w:val="clear" w:color="auto" w:fill="FFFFFF" w:themeFill="background1"/>
            <w:vAlign w:val="center"/>
          </w:tcPr>
          <w:p w14:paraId="0AF46365" w14:textId="6DD2A857" w:rsidR="00237D9A" w:rsidRDefault="00237D9A" w:rsidP="002A7DE4">
            <w:pPr>
              <w:jc w:val="center"/>
              <w:rPr>
                <w:rFonts w:ascii="Calibri" w:hAnsi="Calibri" w:cs="Arial"/>
                <w:sz w:val="20"/>
                <w:szCs w:val="20"/>
              </w:rPr>
            </w:pPr>
            <w:r>
              <w:rPr>
                <w:rFonts w:ascii="Calibri" w:hAnsi="Calibri" w:cs="Arial"/>
                <w:sz w:val="20"/>
                <w:szCs w:val="20"/>
              </w:rPr>
              <w:t>1,929</w:t>
            </w:r>
          </w:p>
        </w:tc>
        <w:tc>
          <w:tcPr>
            <w:tcW w:w="810" w:type="dxa"/>
            <w:tcBorders>
              <w:bottom w:val="single" w:sz="4" w:space="0" w:color="3379BD"/>
            </w:tcBorders>
            <w:shd w:val="clear" w:color="auto" w:fill="FFFFFF" w:themeFill="background1"/>
            <w:vAlign w:val="center"/>
          </w:tcPr>
          <w:p w14:paraId="5C95D329" w14:textId="4590FDE0" w:rsidR="00237D9A" w:rsidRDefault="00237D9A" w:rsidP="002A7DE4">
            <w:pPr>
              <w:jc w:val="center"/>
              <w:rPr>
                <w:rFonts w:ascii="Calibri" w:hAnsi="Calibri" w:cs="Arial"/>
                <w:sz w:val="20"/>
                <w:szCs w:val="20"/>
              </w:rPr>
            </w:pPr>
            <w:r>
              <w:rPr>
                <w:rFonts w:ascii="Calibri" w:hAnsi="Calibri" w:cs="Arial"/>
                <w:sz w:val="20"/>
                <w:szCs w:val="20"/>
              </w:rPr>
              <w:t>236</w:t>
            </w:r>
          </w:p>
        </w:tc>
        <w:tc>
          <w:tcPr>
            <w:tcW w:w="810" w:type="dxa"/>
            <w:tcBorders>
              <w:bottom w:val="single" w:sz="4" w:space="0" w:color="3379BD"/>
            </w:tcBorders>
            <w:shd w:val="clear" w:color="auto" w:fill="FFFFFF" w:themeFill="background1"/>
            <w:vAlign w:val="center"/>
          </w:tcPr>
          <w:p w14:paraId="7AD2B1F2" w14:textId="66686658" w:rsidR="00237D9A" w:rsidRDefault="00237D9A" w:rsidP="002A7DE4">
            <w:pPr>
              <w:jc w:val="center"/>
              <w:rPr>
                <w:rFonts w:ascii="Calibri" w:hAnsi="Calibri" w:cs="Arial"/>
                <w:sz w:val="20"/>
                <w:szCs w:val="20"/>
              </w:rPr>
            </w:pPr>
            <w:r>
              <w:rPr>
                <w:rFonts w:ascii="Calibri" w:hAnsi="Calibri" w:cs="Arial"/>
                <w:sz w:val="20"/>
                <w:szCs w:val="20"/>
              </w:rPr>
              <w:t>1,693</w:t>
            </w:r>
          </w:p>
        </w:tc>
        <w:tc>
          <w:tcPr>
            <w:tcW w:w="720" w:type="dxa"/>
            <w:tcBorders>
              <w:bottom w:val="single" w:sz="4" w:space="0" w:color="3379BD"/>
            </w:tcBorders>
            <w:shd w:val="clear" w:color="auto" w:fill="FFFFFF" w:themeFill="background1"/>
            <w:vAlign w:val="center"/>
          </w:tcPr>
          <w:p w14:paraId="000179E5" w14:textId="4E2B345B"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tcBorders>
              <w:bottom w:val="single" w:sz="4" w:space="0" w:color="3379BD"/>
            </w:tcBorders>
            <w:shd w:val="clear" w:color="auto" w:fill="FFFFFF" w:themeFill="background1"/>
            <w:vAlign w:val="center"/>
          </w:tcPr>
          <w:p w14:paraId="53ADE5BC" w14:textId="6A846098"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51534932" w14:textId="737AA9BE" w:rsidR="00237D9A" w:rsidRDefault="00237D9A" w:rsidP="002A7DE4">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3.3</w:t>
            </w:r>
          </w:p>
        </w:tc>
      </w:tr>
    </w:tbl>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19" w:name="_Toc112102242"/>
      <w:r>
        <w:t>Validation Results</w:t>
      </w:r>
      <w:bookmarkEnd w:id="319"/>
      <w:r>
        <w:t xml:space="preserve"> </w:t>
      </w:r>
    </w:p>
    <w:p w14:paraId="21C0A59D" w14:textId="08D86BAF" w:rsidR="007E3CB5" w:rsidRPr="001F4E43" w:rsidRDefault="007E3CB5" w:rsidP="00885837">
      <w:pPr>
        <w:pStyle w:val="BodyText"/>
      </w:pPr>
      <w:r w:rsidRPr="001F4E43">
        <w:t xml:space="preserve">Based on the validation assessments and BLE comparison results described above, the CNMS inventory of Zone A studies in the </w:t>
      </w:r>
      <w:r w:rsidR="009A469A">
        <w:t>Johnson Draw</w:t>
      </w:r>
      <w:r w:rsidRPr="001F4E43">
        <w:t xml:space="preserve"> </w:t>
      </w:r>
      <w:r w:rsidR="005C72F6" w:rsidRPr="005C72F6">
        <w:t>watershed</w:t>
      </w:r>
      <w:r w:rsidRPr="001F4E43">
        <w:t xml:space="preserve"> has been updated as summarized in </w:t>
      </w:r>
      <w:r w:rsidRPr="001F4E43">
        <w:fldChar w:fldCharType="begin"/>
      </w:r>
      <w:r w:rsidRPr="001F4E43">
        <w:instrText xml:space="preserve"> REF _Ref490041528 \h </w:instrText>
      </w:r>
      <w:r w:rsidR="001F4E43">
        <w:instrText xml:space="preserve"> \* MERGEFORMAT </w:instrText>
      </w:r>
      <w:r w:rsidRPr="001F4E43">
        <w:fldChar w:fldCharType="separate"/>
      </w:r>
      <w:r w:rsidR="0022688E" w:rsidRPr="00237D9A">
        <w:t xml:space="preserve">Table </w:t>
      </w:r>
      <w:r w:rsidR="0022688E">
        <w:rPr>
          <w:noProof/>
        </w:rPr>
        <w:t>14</w:t>
      </w:r>
      <w:r w:rsidRPr="001F4E43">
        <w:fldChar w:fldCharType="end"/>
      </w:r>
      <w:r w:rsidRPr="001F4E43">
        <w:t xml:space="preserve"> and illustrated in </w:t>
      </w:r>
      <w:r w:rsidR="00860875">
        <w:fldChar w:fldCharType="begin"/>
      </w:r>
      <w:r w:rsidR="00860875">
        <w:instrText xml:space="preserve"> REF _Ref82514567 \h  \* MERGEFORMAT </w:instrText>
      </w:r>
      <w:r w:rsidR="00860875">
        <w:fldChar w:fldCharType="separate"/>
      </w:r>
      <w:r w:rsidR="0022688E" w:rsidRPr="00237D9A">
        <w:t xml:space="preserve">Figure </w:t>
      </w:r>
      <w:r w:rsidR="0022688E">
        <w:t>16</w:t>
      </w:r>
      <w:r w:rsidR="00860875">
        <w:fldChar w:fldCharType="end"/>
      </w:r>
      <w:r w:rsidR="00860875">
        <w:t xml:space="preserve">. </w:t>
      </w:r>
    </w:p>
    <w:p w14:paraId="769E4E46" w14:textId="343BB2E5" w:rsidR="007E3CB5" w:rsidRDefault="007E3CB5" w:rsidP="007E3CB5">
      <w:pPr>
        <w:pStyle w:val="Caption"/>
        <w:jc w:val="center"/>
      </w:pPr>
      <w:bookmarkStart w:id="320" w:name="_Ref490041528"/>
      <w:bookmarkStart w:id="321" w:name="_Toc112102276"/>
      <w:r w:rsidRPr="00237D9A">
        <w:t xml:space="preserve">Table </w:t>
      </w:r>
      <w:r w:rsidRPr="00237D9A">
        <w:fldChar w:fldCharType="begin"/>
      </w:r>
      <w:r w:rsidRPr="00237D9A">
        <w:instrText xml:space="preserve"> SEQ Table \* ARABIC </w:instrText>
      </w:r>
      <w:r w:rsidRPr="00237D9A">
        <w:fldChar w:fldCharType="separate"/>
      </w:r>
      <w:r w:rsidR="0022688E">
        <w:rPr>
          <w:noProof/>
        </w:rPr>
        <w:t>14</w:t>
      </w:r>
      <w:r w:rsidRPr="00237D9A">
        <w:rPr>
          <w:noProof/>
        </w:rPr>
        <w:fldChar w:fldCharType="end"/>
      </w:r>
      <w:bookmarkEnd w:id="320"/>
      <w:r w:rsidRPr="00237D9A">
        <w:t>: Zone A Validation Results</w:t>
      </w:r>
      <w:bookmarkEnd w:id="321"/>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4013F033" w:rsidR="007E3CB5" w:rsidRPr="007E3CB5" w:rsidRDefault="00237D9A" w:rsidP="00237D9A">
            <w:pPr>
              <w:jc w:val="center"/>
            </w:pPr>
            <w:r>
              <w:t>547.2</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14153DF4" w:rsidR="007E3CB5" w:rsidRPr="00B04E77" w:rsidRDefault="00237D9A" w:rsidP="00E62342">
            <w:pPr>
              <w:jc w:val="center"/>
            </w:pPr>
            <w:r>
              <w:t>694.8</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49860279">
            <wp:extent cx="5144494" cy="5144494"/>
            <wp:effectExtent l="19050" t="19050" r="18415" b="184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141171" cy="5141171"/>
                    </a:xfrm>
                    <a:prstGeom prst="rect">
                      <a:avLst/>
                    </a:prstGeom>
                    <a:ln w="15875">
                      <a:solidFill>
                        <a:schemeClr val="tx1"/>
                      </a:solidFill>
                    </a:ln>
                  </pic:spPr>
                </pic:pic>
              </a:graphicData>
            </a:graphic>
          </wp:inline>
        </w:drawing>
      </w:r>
    </w:p>
    <w:p w14:paraId="7B2275AB" w14:textId="714ABDBA" w:rsidR="003867C2" w:rsidRDefault="003867C2" w:rsidP="003867C2">
      <w:pPr>
        <w:pStyle w:val="Caption"/>
        <w:jc w:val="center"/>
      </w:pPr>
      <w:bookmarkStart w:id="322" w:name="_Ref82514567"/>
      <w:bookmarkStart w:id="323" w:name="_Ref505868354"/>
      <w:bookmarkStart w:id="324" w:name="_Toc112102261"/>
      <w:r w:rsidRPr="00237D9A">
        <w:t xml:space="preserve">Figure </w:t>
      </w:r>
      <w:r w:rsidRPr="00237D9A">
        <w:fldChar w:fldCharType="begin"/>
      </w:r>
      <w:r w:rsidRPr="00237D9A">
        <w:instrText xml:space="preserve"> SEQ Figure \* ARABIC </w:instrText>
      </w:r>
      <w:r w:rsidRPr="00237D9A">
        <w:fldChar w:fldCharType="separate"/>
      </w:r>
      <w:r w:rsidR="0022688E">
        <w:rPr>
          <w:noProof/>
        </w:rPr>
        <w:t>16</w:t>
      </w:r>
      <w:r w:rsidRPr="00237D9A">
        <w:fldChar w:fldCharType="end"/>
      </w:r>
      <w:bookmarkEnd w:id="322"/>
      <w:r w:rsidR="0063518A" w:rsidRPr="00237D9A">
        <w:t xml:space="preserve">: </w:t>
      </w:r>
      <w:r w:rsidR="009A469A" w:rsidRPr="00237D9A">
        <w:t>Johnson Draw</w:t>
      </w:r>
      <w:r w:rsidRPr="00237D9A">
        <w:t xml:space="preserve"> Watershed CNMS Validation Results</w:t>
      </w:r>
      <w:bookmarkEnd w:id="324"/>
    </w:p>
    <w:bookmarkEnd w:id="323"/>
    <w:p w14:paraId="47F7C22D" w14:textId="0A6D9811" w:rsidR="007E3CB5" w:rsidRPr="001F4E43" w:rsidRDefault="007E3CB5" w:rsidP="00885837">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fldChar w:fldCharType="begin"/>
      </w:r>
      <w:r w:rsidR="00C55775">
        <w:instrText xml:space="preserve"> REF _Ref81923668 \h  \* MERGEFORMAT </w:instrText>
      </w:r>
      <w:r w:rsidR="00C55775">
        <w:fldChar w:fldCharType="separate"/>
      </w:r>
      <w:r w:rsidR="0022688E" w:rsidRPr="00237D9A">
        <w:t xml:space="preserve">Figure </w:t>
      </w:r>
      <w:r w:rsidR="0022688E">
        <w:t>17</w:t>
      </w:r>
      <w:r w:rsidR="00C55775">
        <w:fldChar w:fldCharType="end"/>
      </w:r>
      <w:r w:rsidRPr="001F4E43">
        <w:t xml:space="preserve"> below shows the range of the HUC-12 priority scores which can be used to initiate discussions during the Discovery phase. </w:t>
      </w:r>
    </w:p>
    <w:p w14:paraId="06E11A48" w14:textId="28C22341" w:rsidR="007E3CB5" w:rsidRDefault="007866B2" w:rsidP="00885837">
      <w:pPr>
        <w:pStyle w:val="BodyText"/>
      </w:pPr>
      <w:r>
        <w:t>Upper West Mustang Creek</w:t>
      </w:r>
      <w:r w:rsidR="005D2004">
        <w:t xml:space="preserve"> </w:t>
      </w:r>
      <w:r w:rsidR="007E3CB5" w:rsidRPr="001F4E43">
        <w:t xml:space="preserve">HUC-12 was determined to have the highest priority score and the most need while </w:t>
      </w:r>
      <w:r>
        <w:t>Cottonwood Creek-</w:t>
      </w:r>
      <w:r w:rsidR="009A469A">
        <w:t>Johnson Draw</w:t>
      </w:r>
      <w:r>
        <w:t xml:space="preserve"> River</w:t>
      </w:r>
      <w:r w:rsidR="005D2004">
        <w:t xml:space="preserve"> </w:t>
      </w:r>
      <w:r w:rsidR="007E3CB5" w:rsidRPr="001F4E43">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73F3AF45">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077CD4FB" w14:textId="3519AE9B" w:rsidR="003521F5" w:rsidRPr="003521F5" w:rsidRDefault="003867C2" w:rsidP="00885837">
      <w:pPr>
        <w:pStyle w:val="Caption"/>
        <w:jc w:val="center"/>
      </w:pPr>
      <w:bookmarkStart w:id="325" w:name="_Ref81923668"/>
      <w:bookmarkStart w:id="326" w:name="_Toc112102262"/>
      <w:r w:rsidRPr="00237D9A">
        <w:t xml:space="preserve">Figure </w:t>
      </w:r>
      <w:r w:rsidRPr="00237D9A">
        <w:fldChar w:fldCharType="begin"/>
      </w:r>
      <w:r w:rsidRPr="00237D9A">
        <w:instrText xml:space="preserve"> SEQ Figure \* ARABIC </w:instrText>
      </w:r>
      <w:r w:rsidRPr="00237D9A">
        <w:fldChar w:fldCharType="separate"/>
      </w:r>
      <w:r w:rsidR="0022688E">
        <w:rPr>
          <w:noProof/>
        </w:rPr>
        <w:t>17</w:t>
      </w:r>
      <w:r w:rsidRPr="00237D9A">
        <w:fldChar w:fldCharType="end"/>
      </w:r>
      <w:bookmarkEnd w:id="325"/>
      <w:r w:rsidR="0063518A" w:rsidRPr="00237D9A">
        <w:t xml:space="preserve">: Ranking of </w:t>
      </w:r>
      <w:r w:rsidR="009A469A" w:rsidRPr="00237D9A">
        <w:t>Johnson Draw</w:t>
      </w:r>
      <w:r w:rsidRPr="00237D9A">
        <w:t xml:space="preserve"> Watershed HUC-12s</w:t>
      </w:r>
      <w:bookmarkEnd w:id="326"/>
    </w:p>
    <w:p w14:paraId="34EF646F" w14:textId="0517B700" w:rsidR="00EC6519" w:rsidRDefault="00E209B0" w:rsidP="00EC6519">
      <w:pPr>
        <w:pStyle w:val="Heading2"/>
      </w:pPr>
      <w:bookmarkStart w:id="327" w:name="_Toc112102243"/>
      <w:r>
        <w:t>Flood Risk Analysis</w:t>
      </w:r>
      <w:bookmarkEnd w:id="327"/>
      <w:r>
        <w:t xml:space="preserve"> </w:t>
      </w:r>
    </w:p>
    <w:p w14:paraId="30AF5A18" w14:textId="036315E2" w:rsidR="00353DB2" w:rsidRPr="00197A2E" w:rsidRDefault="00353DB2" w:rsidP="00885837">
      <w:pPr>
        <w:pStyle w:val="BodyText"/>
      </w:pPr>
      <w:r w:rsidRPr="00197A2E">
        <w:t>A flood risk analysis was performed for this project.  The updated 1</w:t>
      </w:r>
      <w:r w:rsidR="00DB51AA">
        <w:t>-percent</w:t>
      </w:r>
      <w:r w:rsidRPr="00197A2E">
        <w:t xml:space="preserve"> annual chance and 0.2</w:t>
      </w:r>
      <w:r w:rsidR="00DB51AA">
        <w:t>-percent</w:t>
      </w:r>
      <w:r w:rsidRPr="00197A2E">
        <w:t xml:space="preserve"> annual chance depth grids were used to calculate the potential flood losses.  The loss results are stored in the S_FRAC_AR spatial file within the FRD geodatabase.  All results are reported in whole dollar values.</w:t>
      </w:r>
    </w:p>
    <w:p w14:paraId="522013EC" w14:textId="78FDDC9B" w:rsidR="00353DB2" w:rsidRPr="00197A2E" w:rsidRDefault="00353DB2" w:rsidP="00885837">
      <w:pPr>
        <w:pStyle w:val="BodyText"/>
      </w:pPr>
      <w:r w:rsidRPr="00197A2E">
        <w:t xml:space="preserve">Hazus version </w:t>
      </w:r>
      <w:r w:rsidR="007A4693">
        <w:t>5.0</w:t>
      </w:r>
      <w:r w:rsidRPr="00197A2E">
        <w:t xml:space="preserve"> was used for the basic and refined loss analysis. </w:t>
      </w:r>
    </w:p>
    <w:p w14:paraId="33A93055" w14:textId="3BEBF2EE" w:rsidR="00353DB2" w:rsidRPr="00197A2E" w:rsidRDefault="00353DB2" w:rsidP="00885837">
      <w:pPr>
        <w:pStyle w:val="BodyText"/>
        <w:rPr>
          <w:rStyle w:val="Hyperlink"/>
        </w:rPr>
      </w:pPr>
      <w:r w:rsidRPr="00197A2E">
        <w:t xml:space="preserve">The losses are reported via census blocks.  It is important to note that Hazus version </w:t>
      </w:r>
      <w:r w:rsidR="007A4693">
        <w:t>5.0</w:t>
      </w:r>
      <w:r w:rsidRPr="00197A2E">
        <w:t xml:space="preserve">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1" w:history="1">
        <w:r w:rsidRPr="00197A2E">
          <w:rPr>
            <w:rStyle w:val="Hyperlink"/>
          </w:rPr>
          <w:t>Media Library</w:t>
        </w:r>
      </w:hyperlink>
      <w:r w:rsidRPr="00197A2E">
        <w:t xml:space="preserve"> for the </w:t>
      </w:r>
      <w:hyperlink r:id="rId32" w:history="1">
        <w:r w:rsidRPr="00197A2E">
          <w:rPr>
            <w:rStyle w:val="Hyperlink"/>
          </w:rPr>
          <w:t>Hazus-MH Data Inventories: Dasymetric vs. Homogenous</w:t>
        </w:r>
      </w:hyperlink>
      <w:r w:rsidRPr="00197A2E">
        <w:t xml:space="preserve">, or </w:t>
      </w:r>
      <w:hyperlink r:id="rId33" w:history="1">
        <w:r w:rsidRPr="00197A2E">
          <w:rPr>
            <w:rStyle w:val="Hyperlink"/>
          </w:rPr>
          <w:t>Hazus 3.0 Dasymetric Data Overview</w:t>
        </w:r>
      </w:hyperlink>
      <w:r w:rsidRPr="00197A2E">
        <w:rPr>
          <w:rStyle w:val="Hyperlink"/>
        </w:rPr>
        <w:t>.</w:t>
      </w:r>
    </w:p>
    <w:p w14:paraId="3116E614" w14:textId="7128BB65" w:rsidR="00CA2219" w:rsidRPr="00D15D84" w:rsidRDefault="007A4693" w:rsidP="00885837">
      <w:pPr>
        <w:pStyle w:val="BodyText"/>
      </w:pPr>
      <w:r w:rsidRPr="00197A2E">
        <w:rPr>
          <w:rStyle w:val="Hyperlink"/>
          <w:color w:val="auto"/>
          <w:u w:val="none"/>
        </w:rPr>
        <w:t xml:space="preserve">Hazus analysis was performed by </w:t>
      </w:r>
      <w:r>
        <w:rPr>
          <w:rStyle w:val="Hyperlink"/>
          <w:color w:val="auto"/>
          <w:u w:val="none"/>
        </w:rPr>
        <w:t>watershed</w:t>
      </w:r>
      <w:r w:rsidRPr="00197A2E">
        <w:rPr>
          <w:rStyle w:val="Hyperlink"/>
          <w:color w:val="auto"/>
          <w:u w:val="none"/>
        </w:rPr>
        <w:t xml:space="preserve"> extents for each return period to ensure proper model processing. A summary of results for counties </w:t>
      </w:r>
      <w:r>
        <w:rPr>
          <w:rStyle w:val="Hyperlink"/>
          <w:color w:val="auto"/>
          <w:u w:val="none"/>
        </w:rPr>
        <w:t xml:space="preserve">within the watershed </w:t>
      </w:r>
      <w:r w:rsidRPr="00197A2E">
        <w:rPr>
          <w:rStyle w:val="Hyperlink"/>
          <w:color w:val="auto"/>
          <w:u w:val="none"/>
        </w:rPr>
        <w:t>for the 1-percent a</w:t>
      </w:r>
      <w:r>
        <w:rPr>
          <w:rStyle w:val="Hyperlink"/>
          <w:color w:val="auto"/>
          <w:u w:val="none"/>
        </w:rPr>
        <w:t>nnual chance</w:t>
      </w:r>
      <w:r w:rsidRPr="00197A2E">
        <w:rPr>
          <w:rStyle w:val="Hyperlink"/>
          <w:color w:val="auto"/>
          <w:u w:val="none"/>
        </w:rPr>
        <w:t xml:space="preserve"> scenarios are shown in </w:t>
      </w:r>
      <w:r>
        <w:rPr>
          <w:rStyle w:val="Hyperlink"/>
          <w:color w:val="auto"/>
          <w:u w:val="none"/>
        </w:rPr>
        <w:fldChar w:fldCharType="begin"/>
      </w:r>
      <w:r>
        <w:rPr>
          <w:rStyle w:val="Hyperlink"/>
          <w:color w:val="auto"/>
          <w:u w:val="none"/>
        </w:rPr>
        <w:instrText xml:space="preserve"> REF _Ref82514931 \h  \* MERGEFORMAT </w:instrText>
      </w:r>
      <w:r>
        <w:rPr>
          <w:rStyle w:val="Hyperlink"/>
          <w:color w:val="auto"/>
          <w:u w:val="none"/>
        </w:rPr>
      </w:r>
      <w:r>
        <w:rPr>
          <w:rStyle w:val="Hyperlink"/>
          <w:color w:val="auto"/>
          <w:u w:val="none"/>
        </w:rPr>
        <w:fldChar w:fldCharType="separate"/>
      </w:r>
      <w:r w:rsidR="0022688E" w:rsidRPr="0022688E">
        <w:rPr>
          <w:rStyle w:val="Hyperlink"/>
          <w:color w:val="auto"/>
          <w:u w:val="none"/>
        </w:rPr>
        <w:t>Table 15</w:t>
      </w:r>
      <w:r>
        <w:rPr>
          <w:rStyle w:val="Hyperlink"/>
          <w:color w:val="auto"/>
          <w:u w:val="none"/>
        </w:rPr>
        <w:fldChar w:fldCharType="end"/>
      </w:r>
      <w:r>
        <w:rPr>
          <w:rStyle w:val="Hyperlink"/>
          <w:color w:val="auto"/>
          <w:u w:val="none"/>
        </w:rPr>
        <w:t>.</w:t>
      </w:r>
      <w:r w:rsidRPr="00390E88">
        <w:t xml:space="preserve"> </w:t>
      </w:r>
      <w:r w:rsidRPr="00FA0D67">
        <w:t>Totals only reflect data for those census tracts/blocks included in the user’s study region and will reflect the entire county only if all of the census blocks for that county/state were selected at the time of study region creation</w:t>
      </w:r>
      <w:r>
        <w:t>.</w:t>
      </w:r>
    </w:p>
    <w:p w14:paraId="2DE0F113" w14:textId="75A43537" w:rsidR="00353DB2" w:rsidRDefault="00353DB2" w:rsidP="00353DB2">
      <w:pPr>
        <w:pStyle w:val="Caption"/>
        <w:jc w:val="center"/>
      </w:pPr>
    </w:p>
    <w:p w14:paraId="12E5D971" w14:textId="3836DCCA" w:rsidR="00D15D84" w:rsidRDefault="00D15D84" w:rsidP="00D15D84">
      <w:pPr>
        <w:pStyle w:val="Caption"/>
        <w:jc w:val="center"/>
      </w:pPr>
      <w:bookmarkStart w:id="328" w:name="_Ref82514931"/>
      <w:bookmarkStart w:id="329" w:name="_Toc112102277"/>
      <w:r>
        <w:t xml:space="preserve">Table </w:t>
      </w:r>
      <w:r>
        <w:fldChar w:fldCharType="begin"/>
      </w:r>
      <w:r>
        <w:instrText xml:space="preserve"> SEQ Table \* ARABIC </w:instrText>
      </w:r>
      <w:r>
        <w:fldChar w:fldCharType="separate"/>
      </w:r>
      <w:r w:rsidR="0022688E">
        <w:rPr>
          <w:noProof/>
        </w:rPr>
        <w:t>15</w:t>
      </w:r>
      <w:r>
        <w:fldChar w:fldCharType="end"/>
      </w:r>
      <w:bookmarkEnd w:id="328"/>
      <w:r w:rsidRPr="009A3E7A">
        <w:t xml:space="preserve">: Hazus </w:t>
      </w:r>
      <w:r w:rsidR="007A4693">
        <w:t>5.0</w:t>
      </w:r>
      <w:r w:rsidRPr="009A3E7A">
        <w:t xml:space="preserve"> Results for 1-Percent-Annual-Chance (100 year) Scenario</w:t>
      </w:r>
      <w:bookmarkEnd w:id="329"/>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556C82" w:rsidRPr="007E3CB5" w14:paraId="08E30FC3" w14:textId="7BC6323E" w:rsidTr="00FC0CCE">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647FD589" w14:textId="06DE9EDD" w:rsidR="00556C82" w:rsidRPr="00556C82" w:rsidRDefault="00556C82" w:rsidP="00353DB2">
            <w:pPr>
              <w:rPr>
                <w:szCs w:val="20"/>
                <w:highlight w:val="yellow"/>
              </w:rPr>
            </w:pPr>
            <w:r w:rsidRPr="00556C82">
              <w:rPr>
                <w:szCs w:val="20"/>
              </w:rPr>
              <w:t>Andrews</w:t>
            </w:r>
          </w:p>
        </w:tc>
        <w:tc>
          <w:tcPr>
            <w:tcW w:w="2160" w:type="dxa"/>
            <w:vAlign w:val="bottom"/>
          </w:tcPr>
          <w:p w14:paraId="172FD844" w14:textId="6B9DCA7B" w:rsidR="00556C82" w:rsidRPr="00556C82" w:rsidRDefault="00556C82" w:rsidP="00425B8E">
            <w:pPr>
              <w:jc w:val="center"/>
              <w:rPr>
                <w:szCs w:val="20"/>
                <w:highlight w:val="yellow"/>
              </w:rPr>
            </w:pPr>
            <w:r w:rsidRPr="00556C82">
              <w:rPr>
                <w:szCs w:val="20"/>
              </w:rPr>
              <w:t>$1,340,000</w:t>
            </w:r>
          </w:p>
        </w:tc>
        <w:tc>
          <w:tcPr>
            <w:tcW w:w="2707" w:type="dxa"/>
            <w:vAlign w:val="bottom"/>
          </w:tcPr>
          <w:p w14:paraId="218866F9" w14:textId="504A24C9" w:rsidR="00556C82" w:rsidRPr="00556C82" w:rsidRDefault="00556C82" w:rsidP="00353DB2">
            <w:pPr>
              <w:jc w:val="center"/>
              <w:rPr>
                <w:szCs w:val="20"/>
                <w:highlight w:val="yellow"/>
              </w:rPr>
            </w:pPr>
            <w:r w:rsidRPr="00556C82">
              <w:rPr>
                <w:szCs w:val="20"/>
              </w:rPr>
              <w:t>$15,334,000</w:t>
            </w:r>
          </w:p>
        </w:tc>
        <w:tc>
          <w:tcPr>
            <w:tcW w:w="2707" w:type="dxa"/>
            <w:vAlign w:val="bottom"/>
          </w:tcPr>
          <w:p w14:paraId="7D8279F8" w14:textId="7FF667F9" w:rsidR="00556C82" w:rsidRPr="00556C82" w:rsidRDefault="00556C82" w:rsidP="00353DB2">
            <w:pPr>
              <w:jc w:val="center"/>
              <w:rPr>
                <w:szCs w:val="20"/>
                <w:highlight w:val="yellow"/>
              </w:rPr>
            </w:pPr>
            <w:r w:rsidRPr="00556C82">
              <w:rPr>
                <w:szCs w:val="20"/>
              </w:rPr>
              <w:t>$10,048,000</w:t>
            </w:r>
          </w:p>
        </w:tc>
      </w:tr>
      <w:tr w:rsidR="00556C82" w:rsidRPr="009B2120" w14:paraId="1B14B61F" w14:textId="118E0C44" w:rsidTr="00FC0CCE">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9E07340" w14:textId="320B1A55" w:rsidR="00556C82" w:rsidRPr="00556C82" w:rsidRDefault="00556C82" w:rsidP="00353DB2">
            <w:pPr>
              <w:rPr>
                <w:szCs w:val="20"/>
                <w:highlight w:val="yellow"/>
              </w:rPr>
            </w:pPr>
            <w:r w:rsidRPr="00556C82">
              <w:rPr>
                <w:szCs w:val="20"/>
              </w:rPr>
              <w:t>Ector</w:t>
            </w:r>
          </w:p>
        </w:tc>
        <w:tc>
          <w:tcPr>
            <w:tcW w:w="2160" w:type="dxa"/>
            <w:vAlign w:val="bottom"/>
          </w:tcPr>
          <w:p w14:paraId="02B215B3" w14:textId="20654641" w:rsidR="00556C82" w:rsidRPr="00556C82" w:rsidRDefault="00556C82" w:rsidP="00425B8E">
            <w:pPr>
              <w:jc w:val="center"/>
              <w:rPr>
                <w:szCs w:val="20"/>
                <w:highlight w:val="yellow"/>
              </w:rPr>
            </w:pPr>
            <w:r w:rsidRPr="00556C82">
              <w:rPr>
                <w:szCs w:val="20"/>
              </w:rPr>
              <w:t>$1,032,486,000</w:t>
            </w:r>
          </w:p>
        </w:tc>
        <w:tc>
          <w:tcPr>
            <w:tcW w:w="2707" w:type="dxa"/>
            <w:vAlign w:val="bottom"/>
          </w:tcPr>
          <w:p w14:paraId="04F73764" w14:textId="374BAEB7" w:rsidR="00556C82" w:rsidRPr="00556C82" w:rsidRDefault="00556C82" w:rsidP="00353DB2">
            <w:pPr>
              <w:jc w:val="center"/>
              <w:rPr>
                <w:szCs w:val="20"/>
                <w:highlight w:val="yellow"/>
              </w:rPr>
            </w:pPr>
            <w:r w:rsidRPr="00556C82">
              <w:rPr>
                <w:szCs w:val="20"/>
              </w:rPr>
              <w:t>$12,444,321,000</w:t>
            </w:r>
          </w:p>
        </w:tc>
        <w:tc>
          <w:tcPr>
            <w:tcW w:w="2707" w:type="dxa"/>
            <w:vAlign w:val="bottom"/>
          </w:tcPr>
          <w:p w14:paraId="11795935" w14:textId="0DCF752C" w:rsidR="00556C82" w:rsidRPr="00556C82" w:rsidRDefault="00556C82" w:rsidP="00353DB2">
            <w:pPr>
              <w:jc w:val="center"/>
              <w:rPr>
                <w:szCs w:val="20"/>
                <w:highlight w:val="yellow"/>
              </w:rPr>
            </w:pPr>
            <w:r w:rsidRPr="00556C82">
              <w:rPr>
                <w:szCs w:val="20"/>
              </w:rPr>
              <w:t>$8,264,250,000</w:t>
            </w:r>
          </w:p>
        </w:tc>
      </w:tr>
      <w:tr w:rsidR="00556C82" w:rsidRPr="009B2120" w14:paraId="1296C93F" w14:textId="77777777" w:rsidTr="00FC0CCE">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481081C5" w14:textId="1CAE83B6" w:rsidR="00556C82" w:rsidRPr="00556C82" w:rsidRDefault="00556C82" w:rsidP="00353DB2">
            <w:pPr>
              <w:rPr>
                <w:szCs w:val="20"/>
                <w:highlight w:val="yellow"/>
              </w:rPr>
            </w:pPr>
            <w:r w:rsidRPr="00556C82">
              <w:rPr>
                <w:szCs w:val="20"/>
              </w:rPr>
              <w:t>Glasscock</w:t>
            </w:r>
          </w:p>
        </w:tc>
        <w:tc>
          <w:tcPr>
            <w:tcW w:w="2160" w:type="dxa"/>
            <w:vAlign w:val="bottom"/>
          </w:tcPr>
          <w:p w14:paraId="3C4F422D" w14:textId="027190D7" w:rsidR="00556C82" w:rsidRPr="00556C82" w:rsidRDefault="00556C82" w:rsidP="00425B8E">
            <w:pPr>
              <w:jc w:val="center"/>
              <w:rPr>
                <w:szCs w:val="20"/>
                <w:highlight w:val="yellow"/>
              </w:rPr>
            </w:pPr>
            <w:r w:rsidRPr="00556C82">
              <w:rPr>
                <w:szCs w:val="20"/>
              </w:rPr>
              <w:t>$267,000</w:t>
            </w:r>
          </w:p>
        </w:tc>
        <w:tc>
          <w:tcPr>
            <w:tcW w:w="2707" w:type="dxa"/>
            <w:vAlign w:val="bottom"/>
          </w:tcPr>
          <w:p w14:paraId="47AA897F" w14:textId="57DC1449" w:rsidR="00556C82" w:rsidRPr="00556C82" w:rsidRDefault="00556C82" w:rsidP="00353DB2">
            <w:pPr>
              <w:jc w:val="center"/>
              <w:rPr>
                <w:szCs w:val="20"/>
                <w:highlight w:val="yellow"/>
              </w:rPr>
            </w:pPr>
            <w:r w:rsidRPr="00556C82">
              <w:rPr>
                <w:szCs w:val="20"/>
              </w:rPr>
              <w:t>$13,632,000</w:t>
            </w:r>
          </w:p>
        </w:tc>
        <w:tc>
          <w:tcPr>
            <w:tcW w:w="2707" w:type="dxa"/>
            <w:vAlign w:val="bottom"/>
          </w:tcPr>
          <w:p w14:paraId="74699C1C" w14:textId="5E33869E" w:rsidR="00556C82" w:rsidRPr="00556C82" w:rsidRDefault="00556C82" w:rsidP="00353DB2">
            <w:pPr>
              <w:jc w:val="center"/>
              <w:rPr>
                <w:szCs w:val="20"/>
                <w:highlight w:val="yellow"/>
              </w:rPr>
            </w:pPr>
            <w:r w:rsidRPr="00556C82">
              <w:rPr>
                <w:szCs w:val="20"/>
              </w:rPr>
              <w:t>$7,626,000</w:t>
            </w:r>
          </w:p>
        </w:tc>
      </w:tr>
      <w:tr w:rsidR="00556C82" w:rsidRPr="009B2120" w14:paraId="0B91532E" w14:textId="77777777" w:rsidTr="00FC0CCE">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AE5AD2B" w14:textId="5F6DC3D2" w:rsidR="00556C82" w:rsidRPr="00556C82" w:rsidRDefault="00556C82" w:rsidP="00353DB2">
            <w:pPr>
              <w:rPr>
                <w:b/>
                <w:szCs w:val="20"/>
                <w:highlight w:val="yellow"/>
              </w:rPr>
            </w:pPr>
            <w:r w:rsidRPr="00556C82">
              <w:rPr>
                <w:szCs w:val="20"/>
              </w:rPr>
              <w:t>Martin</w:t>
            </w:r>
          </w:p>
        </w:tc>
        <w:tc>
          <w:tcPr>
            <w:tcW w:w="2160" w:type="dxa"/>
            <w:vAlign w:val="bottom"/>
          </w:tcPr>
          <w:p w14:paraId="2830F5A2" w14:textId="02A1DB79" w:rsidR="00556C82" w:rsidRPr="00556C82" w:rsidRDefault="00556C82" w:rsidP="00425B8E">
            <w:pPr>
              <w:jc w:val="center"/>
              <w:rPr>
                <w:b/>
                <w:szCs w:val="20"/>
                <w:highlight w:val="yellow"/>
              </w:rPr>
            </w:pPr>
            <w:r w:rsidRPr="00556C82">
              <w:rPr>
                <w:szCs w:val="20"/>
              </w:rPr>
              <w:t>$9,000</w:t>
            </w:r>
          </w:p>
        </w:tc>
        <w:tc>
          <w:tcPr>
            <w:tcW w:w="2707" w:type="dxa"/>
            <w:vAlign w:val="bottom"/>
          </w:tcPr>
          <w:p w14:paraId="794C055D" w14:textId="7DE0C5ED" w:rsidR="00556C82" w:rsidRPr="00556C82" w:rsidRDefault="00556C82" w:rsidP="00353DB2">
            <w:pPr>
              <w:jc w:val="center"/>
              <w:rPr>
                <w:b/>
                <w:szCs w:val="20"/>
                <w:highlight w:val="yellow"/>
              </w:rPr>
            </w:pPr>
            <w:r w:rsidRPr="00556C82">
              <w:rPr>
                <w:szCs w:val="20"/>
              </w:rPr>
              <w:t>$649,000</w:t>
            </w:r>
          </w:p>
        </w:tc>
        <w:tc>
          <w:tcPr>
            <w:tcW w:w="2707" w:type="dxa"/>
            <w:vAlign w:val="bottom"/>
          </w:tcPr>
          <w:p w14:paraId="7476C5DB" w14:textId="707B654F" w:rsidR="00556C82" w:rsidRPr="00556C82" w:rsidRDefault="00556C82" w:rsidP="00353DB2">
            <w:pPr>
              <w:jc w:val="center"/>
              <w:rPr>
                <w:b/>
                <w:szCs w:val="20"/>
                <w:highlight w:val="yellow"/>
              </w:rPr>
            </w:pPr>
            <w:r w:rsidRPr="00556C82">
              <w:rPr>
                <w:szCs w:val="20"/>
              </w:rPr>
              <w:t>$324,000</w:t>
            </w:r>
          </w:p>
        </w:tc>
      </w:tr>
      <w:tr w:rsidR="00556C82" w:rsidRPr="009B2120" w14:paraId="72CD6221" w14:textId="77777777" w:rsidTr="00FC0CCE">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57726598" w14:textId="63BDD084" w:rsidR="00556C82" w:rsidRPr="00556C82" w:rsidRDefault="00556C82" w:rsidP="00353DB2">
            <w:pPr>
              <w:rPr>
                <w:b/>
                <w:szCs w:val="20"/>
                <w:highlight w:val="yellow"/>
              </w:rPr>
            </w:pPr>
            <w:r w:rsidRPr="00556C82">
              <w:rPr>
                <w:szCs w:val="20"/>
              </w:rPr>
              <w:t>Midland</w:t>
            </w:r>
          </w:p>
        </w:tc>
        <w:tc>
          <w:tcPr>
            <w:tcW w:w="2160" w:type="dxa"/>
            <w:vAlign w:val="bottom"/>
          </w:tcPr>
          <w:p w14:paraId="5AB04DB6" w14:textId="7504B68E" w:rsidR="00556C82" w:rsidRPr="00556C82" w:rsidRDefault="00556C82" w:rsidP="00425B8E">
            <w:pPr>
              <w:jc w:val="center"/>
              <w:rPr>
                <w:b/>
                <w:szCs w:val="20"/>
                <w:highlight w:val="yellow"/>
              </w:rPr>
            </w:pPr>
            <w:r w:rsidRPr="00556C82">
              <w:rPr>
                <w:szCs w:val="20"/>
              </w:rPr>
              <w:t>$1,250,037,000</w:t>
            </w:r>
          </w:p>
        </w:tc>
        <w:tc>
          <w:tcPr>
            <w:tcW w:w="2707" w:type="dxa"/>
            <w:vAlign w:val="bottom"/>
          </w:tcPr>
          <w:p w14:paraId="38A2229F" w14:textId="31B86DE0" w:rsidR="00556C82" w:rsidRPr="00556C82" w:rsidRDefault="00556C82" w:rsidP="00353DB2">
            <w:pPr>
              <w:jc w:val="center"/>
              <w:rPr>
                <w:b/>
                <w:szCs w:val="20"/>
                <w:highlight w:val="yellow"/>
              </w:rPr>
            </w:pPr>
            <w:r w:rsidRPr="00556C82">
              <w:rPr>
                <w:szCs w:val="20"/>
              </w:rPr>
              <w:t>$18,080,277,000</w:t>
            </w:r>
          </w:p>
        </w:tc>
        <w:tc>
          <w:tcPr>
            <w:tcW w:w="2707" w:type="dxa"/>
            <w:vAlign w:val="bottom"/>
          </w:tcPr>
          <w:p w14:paraId="3F170FFE" w14:textId="6314EF6B" w:rsidR="00556C82" w:rsidRPr="00556C82" w:rsidRDefault="00556C82" w:rsidP="00353DB2">
            <w:pPr>
              <w:jc w:val="center"/>
              <w:rPr>
                <w:b/>
                <w:szCs w:val="20"/>
                <w:highlight w:val="yellow"/>
              </w:rPr>
            </w:pPr>
            <w:r w:rsidRPr="00556C82">
              <w:rPr>
                <w:szCs w:val="20"/>
              </w:rPr>
              <w:t>$14,365,677,000</w:t>
            </w:r>
          </w:p>
        </w:tc>
      </w:tr>
      <w:tr w:rsidR="00556C82" w:rsidRPr="009B2120" w14:paraId="5C79BE3E" w14:textId="77777777" w:rsidTr="00FC0CCE">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7EDF38B" w14:textId="3531D302" w:rsidR="00556C82" w:rsidRPr="00556C82" w:rsidRDefault="00556C82" w:rsidP="00353DB2">
            <w:pPr>
              <w:rPr>
                <w:szCs w:val="20"/>
                <w:highlight w:val="yellow"/>
              </w:rPr>
            </w:pPr>
            <w:r w:rsidRPr="00556C82">
              <w:rPr>
                <w:szCs w:val="20"/>
              </w:rPr>
              <w:t>Upton</w:t>
            </w:r>
          </w:p>
        </w:tc>
        <w:tc>
          <w:tcPr>
            <w:tcW w:w="2160" w:type="dxa"/>
            <w:vAlign w:val="bottom"/>
          </w:tcPr>
          <w:p w14:paraId="4EA4C8FA" w14:textId="5378C639" w:rsidR="00556C82" w:rsidRPr="00556C82" w:rsidRDefault="00556C82" w:rsidP="00425B8E">
            <w:pPr>
              <w:jc w:val="center"/>
              <w:rPr>
                <w:szCs w:val="20"/>
                <w:highlight w:val="yellow"/>
              </w:rPr>
            </w:pPr>
            <w:r w:rsidRPr="00556C82">
              <w:rPr>
                <w:szCs w:val="20"/>
              </w:rPr>
              <w:t>$0</w:t>
            </w:r>
          </w:p>
        </w:tc>
        <w:tc>
          <w:tcPr>
            <w:tcW w:w="2707" w:type="dxa"/>
            <w:vAlign w:val="bottom"/>
          </w:tcPr>
          <w:p w14:paraId="22BF027A" w14:textId="5B595205" w:rsidR="00556C82" w:rsidRPr="00556C82" w:rsidRDefault="00556C82" w:rsidP="00353DB2">
            <w:pPr>
              <w:jc w:val="center"/>
              <w:rPr>
                <w:szCs w:val="20"/>
                <w:highlight w:val="yellow"/>
              </w:rPr>
            </w:pPr>
            <w:r w:rsidRPr="00556C82">
              <w:rPr>
                <w:szCs w:val="20"/>
              </w:rPr>
              <w:t>$2,230,000</w:t>
            </w:r>
          </w:p>
        </w:tc>
        <w:tc>
          <w:tcPr>
            <w:tcW w:w="2707" w:type="dxa"/>
            <w:vAlign w:val="bottom"/>
          </w:tcPr>
          <w:p w14:paraId="14CECC21" w14:textId="0CAC7771" w:rsidR="00556C82" w:rsidRPr="00556C82" w:rsidRDefault="00556C82" w:rsidP="00353DB2">
            <w:pPr>
              <w:jc w:val="center"/>
              <w:rPr>
                <w:szCs w:val="20"/>
                <w:highlight w:val="yellow"/>
              </w:rPr>
            </w:pPr>
            <w:r w:rsidRPr="00556C82">
              <w:rPr>
                <w:szCs w:val="20"/>
              </w:rPr>
              <w:t>$1,116,000</w:t>
            </w:r>
          </w:p>
        </w:tc>
      </w:tr>
      <w:tr w:rsidR="00556C82" w:rsidRPr="009B2120" w14:paraId="398EC823" w14:textId="77777777" w:rsidTr="00FC0CCE">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70DF1710" w14:textId="4F6ED38F" w:rsidR="00556C82" w:rsidRPr="00556C82" w:rsidRDefault="00556C82" w:rsidP="00353DB2">
            <w:pPr>
              <w:rPr>
                <w:szCs w:val="20"/>
                <w:highlight w:val="yellow"/>
              </w:rPr>
            </w:pPr>
            <w:r w:rsidRPr="00556C82">
              <w:rPr>
                <w:szCs w:val="20"/>
              </w:rPr>
              <w:t>Winkler</w:t>
            </w:r>
          </w:p>
        </w:tc>
        <w:tc>
          <w:tcPr>
            <w:tcW w:w="2160" w:type="dxa"/>
            <w:vAlign w:val="bottom"/>
          </w:tcPr>
          <w:p w14:paraId="3984C01E" w14:textId="69B706EA" w:rsidR="00556C82" w:rsidRPr="00556C82" w:rsidRDefault="00556C82" w:rsidP="00425B8E">
            <w:pPr>
              <w:jc w:val="center"/>
              <w:rPr>
                <w:szCs w:val="20"/>
                <w:highlight w:val="yellow"/>
              </w:rPr>
            </w:pPr>
            <w:r w:rsidRPr="00556C82">
              <w:rPr>
                <w:szCs w:val="20"/>
              </w:rPr>
              <w:t>$0</w:t>
            </w:r>
          </w:p>
        </w:tc>
        <w:tc>
          <w:tcPr>
            <w:tcW w:w="2707" w:type="dxa"/>
            <w:vAlign w:val="bottom"/>
          </w:tcPr>
          <w:p w14:paraId="34CB09C1" w14:textId="2D91236A" w:rsidR="00556C82" w:rsidRPr="00556C82" w:rsidRDefault="00556C82" w:rsidP="00353DB2">
            <w:pPr>
              <w:jc w:val="center"/>
              <w:rPr>
                <w:szCs w:val="20"/>
                <w:highlight w:val="yellow"/>
              </w:rPr>
            </w:pPr>
            <w:r w:rsidRPr="00556C82">
              <w:rPr>
                <w:szCs w:val="20"/>
              </w:rPr>
              <w:t>$0</w:t>
            </w:r>
          </w:p>
        </w:tc>
        <w:tc>
          <w:tcPr>
            <w:tcW w:w="2707" w:type="dxa"/>
            <w:vAlign w:val="bottom"/>
          </w:tcPr>
          <w:p w14:paraId="6C41F632" w14:textId="34085C45" w:rsidR="00556C82" w:rsidRPr="00556C82" w:rsidRDefault="00556C82" w:rsidP="00353DB2">
            <w:pPr>
              <w:jc w:val="center"/>
              <w:rPr>
                <w:szCs w:val="20"/>
                <w:highlight w:val="yellow"/>
              </w:rPr>
            </w:pPr>
            <w:r w:rsidRPr="00556C82">
              <w:rPr>
                <w:szCs w:val="20"/>
              </w:rPr>
              <w:t>$0</w:t>
            </w:r>
          </w:p>
        </w:tc>
      </w:tr>
      <w:tr w:rsidR="00556C82" w:rsidRPr="009B2120" w14:paraId="2AE6EBDA" w14:textId="77777777" w:rsidTr="00FC0CCE">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12A247DD" w14:textId="0D4F6C6F" w:rsidR="00556C82" w:rsidRPr="00556C82" w:rsidRDefault="00556C82" w:rsidP="00353DB2">
            <w:pPr>
              <w:rPr>
                <w:b/>
                <w:szCs w:val="20"/>
                <w:highlight w:val="yellow"/>
              </w:rPr>
            </w:pPr>
            <w:r w:rsidRPr="00556C82">
              <w:rPr>
                <w:b/>
                <w:bCs/>
                <w:szCs w:val="20"/>
              </w:rPr>
              <w:t>Total</w:t>
            </w:r>
          </w:p>
        </w:tc>
        <w:tc>
          <w:tcPr>
            <w:tcW w:w="2160" w:type="dxa"/>
            <w:vAlign w:val="bottom"/>
          </w:tcPr>
          <w:p w14:paraId="76ABB1AA" w14:textId="77C02BB4" w:rsidR="00556C82" w:rsidRPr="00556C82" w:rsidRDefault="00556C82" w:rsidP="00425B8E">
            <w:pPr>
              <w:jc w:val="center"/>
              <w:rPr>
                <w:b/>
                <w:szCs w:val="20"/>
                <w:highlight w:val="yellow"/>
              </w:rPr>
            </w:pPr>
            <w:r w:rsidRPr="00556C82">
              <w:rPr>
                <w:b/>
                <w:bCs/>
                <w:szCs w:val="20"/>
              </w:rPr>
              <w:t>$2,284,139,000</w:t>
            </w:r>
          </w:p>
        </w:tc>
        <w:tc>
          <w:tcPr>
            <w:tcW w:w="2707" w:type="dxa"/>
            <w:vAlign w:val="bottom"/>
          </w:tcPr>
          <w:p w14:paraId="33CBB26E" w14:textId="62A46C5D" w:rsidR="00556C82" w:rsidRPr="00556C82" w:rsidRDefault="00556C82" w:rsidP="00353DB2">
            <w:pPr>
              <w:jc w:val="center"/>
              <w:rPr>
                <w:b/>
                <w:szCs w:val="20"/>
                <w:highlight w:val="yellow"/>
              </w:rPr>
            </w:pPr>
            <w:r w:rsidRPr="00556C82">
              <w:rPr>
                <w:b/>
                <w:bCs/>
                <w:szCs w:val="20"/>
              </w:rPr>
              <w:t>$30,556,443,000</w:t>
            </w:r>
          </w:p>
        </w:tc>
        <w:tc>
          <w:tcPr>
            <w:tcW w:w="2707" w:type="dxa"/>
            <w:vAlign w:val="bottom"/>
          </w:tcPr>
          <w:p w14:paraId="2889008D" w14:textId="59DAEDAA" w:rsidR="00556C82" w:rsidRPr="00556C82" w:rsidRDefault="00556C82" w:rsidP="00353DB2">
            <w:pPr>
              <w:jc w:val="center"/>
              <w:rPr>
                <w:b/>
                <w:szCs w:val="20"/>
                <w:highlight w:val="yellow"/>
              </w:rPr>
            </w:pPr>
            <w:r w:rsidRPr="00556C82">
              <w:rPr>
                <w:b/>
                <w:bCs/>
                <w:szCs w:val="20"/>
              </w:rPr>
              <w:t>$22,649,041,000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30" w:name="_Toc112102244"/>
      <w:r>
        <w:lastRenderedPageBreak/>
        <w:t>References</w:t>
      </w:r>
      <w:bookmarkEnd w:id="330"/>
    </w:p>
    <w:p w14:paraId="1D39E452" w14:textId="169615CA" w:rsidR="00C24C73" w:rsidRDefault="00C24C73" w:rsidP="00C24C73">
      <w:pPr>
        <w:pStyle w:val="BodyText"/>
      </w:pPr>
      <w:r>
        <w:t xml:space="preserve">FEMA, </w:t>
      </w:r>
      <w:r w:rsidR="009D38E6">
        <w:rPr>
          <w:i/>
        </w:rPr>
        <w:t>Ector</w:t>
      </w:r>
      <w:r w:rsidR="009D38E6" w:rsidRPr="001E2388">
        <w:rPr>
          <w:i/>
        </w:rPr>
        <w:t xml:space="preserve"> </w:t>
      </w:r>
      <w:r w:rsidRPr="001E2388">
        <w:rPr>
          <w:i/>
        </w:rPr>
        <w:t>County Flood Insurance Study, Texas</w:t>
      </w:r>
      <w:r>
        <w:t xml:space="preserve">, </w:t>
      </w:r>
      <w:r w:rsidR="009D38E6">
        <w:t>Marc</w:t>
      </w:r>
      <w:r w:rsidR="008C57D6">
        <w:t>h 15, 2012</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2F7A196E" w:rsidR="001F7984" w:rsidRDefault="001F7984" w:rsidP="00A315D3">
      <w:pPr>
        <w:pStyle w:val="BodyText"/>
      </w:pPr>
      <w:r>
        <w:t xml:space="preserve">USACE, </w:t>
      </w:r>
      <w:r w:rsidRPr="001E2388">
        <w:rPr>
          <w:i/>
        </w:rPr>
        <w:t>HEC-RAS 2D Modeling User’s Manual</w:t>
      </w:r>
      <w:r>
        <w:t xml:space="preserve">, </w:t>
      </w:r>
      <w:r w:rsidR="00EA5A35">
        <w:t>September 2021</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31" w:name="_Ref489969912"/>
      <w:bookmarkStart w:id="332" w:name="_Toc52367097"/>
      <w:bookmarkStart w:id="333" w:name="_Toc112102245"/>
      <w:r w:rsidRPr="00237D9A">
        <w:lastRenderedPageBreak/>
        <w:t>Appendix A BLE Map</w:t>
      </w:r>
      <w:bookmarkEnd w:id="331"/>
      <w:bookmarkEnd w:id="332"/>
      <w:bookmarkEnd w:id="333"/>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0F2A8045">
            <wp:extent cx="5450947" cy="5450947"/>
            <wp:effectExtent l="19050" t="19050" r="16510" b="165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50947" cy="5450947"/>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8"/>
    <w:p w14:paraId="137A5F1E" w14:textId="77777777" w:rsidR="0080324C" w:rsidRDefault="0080324C">
      <w:pPr>
        <w:tabs>
          <w:tab w:val="clear" w:pos="284"/>
        </w:tabs>
        <w:spacing w:line="240" w:lineRule="auto"/>
      </w:pPr>
      <w:r>
        <w:br w:type="page"/>
      </w:r>
      <w:bookmarkStart w:id="334" w:name="EOD"/>
      <w:bookmarkEnd w:id="334"/>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5" w:name="Contact"/>
            <w:bookmarkStart w:id="336" w:name="BackCoverText" w:colFirst="0" w:colLast="0"/>
            <w:r w:rsidRPr="0030437A">
              <w:rPr>
                <w:color w:val="FFFFFF"/>
              </w:rPr>
              <w:t xml:space="preserve"> </w:t>
            </w:r>
            <w:bookmarkEnd w:id="335"/>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7" w:name="OfficeAddress"/>
            <w:r w:rsidRPr="0030437A">
              <w:rPr>
                <w:color w:val="FFFFFF"/>
              </w:rPr>
              <w:t xml:space="preserve">aecom.com </w:t>
            </w:r>
            <w:bookmarkEnd w:id="337"/>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6"/>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132D39" w:rsidRDefault="00132D39"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132D39" w:rsidRDefault="00132D39"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5"/>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B88E458" w15:done="0"/>
  <w15:commentEx w15:paraId="3D879A18" w15:done="0"/>
  <w15:commentEx w15:paraId="5AAD3F24" w15:done="0"/>
  <w15:commentEx w15:paraId="50F91284" w15:done="0"/>
  <w15:commentEx w15:paraId="6096DEF7" w15:done="0"/>
  <w15:commentEx w15:paraId="0DC31A55" w15:done="0"/>
  <w15:commentEx w15:paraId="477D6B7E" w15:done="0"/>
  <w15:commentEx w15:paraId="257894A0" w15:done="0"/>
  <w15:commentEx w15:paraId="285E718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6166C0D" w16cex:dateUtc="2022-04-29T18:52:00Z"/>
  <w16cex:commentExtensible w16cex:durableId="26166C54" w16cex:dateUtc="2022-04-29T18:53:00Z"/>
  <w16cex:commentExtensible w16cex:durableId="26166CBA" w16cex:dateUtc="2022-04-29T18:55:00Z"/>
  <w16cex:commentExtensible w16cex:durableId="26166DDD" w16cex:dateUtc="2022-04-29T18:59:00Z"/>
  <w16cex:commentExtensible w16cex:durableId="26166E30" w16cex:dateUtc="2022-04-29T19:01:00Z"/>
  <w16cex:commentExtensible w16cex:durableId="261699EB" w16cex:dateUtc="2022-04-29T22:07:00Z"/>
  <w16cex:commentExtensible w16cex:durableId="2619629E" w16cex:dateUtc="2022-05-02T00:48:00Z"/>
  <w16cex:commentExtensible w16cex:durableId="261964C8" w16cex:dateUtc="2022-05-02T00:58:00Z"/>
  <w16cex:commentExtensible w16cex:durableId="26196485" w16cex:dateUtc="2022-05-02T00: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B88E458" w16cid:durableId="26166C0D"/>
  <w16cid:commentId w16cid:paraId="3D879A18" w16cid:durableId="26166C54"/>
  <w16cid:commentId w16cid:paraId="5AAD3F24" w16cid:durableId="26166CBA"/>
  <w16cid:commentId w16cid:paraId="50F91284" w16cid:durableId="26166DDD"/>
  <w16cid:commentId w16cid:paraId="6096DEF7" w16cid:durableId="26166E30"/>
  <w16cid:commentId w16cid:paraId="0DC31A55" w16cid:durableId="261699EB"/>
  <w16cid:commentId w16cid:paraId="477D6B7E" w16cid:durableId="2619629E"/>
  <w16cid:commentId w16cid:paraId="257894A0" w16cid:durableId="261964C8"/>
  <w16cid:commentId w16cid:paraId="285E7185" w16cid:durableId="2619648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132D39" w:rsidRDefault="00132D39" w:rsidP="00253171">
      <w:pPr>
        <w:spacing w:line="240" w:lineRule="auto"/>
      </w:pPr>
      <w:r>
        <w:separator/>
      </w:r>
    </w:p>
  </w:endnote>
  <w:endnote w:type="continuationSeparator" w:id="0">
    <w:p w14:paraId="772A9C55" w14:textId="77777777" w:rsidR="00132D39" w:rsidRDefault="00132D39"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132D39" w:rsidRDefault="00132D39"/>
  <w:tbl>
    <w:tblPr>
      <w:tblStyle w:val="Plaingrid"/>
      <w:tblW w:w="5000" w:type="pct"/>
      <w:tblLook w:val="04A0" w:firstRow="1" w:lastRow="0" w:firstColumn="1" w:lastColumn="0" w:noHBand="0" w:noVBand="1"/>
    </w:tblPr>
    <w:tblGrid>
      <w:gridCol w:w="5877"/>
      <w:gridCol w:w="3591"/>
    </w:tblGrid>
    <w:tr w:rsidR="00132D39" w14:paraId="3D97DF32" w14:textId="77777777" w:rsidTr="000364E3">
      <w:tc>
        <w:tcPr>
          <w:tcW w:w="5670" w:type="dxa"/>
        </w:tcPr>
        <w:p w14:paraId="5C889816" w14:textId="51EDAD00" w:rsidR="00132D39" w:rsidRDefault="00132D39" w:rsidP="00C2143D">
          <w:pPr>
            <w:pStyle w:val="Footer"/>
          </w:pPr>
          <w:r>
            <w:fldChar w:fldCharType="begin"/>
          </w:r>
          <w:r>
            <w:instrText xml:space="preserve"> if </w:instrText>
          </w:r>
          <w:r w:rsidR="0022688E">
            <w:fldChar w:fldCharType="begin"/>
          </w:r>
          <w:r w:rsidR="0022688E">
            <w:instrText xml:space="preserve"> DOCPROPERTY  ShowFilePath \* MERGEFORMAT </w:instrText>
          </w:r>
          <w:r w:rsidR="0022688E">
            <w:fldChar w:fldCharType="separate"/>
          </w:r>
          <w:r w:rsidR="0022688E">
            <w:instrText>0</w:instrText>
          </w:r>
          <w:r w:rsidR="0022688E">
            <w:fldChar w:fldCharType="end"/>
          </w:r>
          <w:r>
            <w:instrText xml:space="preserve">  = 1  </w:instrText>
          </w:r>
          <w:r w:rsidR="0022688E">
            <w:fldChar w:fldCharType="begin"/>
          </w:r>
          <w:r w:rsidR="0022688E">
            <w:instrText xml:space="preserve"> FILENAME \p  \* MERGEFORMAT </w:instrText>
          </w:r>
          <w:r w:rsidR="0022688E">
            <w:fldChar w:fldCharType="separate"/>
          </w:r>
          <w:r>
            <w:instrText>Document3</w:instrText>
          </w:r>
          <w:r w:rsidR="0022688E">
            <w:fldChar w:fldCharType="end"/>
          </w:r>
          <w:r>
            <w:instrText xml:space="preserve">  </w:instrText>
          </w:r>
          <w:r>
            <w:fldChar w:fldCharType="end"/>
          </w:r>
          <w:r>
            <w:fldChar w:fldCharType="begin"/>
          </w:r>
          <w:r>
            <w:instrText xml:space="preserve"> if </w:instrText>
          </w:r>
          <w:r w:rsidR="0022688E">
            <w:fldChar w:fldCharType="begin"/>
          </w:r>
          <w:r w:rsidR="0022688E">
            <w:instrText xml:space="preserve"> DOCPROPERTY  ShowFileName \* MERGEFORMAT </w:instrText>
          </w:r>
          <w:r w:rsidR="0022688E">
            <w:fldChar w:fldCharType="separate"/>
          </w:r>
          <w:r w:rsidR="0022688E">
            <w:instrText>0</w:instrText>
          </w:r>
          <w:r w:rsidR="0022688E">
            <w:fldChar w:fldCharType="end"/>
          </w:r>
          <w:r>
            <w:instrText xml:space="preserve">  = 1  </w:instrText>
          </w:r>
          <w:r w:rsidR="0022688E">
            <w:fldChar w:fldCharType="begin"/>
          </w:r>
          <w:r w:rsidR="0022688E">
            <w:instrText xml:space="preserve"> FILENAME   \* MERGEFORMAT </w:instrText>
          </w:r>
          <w:r w:rsidR="0022688E">
            <w:fldChar w:fldCharType="separate"/>
          </w:r>
          <w:r>
            <w:instrText>C:\Data\Word97\Template\Aecom\Aecom_Letter.Dotm</w:instrText>
          </w:r>
          <w:r w:rsidR="0022688E">
            <w:fldChar w:fldCharType="end"/>
          </w:r>
          <w:r>
            <w:instrText xml:space="preserve">  </w:instrText>
          </w:r>
          <w:r>
            <w:fldChar w:fldCharType="end"/>
          </w:r>
        </w:p>
      </w:tc>
      <w:tc>
        <w:tcPr>
          <w:tcW w:w="3464" w:type="dxa"/>
          <w:vAlign w:val="bottom"/>
        </w:tcPr>
        <w:p w14:paraId="7F3F61CD" w14:textId="77777777" w:rsidR="00132D39" w:rsidRPr="00725883" w:rsidRDefault="00132D39" w:rsidP="00A608EB">
          <w:pPr>
            <w:pStyle w:val="Footer"/>
            <w:jc w:val="right"/>
          </w:pPr>
          <w:r>
            <w:t xml:space="preserve">Page </w:t>
          </w:r>
          <w:r>
            <w:fldChar w:fldCharType="begin"/>
          </w:r>
          <w:r>
            <w:instrText xml:space="preserve"> page </w:instrText>
          </w:r>
          <w:r>
            <w:fldChar w:fldCharType="separate"/>
          </w:r>
          <w:r w:rsidR="0022688E">
            <w:t>4</w:t>
          </w:r>
          <w:r>
            <w:fldChar w:fldCharType="end"/>
          </w:r>
        </w:p>
      </w:tc>
    </w:tr>
  </w:tbl>
  <w:p w14:paraId="065A6665" w14:textId="77777777" w:rsidR="00132D39" w:rsidRDefault="00132D39"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132D39" w:rsidRDefault="00132D39"/>
  <w:tbl>
    <w:tblPr>
      <w:tblStyle w:val="Plaingrid"/>
      <w:tblW w:w="5000" w:type="pct"/>
      <w:tblLook w:val="04A0" w:firstRow="1" w:lastRow="0" w:firstColumn="1" w:lastColumn="0" w:noHBand="0" w:noVBand="1"/>
    </w:tblPr>
    <w:tblGrid>
      <w:gridCol w:w="5877"/>
      <w:gridCol w:w="3591"/>
    </w:tblGrid>
    <w:tr w:rsidR="00132D39" w14:paraId="45B00AFF" w14:textId="77777777" w:rsidTr="000364E3">
      <w:tc>
        <w:tcPr>
          <w:tcW w:w="5670" w:type="dxa"/>
        </w:tcPr>
        <w:p w14:paraId="39A53B56" w14:textId="277754DC" w:rsidR="00132D39" w:rsidRDefault="00132D39" w:rsidP="00C2143D">
          <w:pPr>
            <w:pStyle w:val="Footer"/>
          </w:pPr>
          <w:r>
            <w:fldChar w:fldCharType="begin"/>
          </w:r>
          <w:r>
            <w:instrText xml:space="preserve"> if </w:instrText>
          </w:r>
          <w:r w:rsidR="0022688E">
            <w:fldChar w:fldCharType="begin"/>
          </w:r>
          <w:r w:rsidR="0022688E">
            <w:instrText xml:space="preserve"> DOCPROPERTY  ShowFilePath \* MERGEFORMAT </w:instrText>
          </w:r>
          <w:r w:rsidR="0022688E">
            <w:fldChar w:fldCharType="separate"/>
          </w:r>
          <w:r w:rsidR="0022688E">
            <w:instrText>0</w:instrText>
          </w:r>
          <w:r w:rsidR="0022688E">
            <w:fldChar w:fldCharType="end"/>
          </w:r>
          <w:r>
            <w:instrText xml:space="preserve">  = 1  </w:instrText>
          </w:r>
          <w:r w:rsidR="0022688E">
            <w:fldChar w:fldCharType="begin"/>
          </w:r>
          <w:r w:rsidR="0022688E">
            <w:instrText xml:space="preserve"> FILENAME \p  \* MERGEFORMAT </w:instrText>
          </w:r>
          <w:r w:rsidR="0022688E">
            <w:fldChar w:fldCharType="separate"/>
          </w:r>
          <w:r>
            <w:instrText>Document3</w:instrText>
          </w:r>
          <w:r w:rsidR="0022688E">
            <w:fldChar w:fldCharType="end"/>
          </w:r>
          <w:r>
            <w:instrText xml:space="preserve">  </w:instrText>
          </w:r>
          <w:r>
            <w:fldChar w:fldCharType="end"/>
          </w:r>
          <w:r>
            <w:fldChar w:fldCharType="begin"/>
          </w:r>
          <w:r>
            <w:instrText xml:space="preserve"> if </w:instrText>
          </w:r>
          <w:r w:rsidR="0022688E">
            <w:fldChar w:fldCharType="begin"/>
          </w:r>
          <w:r w:rsidR="0022688E">
            <w:instrText xml:space="preserve"> DOCPROPERTY  ShowFileName \* MERGEFORMAT </w:instrText>
          </w:r>
          <w:r w:rsidR="0022688E">
            <w:fldChar w:fldCharType="separate"/>
          </w:r>
          <w:r w:rsidR="0022688E">
            <w:instrText>0</w:instrText>
          </w:r>
          <w:r w:rsidR="0022688E">
            <w:fldChar w:fldCharType="end"/>
          </w:r>
          <w:r>
            <w:instrText xml:space="preserve">  = 1  </w:instrText>
          </w:r>
          <w:r w:rsidR="0022688E">
            <w:fldChar w:fldCharType="begin"/>
          </w:r>
          <w:r w:rsidR="0022688E">
            <w:instrText xml:space="preserve"> FILENAME   \* MERGEFORMAT </w:instrText>
          </w:r>
          <w:r w:rsidR="0022688E">
            <w:fldChar w:fldCharType="separate"/>
          </w:r>
          <w:r>
            <w:instrText>C:\Data\Word97\Template\Aecom\Aecom_Letter.Dotm</w:instrText>
          </w:r>
          <w:r w:rsidR="0022688E">
            <w:fldChar w:fldCharType="end"/>
          </w:r>
          <w:r>
            <w:instrText xml:space="preserve">  </w:instrText>
          </w:r>
          <w:r>
            <w:fldChar w:fldCharType="end"/>
          </w:r>
          <w:bookmarkStart w:id="338" w:name="Text_Contents"/>
          <w:bookmarkStart w:id="339" w:name="TOC"/>
        </w:p>
      </w:tc>
      <w:tc>
        <w:tcPr>
          <w:tcW w:w="3464" w:type="dxa"/>
          <w:vAlign w:val="bottom"/>
        </w:tcPr>
        <w:p w14:paraId="076EEE13" w14:textId="0650A862" w:rsidR="00132D39" w:rsidRPr="00725883" w:rsidRDefault="00132D39" w:rsidP="00A608EB">
          <w:pPr>
            <w:pStyle w:val="Footer"/>
            <w:jc w:val="right"/>
          </w:pPr>
          <w:r>
            <w:t xml:space="preserve">Page </w:t>
          </w:r>
          <w:r>
            <w:fldChar w:fldCharType="begin"/>
          </w:r>
          <w:r>
            <w:instrText xml:space="preserve"> page </w:instrText>
          </w:r>
          <w:r>
            <w:fldChar w:fldCharType="separate"/>
          </w:r>
          <w:r w:rsidR="0022688E">
            <w:t>33</w:t>
          </w:r>
          <w:r>
            <w:fldChar w:fldCharType="end"/>
          </w:r>
        </w:p>
      </w:tc>
    </w:tr>
    <w:bookmarkEnd w:id="338"/>
    <w:bookmarkEnd w:id="339"/>
  </w:tbl>
  <w:p w14:paraId="0DA2A60B" w14:textId="77777777" w:rsidR="00132D39" w:rsidRDefault="00132D39"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132D39" w:rsidRPr="00253171" w:rsidRDefault="00132D39"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132D39" w:rsidRPr="00253171" w:rsidRDefault="00132D39"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132D39" w14:paraId="30A10461" w14:textId="77777777" w:rsidTr="002C4272">
      <w:trPr>
        <w:trHeight w:val="460"/>
      </w:trPr>
      <w:tc>
        <w:tcPr>
          <w:tcW w:w="3146" w:type="dxa"/>
        </w:tcPr>
        <w:p w14:paraId="1DCC6899" w14:textId="1881406B" w:rsidR="00132D39" w:rsidRPr="00BD7922" w:rsidRDefault="00132D39" w:rsidP="006604C7">
          <w:pPr>
            <w:pStyle w:val="Header"/>
            <w:rPr>
              <w:strike/>
            </w:rPr>
          </w:pPr>
        </w:p>
      </w:tc>
      <w:tc>
        <w:tcPr>
          <w:tcW w:w="2884" w:type="dxa"/>
        </w:tcPr>
        <w:p w14:paraId="4A33F887" w14:textId="77777777" w:rsidR="00132D39" w:rsidRPr="00624CAA" w:rsidRDefault="00132D39"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132D39" w:rsidRPr="00624CAA" w:rsidRDefault="00132D39"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22688E">
            <w:rPr>
              <w:b/>
              <w:sz w:val="24"/>
              <w:szCs w:val="24"/>
            </w:rPr>
            <w:t xml:space="preserve"> </w:t>
          </w:r>
          <w:r w:rsidRPr="002F3B02">
            <w:rPr>
              <w:b/>
              <w:sz w:val="24"/>
              <w:szCs w:val="24"/>
            </w:rPr>
            <w:fldChar w:fldCharType="end"/>
          </w:r>
        </w:p>
      </w:tc>
      <w:tc>
        <w:tcPr>
          <w:tcW w:w="3420" w:type="dxa"/>
        </w:tcPr>
        <w:p w14:paraId="4B0A8980" w14:textId="67FC6AE7" w:rsidR="00132D39" w:rsidRDefault="00132D39" w:rsidP="002C4272">
          <w:pPr>
            <w:pStyle w:val="Header"/>
            <w:tabs>
              <w:tab w:val="clear" w:pos="284"/>
              <w:tab w:val="left" w:pos="-558"/>
              <w:tab w:val="left" w:pos="2132"/>
            </w:tabs>
            <w:ind w:left="-558"/>
            <w:jc w:val="right"/>
          </w:pPr>
          <w:r>
            <w:t>FY20 Johnson Draw HUC-8 Watershed, Texas</w:t>
          </w:r>
        </w:p>
        <w:p w14:paraId="6E49CA0A" w14:textId="69378CC0" w:rsidR="00132D39" w:rsidRPr="002B213B" w:rsidRDefault="00132D39" w:rsidP="002C4272">
          <w:pPr>
            <w:pStyle w:val="Header"/>
            <w:tabs>
              <w:tab w:val="left" w:pos="2132"/>
            </w:tabs>
            <w:jc w:val="right"/>
          </w:pPr>
          <w:r>
            <w:t>| August  2022</w:t>
          </w:r>
        </w:p>
        <w:p w14:paraId="6D60AB85" w14:textId="1FD8D9F8" w:rsidR="00132D39" w:rsidRPr="00E70621" w:rsidRDefault="00132D39"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22688E">
            <w:rPr>
              <w:highlight w:val="yellow"/>
            </w:rPr>
            <w:t xml:space="preserve"> </w:t>
          </w:r>
          <w:r w:rsidRPr="00E70621">
            <w:rPr>
              <w:highlight w:val="yellow"/>
            </w:rPr>
            <w:fldChar w:fldCharType="end"/>
          </w:r>
        </w:p>
      </w:tc>
    </w:tr>
  </w:tbl>
  <w:p w14:paraId="2C31C8D8" w14:textId="78EE2A89" w:rsidR="00132D39" w:rsidRDefault="00132D3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1">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2">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30"/>
  </w:num>
  <w:num w:numId="15">
    <w:abstractNumId w:val="28"/>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31"/>
  </w:num>
  <w:num w:numId="25">
    <w:abstractNumId w:val="20"/>
  </w:num>
  <w:num w:numId="26">
    <w:abstractNumId w:val="33"/>
  </w:num>
  <w:num w:numId="27">
    <w:abstractNumId w:val="5"/>
  </w:num>
  <w:num w:numId="28">
    <w:abstractNumId w:val="21"/>
  </w:num>
  <w:num w:numId="29">
    <w:abstractNumId w:val="8"/>
  </w:num>
  <w:num w:numId="30">
    <w:abstractNumId w:val="26"/>
  </w:num>
  <w:num w:numId="31">
    <w:abstractNumId w:val="29"/>
  </w:num>
  <w:num w:numId="32">
    <w:abstractNumId w:val="18"/>
  </w:num>
  <w:num w:numId="33">
    <w:abstractNumId w:val="4"/>
  </w:num>
  <w:num w:numId="34">
    <w:abstractNumId w:val="15"/>
  </w:num>
  <w:num w:numId="35">
    <w:abstractNumId w:val="26"/>
  </w:num>
  <w:num w:numId="36">
    <w:abstractNumId w:val="11"/>
  </w:num>
  <w:num w:numId="37">
    <w:abstractNumId w:val="32"/>
  </w:num>
  <w:num w:numId="38">
    <w:abstractNumId w:val="27"/>
  </w:num>
  <w:num w:numId="39">
    <w:abstractNumId w:val="28"/>
    <w:lvlOverride w:ilvl="0">
      <w:startOverride w:val="2"/>
    </w:lvlOverride>
  </w:num>
  <w:num w:numId="40">
    <w:abstractNumId w:val="16"/>
  </w:num>
  <w:num w:numId="41">
    <w:abstractNumId w:val="26"/>
  </w:num>
  <w:num w:numId="42">
    <w:abstractNumId w:val="2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samenaw, Seyoum">
    <w15:presenceInfo w15:providerId="AD" w15:userId="S::Seyoum.Asamenaw@aecom.com::ee6306d0-46e1-413f-9cc6-96f343ba7c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1474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7DDE"/>
    <w:rsid w:val="00010C39"/>
    <w:rsid w:val="00011B0A"/>
    <w:rsid w:val="00012A6F"/>
    <w:rsid w:val="00013B3C"/>
    <w:rsid w:val="000144E9"/>
    <w:rsid w:val="00014BEC"/>
    <w:rsid w:val="00020230"/>
    <w:rsid w:val="0002195C"/>
    <w:rsid w:val="00023F39"/>
    <w:rsid w:val="00027303"/>
    <w:rsid w:val="00027DBC"/>
    <w:rsid w:val="0003139A"/>
    <w:rsid w:val="0003173A"/>
    <w:rsid w:val="0003297A"/>
    <w:rsid w:val="00033871"/>
    <w:rsid w:val="000364E3"/>
    <w:rsid w:val="0004147B"/>
    <w:rsid w:val="0004422E"/>
    <w:rsid w:val="000460D6"/>
    <w:rsid w:val="000462A0"/>
    <w:rsid w:val="0004726B"/>
    <w:rsid w:val="00050057"/>
    <w:rsid w:val="0005363D"/>
    <w:rsid w:val="000537D2"/>
    <w:rsid w:val="00053F18"/>
    <w:rsid w:val="00054055"/>
    <w:rsid w:val="0005776B"/>
    <w:rsid w:val="0005782B"/>
    <w:rsid w:val="00057F78"/>
    <w:rsid w:val="00060016"/>
    <w:rsid w:val="000652F7"/>
    <w:rsid w:val="000663FA"/>
    <w:rsid w:val="00066A8B"/>
    <w:rsid w:val="00067457"/>
    <w:rsid w:val="0007100B"/>
    <w:rsid w:val="000719AF"/>
    <w:rsid w:val="00075D2E"/>
    <w:rsid w:val="00080A40"/>
    <w:rsid w:val="0008170B"/>
    <w:rsid w:val="00082023"/>
    <w:rsid w:val="00083354"/>
    <w:rsid w:val="00083CFC"/>
    <w:rsid w:val="000840C5"/>
    <w:rsid w:val="000857E9"/>
    <w:rsid w:val="000900C2"/>
    <w:rsid w:val="00090164"/>
    <w:rsid w:val="0009153B"/>
    <w:rsid w:val="00095821"/>
    <w:rsid w:val="00095E83"/>
    <w:rsid w:val="0009611E"/>
    <w:rsid w:val="000A14DC"/>
    <w:rsid w:val="000A2D0C"/>
    <w:rsid w:val="000A3B6D"/>
    <w:rsid w:val="000A3DD4"/>
    <w:rsid w:val="000A5E31"/>
    <w:rsid w:val="000A6A13"/>
    <w:rsid w:val="000A6D54"/>
    <w:rsid w:val="000A72C8"/>
    <w:rsid w:val="000B0C66"/>
    <w:rsid w:val="000B2830"/>
    <w:rsid w:val="000B28E6"/>
    <w:rsid w:val="000B4D21"/>
    <w:rsid w:val="000B73C5"/>
    <w:rsid w:val="000C0D5A"/>
    <w:rsid w:val="000C334B"/>
    <w:rsid w:val="000C3C1D"/>
    <w:rsid w:val="000C7AC2"/>
    <w:rsid w:val="000D04AB"/>
    <w:rsid w:val="000D13AF"/>
    <w:rsid w:val="000D3E11"/>
    <w:rsid w:val="000D40D1"/>
    <w:rsid w:val="000D6FA5"/>
    <w:rsid w:val="000E392F"/>
    <w:rsid w:val="000E4587"/>
    <w:rsid w:val="000E4A9C"/>
    <w:rsid w:val="000E758C"/>
    <w:rsid w:val="000E75C9"/>
    <w:rsid w:val="000F0027"/>
    <w:rsid w:val="000F114A"/>
    <w:rsid w:val="000F1D4D"/>
    <w:rsid w:val="000F22FF"/>
    <w:rsid w:val="000F2AE4"/>
    <w:rsid w:val="000F2C08"/>
    <w:rsid w:val="000F5328"/>
    <w:rsid w:val="000F61F0"/>
    <w:rsid w:val="000F66C9"/>
    <w:rsid w:val="000F6B39"/>
    <w:rsid w:val="00101CCE"/>
    <w:rsid w:val="0010409E"/>
    <w:rsid w:val="00110478"/>
    <w:rsid w:val="00112827"/>
    <w:rsid w:val="00113896"/>
    <w:rsid w:val="00113C10"/>
    <w:rsid w:val="00114B32"/>
    <w:rsid w:val="00114D39"/>
    <w:rsid w:val="00115611"/>
    <w:rsid w:val="00115CA4"/>
    <w:rsid w:val="001176F1"/>
    <w:rsid w:val="00117716"/>
    <w:rsid w:val="0012093B"/>
    <w:rsid w:val="001244CA"/>
    <w:rsid w:val="0012697D"/>
    <w:rsid w:val="00127902"/>
    <w:rsid w:val="00127AF4"/>
    <w:rsid w:val="00131303"/>
    <w:rsid w:val="001314AE"/>
    <w:rsid w:val="001315BF"/>
    <w:rsid w:val="001320DD"/>
    <w:rsid w:val="00132860"/>
    <w:rsid w:val="00132D39"/>
    <w:rsid w:val="00133853"/>
    <w:rsid w:val="001343B0"/>
    <w:rsid w:val="00134992"/>
    <w:rsid w:val="00135D79"/>
    <w:rsid w:val="00136AA6"/>
    <w:rsid w:val="00136C29"/>
    <w:rsid w:val="00137944"/>
    <w:rsid w:val="00137BAA"/>
    <w:rsid w:val="00140050"/>
    <w:rsid w:val="001408A2"/>
    <w:rsid w:val="00141575"/>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D71"/>
    <w:rsid w:val="0017116A"/>
    <w:rsid w:val="001733FE"/>
    <w:rsid w:val="00174521"/>
    <w:rsid w:val="001750DB"/>
    <w:rsid w:val="00175B4D"/>
    <w:rsid w:val="00177077"/>
    <w:rsid w:val="00177C13"/>
    <w:rsid w:val="00177DEA"/>
    <w:rsid w:val="0018100D"/>
    <w:rsid w:val="0018305D"/>
    <w:rsid w:val="00183A0E"/>
    <w:rsid w:val="00184593"/>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A2E"/>
    <w:rsid w:val="001A0D62"/>
    <w:rsid w:val="001A11B6"/>
    <w:rsid w:val="001A1533"/>
    <w:rsid w:val="001A1F61"/>
    <w:rsid w:val="001A43B4"/>
    <w:rsid w:val="001A45DC"/>
    <w:rsid w:val="001A52C9"/>
    <w:rsid w:val="001A52DD"/>
    <w:rsid w:val="001A72B0"/>
    <w:rsid w:val="001B0325"/>
    <w:rsid w:val="001B143D"/>
    <w:rsid w:val="001B59F4"/>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4B6"/>
    <w:rsid w:val="001E48D8"/>
    <w:rsid w:val="001E6F4A"/>
    <w:rsid w:val="001E7663"/>
    <w:rsid w:val="001F2D00"/>
    <w:rsid w:val="001F34A3"/>
    <w:rsid w:val="001F4214"/>
    <w:rsid w:val="001F4E43"/>
    <w:rsid w:val="001F5E46"/>
    <w:rsid w:val="001F779C"/>
    <w:rsid w:val="001F7984"/>
    <w:rsid w:val="001F7B2E"/>
    <w:rsid w:val="00200613"/>
    <w:rsid w:val="002024D6"/>
    <w:rsid w:val="00203182"/>
    <w:rsid w:val="00203A4A"/>
    <w:rsid w:val="00204146"/>
    <w:rsid w:val="0020437E"/>
    <w:rsid w:val="002122AA"/>
    <w:rsid w:val="00213392"/>
    <w:rsid w:val="002134B0"/>
    <w:rsid w:val="00214171"/>
    <w:rsid w:val="002147C0"/>
    <w:rsid w:val="0021591F"/>
    <w:rsid w:val="00215A8B"/>
    <w:rsid w:val="00215FCC"/>
    <w:rsid w:val="00216784"/>
    <w:rsid w:val="00216F12"/>
    <w:rsid w:val="00220272"/>
    <w:rsid w:val="002238AA"/>
    <w:rsid w:val="0022440D"/>
    <w:rsid w:val="0022472C"/>
    <w:rsid w:val="0022688E"/>
    <w:rsid w:val="0022732E"/>
    <w:rsid w:val="002279B0"/>
    <w:rsid w:val="00230830"/>
    <w:rsid w:val="00230A71"/>
    <w:rsid w:val="00230B38"/>
    <w:rsid w:val="00233791"/>
    <w:rsid w:val="002340CC"/>
    <w:rsid w:val="00234141"/>
    <w:rsid w:val="00234253"/>
    <w:rsid w:val="0023430C"/>
    <w:rsid w:val="00235F1F"/>
    <w:rsid w:val="00236A00"/>
    <w:rsid w:val="00237D9A"/>
    <w:rsid w:val="002402D4"/>
    <w:rsid w:val="00241364"/>
    <w:rsid w:val="0024247B"/>
    <w:rsid w:val="002428BB"/>
    <w:rsid w:val="002430BD"/>
    <w:rsid w:val="00244809"/>
    <w:rsid w:val="00245043"/>
    <w:rsid w:val="00245426"/>
    <w:rsid w:val="002457C3"/>
    <w:rsid w:val="00246821"/>
    <w:rsid w:val="00252C7F"/>
    <w:rsid w:val="00253171"/>
    <w:rsid w:val="002546F1"/>
    <w:rsid w:val="00254EC8"/>
    <w:rsid w:val="00257B6D"/>
    <w:rsid w:val="002603F2"/>
    <w:rsid w:val="002609AD"/>
    <w:rsid w:val="00260C5C"/>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4404"/>
    <w:rsid w:val="00284C82"/>
    <w:rsid w:val="0029008E"/>
    <w:rsid w:val="00292670"/>
    <w:rsid w:val="002926C8"/>
    <w:rsid w:val="0029274F"/>
    <w:rsid w:val="00293C45"/>
    <w:rsid w:val="002974D7"/>
    <w:rsid w:val="002A24EB"/>
    <w:rsid w:val="002A75EF"/>
    <w:rsid w:val="002A7CB9"/>
    <w:rsid w:val="002A7DE4"/>
    <w:rsid w:val="002B1CCC"/>
    <w:rsid w:val="002B1D7D"/>
    <w:rsid w:val="002B2C1C"/>
    <w:rsid w:val="002B4346"/>
    <w:rsid w:val="002B4677"/>
    <w:rsid w:val="002B53F5"/>
    <w:rsid w:val="002B5A8F"/>
    <w:rsid w:val="002B752A"/>
    <w:rsid w:val="002B7771"/>
    <w:rsid w:val="002C0A89"/>
    <w:rsid w:val="002C1BAD"/>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D78ED"/>
    <w:rsid w:val="002E0809"/>
    <w:rsid w:val="002E1F7E"/>
    <w:rsid w:val="002E2A62"/>
    <w:rsid w:val="002E69BE"/>
    <w:rsid w:val="002E6EF9"/>
    <w:rsid w:val="002E72EA"/>
    <w:rsid w:val="002E780D"/>
    <w:rsid w:val="002F0476"/>
    <w:rsid w:val="002F0B20"/>
    <w:rsid w:val="002F3562"/>
    <w:rsid w:val="002F3B02"/>
    <w:rsid w:val="002F4271"/>
    <w:rsid w:val="002F5B6B"/>
    <w:rsid w:val="00300663"/>
    <w:rsid w:val="0030158D"/>
    <w:rsid w:val="00301623"/>
    <w:rsid w:val="00302A12"/>
    <w:rsid w:val="00303A86"/>
    <w:rsid w:val="0030437A"/>
    <w:rsid w:val="00305140"/>
    <w:rsid w:val="00305310"/>
    <w:rsid w:val="00305E7F"/>
    <w:rsid w:val="00306118"/>
    <w:rsid w:val="00306E43"/>
    <w:rsid w:val="00307DD4"/>
    <w:rsid w:val="00311C82"/>
    <w:rsid w:val="00312994"/>
    <w:rsid w:val="003130BF"/>
    <w:rsid w:val="003146F8"/>
    <w:rsid w:val="00314EA9"/>
    <w:rsid w:val="00315C27"/>
    <w:rsid w:val="00316CE6"/>
    <w:rsid w:val="003171CF"/>
    <w:rsid w:val="00320CAA"/>
    <w:rsid w:val="00323122"/>
    <w:rsid w:val="00323654"/>
    <w:rsid w:val="00325598"/>
    <w:rsid w:val="00327004"/>
    <w:rsid w:val="00327242"/>
    <w:rsid w:val="00327DD0"/>
    <w:rsid w:val="00330DC8"/>
    <w:rsid w:val="003334C3"/>
    <w:rsid w:val="00335AE5"/>
    <w:rsid w:val="0033783B"/>
    <w:rsid w:val="00337DBF"/>
    <w:rsid w:val="003413DE"/>
    <w:rsid w:val="00342A65"/>
    <w:rsid w:val="00342C30"/>
    <w:rsid w:val="00342FC4"/>
    <w:rsid w:val="00343248"/>
    <w:rsid w:val="0034474B"/>
    <w:rsid w:val="00344A00"/>
    <w:rsid w:val="00347538"/>
    <w:rsid w:val="00350FCC"/>
    <w:rsid w:val="003521F5"/>
    <w:rsid w:val="00352481"/>
    <w:rsid w:val="00353DB2"/>
    <w:rsid w:val="0035705F"/>
    <w:rsid w:val="00361544"/>
    <w:rsid w:val="003624E2"/>
    <w:rsid w:val="003636AD"/>
    <w:rsid w:val="00364FD7"/>
    <w:rsid w:val="003707CC"/>
    <w:rsid w:val="003723EF"/>
    <w:rsid w:val="003727C7"/>
    <w:rsid w:val="003732CF"/>
    <w:rsid w:val="003742A0"/>
    <w:rsid w:val="003760C4"/>
    <w:rsid w:val="0037743B"/>
    <w:rsid w:val="0037784E"/>
    <w:rsid w:val="003813E6"/>
    <w:rsid w:val="00383735"/>
    <w:rsid w:val="003867C2"/>
    <w:rsid w:val="00386C80"/>
    <w:rsid w:val="00387B7C"/>
    <w:rsid w:val="00387DEF"/>
    <w:rsid w:val="003908D9"/>
    <w:rsid w:val="003934D8"/>
    <w:rsid w:val="003964F2"/>
    <w:rsid w:val="003A7385"/>
    <w:rsid w:val="003A7520"/>
    <w:rsid w:val="003A79BB"/>
    <w:rsid w:val="003B18BF"/>
    <w:rsid w:val="003B31A5"/>
    <w:rsid w:val="003B36BF"/>
    <w:rsid w:val="003B3774"/>
    <w:rsid w:val="003B6C9A"/>
    <w:rsid w:val="003C10A6"/>
    <w:rsid w:val="003C11A1"/>
    <w:rsid w:val="003C43E3"/>
    <w:rsid w:val="003C4AC3"/>
    <w:rsid w:val="003C754B"/>
    <w:rsid w:val="003D08F2"/>
    <w:rsid w:val="003D1681"/>
    <w:rsid w:val="003D2760"/>
    <w:rsid w:val="003D2814"/>
    <w:rsid w:val="003D3C07"/>
    <w:rsid w:val="003D4537"/>
    <w:rsid w:val="003D62EB"/>
    <w:rsid w:val="003E04ED"/>
    <w:rsid w:val="003E1070"/>
    <w:rsid w:val="003E186C"/>
    <w:rsid w:val="003E3DFD"/>
    <w:rsid w:val="003E4A40"/>
    <w:rsid w:val="003E4FE3"/>
    <w:rsid w:val="003E5E12"/>
    <w:rsid w:val="003F40DA"/>
    <w:rsid w:val="003F618A"/>
    <w:rsid w:val="003F732D"/>
    <w:rsid w:val="003F7459"/>
    <w:rsid w:val="003F7EA0"/>
    <w:rsid w:val="0040027F"/>
    <w:rsid w:val="00400291"/>
    <w:rsid w:val="004006F8"/>
    <w:rsid w:val="00400934"/>
    <w:rsid w:val="00400AFF"/>
    <w:rsid w:val="00403206"/>
    <w:rsid w:val="0040621C"/>
    <w:rsid w:val="00406EBD"/>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32018"/>
    <w:rsid w:val="00437546"/>
    <w:rsid w:val="00437FEB"/>
    <w:rsid w:val="0044100E"/>
    <w:rsid w:val="00443C49"/>
    <w:rsid w:val="00444B36"/>
    <w:rsid w:val="004460FF"/>
    <w:rsid w:val="0045162F"/>
    <w:rsid w:val="00453DC3"/>
    <w:rsid w:val="004604EC"/>
    <w:rsid w:val="00460F70"/>
    <w:rsid w:val="00461235"/>
    <w:rsid w:val="0046318E"/>
    <w:rsid w:val="00463E15"/>
    <w:rsid w:val="004641BD"/>
    <w:rsid w:val="00464B28"/>
    <w:rsid w:val="00467014"/>
    <w:rsid w:val="00467431"/>
    <w:rsid w:val="004707E2"/>
    <w:rsid w:val="0047146E"/>
    <w:rsid w:val="00472275"/>
    <w:rsid w:val="00472296"/>
    <w:rsid w:val="00472333"/>
    <w:rsid w:val="004726E5"/>
    <w:rsid w:val="00473BA7"/>
    <w:rsid w:val="00473ED7"/>
    <w:rsid w:val="0047442C"/>
    <w:rsid w:val="00474830"/>
    <w:rsid w:val="00475126"/>
    <w:rsid w:val="00475C76"/>
    <w:rsid w:val="00477493"/>
    <w:rsid w:val="004775A3"/>
    <w:rsid w:val="00477907"/>
    <w:rsid w:val="0048053F"/>
    <w:rsid w:val="00480F13"/>
    <w:rsid w:val="00481A96"/>
    <w:rsid w:val="004828B3"/>
    <w:rsid w:val="0048315A"/>
    <w:rsid w:val="004864E1"/>
    <w:rsid w:val="00486D5A"/>
    <w:rsid w:val="0048755A"/>
    <w:rsid w:val="00490643"/>
    <w:rsid w:val="004908C7"/>
    <w:rsid w:val="00491D33"/>
    <w:rsid w:val="00491E19"/>
    <w:rsid w:val="00492973"/>
    <w:rsid w:val="00493CF1"/>
    <w:rsid w:val="00493F74"/>
    <w:rsid w:val="00494100"/>
    <w:rsid w:val="004946F1"/>
    <w:rsid w:val="00495508"/>
    <w:rsid w:val="004959BB"/>
    <w:rsid w:val="004974CE"/>
    <w:rsid w:val="004A019D"/>
    <w:rsid w:val="004A03C5"/>
    <w:rsid w:val="004A3B20"/>
    <w:rsid w:val="004A438B"/>
    <w:rsid w:val="004A453C"/>
    <w:rsid w:val="004A6B3D"/>
    <w:rsid w:val="004A7221"/>
    <w:rsid w:val="004A738C"/>
    <w:rsid w:val="004A7798"/>
    <w:rsid w:val="004B0B53"/>
    <w:rsid w:val="004B0EF3"/>
    <w:rsid w:val="004C1357"/>
    <w:rsid w:val="004C231D"/>
    <w:rsid w:val="004C255D"/>
    <w:rsid w:val="004C42D8"/>
    <w:rsid w:val="004C4813"/>
    <w:rsid w:val="004C4865"/>
    <w:rsid w:val="004C6A8F"/>
    <w:rsid w:val="004C7AD5"/>
    <w:rsid w:val="004D0AC3"/>
    <w:rsid w:val="004D0F29"/>
    <w:rsid w:val="004D1548"/>
    <w:rsid w:val="004D4675"/>
    <w:rsid w:val="004D4A35"/>
    <w:rsid w:val="004D511E"/>
    <w:rsid w:val="004D65DF"/>
    <w:rsid w:val="004D7826"/>
    <w:rsid w:val="004D7EE9"/>
    <w:rsid w:val="004E0F82"/>
    <w:rsid w:val="004E1B08"/>
    <w:rsid w:val="004E2904"/>
    <w:rsid w:val="004E2D5E"/>
    <w:rsid w:val="004E43B0"/>
    <w:rsid w:val="004E58A6"/>
    <w:rsid w:val="004E5A82"/>
    <w:rsid w:val="004F2446"/>
    <w:rsid w:val="004F2A79"/>
    <w:rsid w:val="004F5C53"/>
    <w:rsid w:val="004F6942"/>
    <w:rsid w:val="004F6E2F"/>
    <w:rsid w:val="0050164D"/>
    <w:rsid w:val="00503E92"/>
    <w:rsid w:val="005056EB"/>
    <w:rsid w:val="0050705B"/>
    <w:rsid w:val="0050790B"/>
    <w:rsid w:val="00510C96"/>
    <w:rsid w:val="00511F94"/>
    <w:rsid w:val="00512148"/>
    <w:rsid w:val="00512B79"/>
    <w:rsid w:val="005137B7"/>
    <w:rsid w:val="00516141"/>
    <w:rsid w:val="00517F7D"/>
    <w:rsid w:val="00521201"/>
    <w:rsid w:val="0052151B"/>
    <w:rsid w:val="0052186D"/>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848"/>
    <w:rsid w:val="00546984"/>
    <w:rsid w:val="00546AE2"/>
    <w:rsid w:val="00547E8E"/>
    <w:rsid w:val="0055004B"/>
    <w:rsid w:val="00550A23"/>
    <w:rsid w:val="00550A4B"/>
    <w:rsid w:val="00550FEA"/>
    <w:rsid w:val="005522BE"/>
    <w:rsid w:val="005522CA"/>
    <w:rsid w:val="00554785"/>
    <w:rsid w:val="00555AFC"/>
    <w:rsid w:val="0055609F"/>
    <w:rsid w:val="00556737"/>
    <w:rsid w:val="00556934"/>
    <w:rsid w:val="00556C82"/>
    <w:rsid w:val="00556EBF"/>
    <w:rsid w:val="005609C5"/>
    <w:rsid w:val="00560DBB"/>
    <w:rsid w:val="005629AC"/>
    <w:rsid w:val="0056313A"/>
    <w:rsid w:val="00563542"/>
    <w:rsid w:val="00566B7C"/>
    <w:rsid w:val="00570BCD"/>
    <w:rsid w:val="00572772"/>
    <w:rsid w:val="00572D85"/>
    <w:rsid w:val="005737F7"/>
    <w:rsid w:val="00573C2D"/>
    <w:rsid w:val="00573EEA"/>
    <w:rsid w:val="00574955"/>
    <w:rsid w:val="005756F4"/>
    <w:rsid w:val="00582989"/>
    <w:rsid w:val="00585EF5"/>
    <w:rsid w:val="005876E7"/>
    <w:rsid w:val="0059352E"/>
    <w:rsid w:val="00593748"/>
    <w:rsid w:val="0059590D"/>
    <w:rsid w:val="005959FD"/>
    <w:rsid w:val="00595F0B"/>
    <w:rsid w:val="005964DE"/>
    <w:rsid w:val="005A028F"/>
    <w:rsid w:val="005A0E97"/>
    <w:rsid w:val="005A0EAB"/>
    <w:rsid w:val="005A19DC"/>
    <w:rsid w:val="005A4F06"/>
    <w:rsid w:val="005B0062"/>
    <w:rsid w:val="005B068F"/>
    <w:rsid w:val="005B11AA"/>
    <w:rsid w:val="005B3E9A"/>
    <w:rsid w:val="005B4302"/>
    <w:rsid w:val="005B4FBF"/>
    <w:rsid w:val="005B7C15"/>
    <w:rsid w:val="005B7DFE"/>
    <w:rsid w:val="005C04C0"/>
    <w:rsid w:val="005C077A"/>
    <w:rsid w:val="005C0E4D"/>
    <w:rsid w:val="005C35D9"/>
    <w:rsid w:val="005C4C2B"/>
    <w:rsid w:val="005C569E"/>
    <w:rsid w:val="005C593D"/>
    <w:rsid w:val="005C5D9E"/>
    <w:rsid w:val="005C6417"/>
    <w:rsid w:val="005C68F9"/>
    <w:rsid w:val="005C72F6"/>
    <w:rsid w:val="005D0215"/>
    <w:rsid w:val="005D15E5"/>
    <w:rsid w:val="005D2004"/>
    <w:rsid w:val="005D2840"/>
    <w:rsid w:val="005D4D6A"/>
    <w:rsid w:val="005D7A22"/>
    <w:rsid w:val="005E07F5"/>
    <w:rsid w:val="005E0FAA"/>
    <w:rsid w:val="005E12C7"/>
    <w:rsid w:val="005E391C"/>
    <w:rsid w:val="005E3A8C"/>
    <w:rsid w:val="005E4697"/>
    <w:rsid w:val="005E690E"/>
    <w:rsid w:val="005F2149"/>
    <w:rsid w:val="005F476A"/>
    <w:rsid w:val="005F5133"/>
    <w:rsid w:val="005F626E"/>
    <w:rsid w:val="005F7AB9"/>
    <w:rsid w:val="00600629"/>
    <w:rsid w:val="006009F9"/>
    <w:rsid w:val="00601502"/>
    <w:rsid w:val="00601842"/>
    <w:rsid w:val="00603C1E"/>
    <w:rsid w:val="00604165"/>
    <w:rsid w:val="0060626A"/>
    <w:rsid w:val="00606621"/>
    <w:rsid w:val="0060740D"/>
    <w:rsid w:val="006120CE"/>
    <w:rsid w:val="006137EB"/>
    <w:rsid w:val="00616244"/>
    <w:rsid w:val="00622503"/>
    <w:rsid w:val="006228F2"/>
    <w:rsid w:val="00624CAA"/>
    <w:rsid w:val="00625A5A"/>
    <w:rsid w:val="00625B78"/>
    <w:rsid w:val="00626558"/>
    <w:rsid w:val="00630E9A"/>
    <w:rsid w:val="00632271"/>
    <w:rsid w:val="006347B1"/>
    <w:rsid w:val="00634F33"/>
    <w:rsid w:val="0063518A"/>
    <w:rsid w:val="006354D9"/>
    <w:rsid w:val="006359D6"/>
    <w:rsid w:val="00635A5A"/>
    <w:rsid w:val="00635EDA"/>
    <w:rsid w:val="006366CA"/>
    <w:rsid w:val="00641E8E"/>
    <w:rsid w:val="00643BA6"/>
    <w:rsid w:val="00643F22"/>
    <w:rsid w:val="00644593"/>
    <w:rsid w:val="00644DB9"/>
    <w:rsid w:val="00646A8B"/>
    <w:rsid w:val="00652A67"/>
    <w:rsid w:val="00653608"/>
    <w:rsid w:val="00655083"/>
    <w:rsid w:val="0065674E"/>
    <w:rsid w:val="00656FDA"/>
    <w:rsid w:val="00660232"/>
    <w:rsid w:val="006604C7"/>
    <w:rsid w:val="00663126"/>
    <w:rsid w:val="00663636"/>
    <w:rsid w:val="0066748B"/>
    <w:rsid w:val="00671AAB"/>
    <w:rsid w:val="00673A12"/>
    <w:rsid w:val="00673FE6"/>
    <w:rsid w:val="00674190"/>
    <w:rsid w:val="006743FD"/>
    <w:rsid w:val="00674602"/>
    <w:rsid w:val="00674855"/>
    <w:rsid w:val="00674ABE"/>
    <w:rsid w:val="006760E5"/>
    <w:rsid w:val="00676FE6"/>
    <w:rsid w:val="006803FB"/>
    <w:rsid w:val="00680A82"/>
    <w:rsid w:val="00681A1C"/>
    <w:rsid w:val="00684BAC"/>
    <w:rsid w:val="00685556"/>
    <w:rsid w:val="006871DA"/>
    <w:rsid w:val="00687AC1"/>
    <w:rsid w:val="006910EE"/>
    <w:rsid w:val="006913C2"/>
    <w:rsid w:val="006922CF"/>
    <w:rsid w:val="0069497D"/>
    <w:rsid w:val="006949B5"/>
    <w:rsid w:val="00696D76"/>
    <w:rsid w:val="006977A6"/>
    <w:rsid w:val="00697875"/>
    <w:rsid w:val="006A1681"/>
    <w:rsid w:val="006A1D08"/>
    <w:rsid w:val="006A208B"/>
    <w:rsid w:val="006A25D1"/>
    <w:rsid w:val="006A2950"/>
    <w:rsid w:val="006A3705"/>
    <w:rsid w:val="006A47B2"/>
    <w:rsid w:val="006A5995"/>
    <w:rsid w:val="006A5D0E"/>
    <w:rsid w:val="006A6EAA"/>
    <w:rsid w:val="006A73C0"/>
    <w:rsid w:val="006B0261"/>
    <w:rsid w:val="006B0ED0"/>
    <w:rsid w:val="006B140F"/>
    <w:rsid w:val="006B273F"/>
    <w:rsid w:val="006B3160"/>
    <w:rsid w:val="006B3705"/>
    <w:rsid w:val="006B4663"/>
    <w:rsid w:val="006B4EA6"/>
    <w:rsid w:val="006B4F45"/>
    <w:rsid w:val="006B6036"/>
    <w:rsid w:val="006C0F38"/>
    <w:rsid w:val="006C22EC"/>
    <w:rsid w:val="006C2995"/>
    <w:rsid w:val="006C2F0A"/>
    <w:rsid w:val="006C3AE4"/>
    <w:rsid w:val="006C40D1"/>
    <w:rsid w:val="006C4218"/>
    <w:rsid w:val="006C4E65"/>
    <w:rsid w:val="006C4F04"/>
    <w:rsid w:val="006C72A2"/>
    <w:rsid w:val="006C78A3"/>
    <w:rsid w:val="006D002D"/>
    <w:rsid w:val="006D0366"/>
    <w:rsid w:val="006D2CD1"/>
    <w:rsid w:val="006D2E08"/>
    <w:rsid w:val="006D3975"/>
    <w:rsid w:val="006D72FD"/>
    <w:rsid w:val="006E0A6A"/>
    <w:rsid w:val="006E10C1"/>
    <w:rsid w:val="006E1490"/>
    <w:rsid w:val="006E4F1E"/>
    <w:rsid w:val="006E5116"/>
    <w:rsid w:val="006F37A8"/>
    <w:rsid w:val="006F3E73"/>
    <w:rsid w:val="006F4AE2"/>
    <w:rsid w:val="006F6670"/>
    <w:rsid w:val="00700011"/>
    <w:rsid w:val="00701E96"/>
    <w:rsid w:val="007024FC"/>
    <w:rsid w:val="00702703"/>
    <w:rsid w:val="00703825"/>
    <w:rsid w:val="00705D32"/>
    <w:rsid w:val="0071120A"/>
    <w:rsid w:val="00711D27"/>
    <w:rsid w:val="00712222"/>
    <w:rsid w:val="007123E3"/>
    <w:rsid w:val="0071288C"/>
    <w:rsid w:val="00712AF7"/>
    <w:rsid w:val="00712E4D"/>
    <w:rsid w:val="0071362B"/>
    <w:rsid w:val="00717043"/>
    <w:rsid w:val="007178E6"/>
    <w:rsid w:val="007231B6"/>
    <w:rsid w:val="007234EF"/>
    <w:rsid w:val="00723A16"/>
    <w:rsid w:val="00723CB7"/>
    <w:rsid w:val="00724066"/>
    <w:rsid w:val="0072559F"/>
    <w:rsid w:val="00725883"/>
    <w:rsid w:val="007318FE"/>
    <w:rsid w:val="00731CB6"/>
    <w:rsid w:val="00732650"/>
    <w:rsid w:val="00732CA7"/>
    <w:rsid w:val="0073521B"/>
    <w:rsid w:val="00737061"/>
    <w:rsid w:val="007422B0"/>
    <w:rsid w:val="0074599F"/>
    <w:rsid w:val="00746042"/>
    <w:rsid w:val="00746F17"/>
    <w:rsid w:val="00752BBC"/>
    <w:rsid w:val="007545F9"/>
    <w:rsid w:val="00754A06"/>
    <w:rsid w:val="007570F6"/>
    <w:rsid w:val="007577F1"/>
    <w:rsid w:val="00757D02"/>
    <w:rsid w:val="00760E09"/>
    <w:rsid w:val="007630BE"/>
    <w:rsid w:val="00763B21"/>
    <w:rsid w:val="00764AF5"/>
    <w:rsid w:val="00764F90"/>
    <w:rsid w:val="00766D63"/>
    <w:rsid w:val="0076789C"/>
    <w:rsid w:val="00770E82"/>
    <w:rsid w:val="0077110D"/>
    <w:rsid w:val="00772011"/>
    <w:rsid w:val="00773C8E"/>
    <w:rsid w:val="0077426B"/>
    <w:rsid w:val="007743C5"/>
    <w:rsid w:val="007752B1"/>
    <w:rsid w:val="007753C4"/>
    <w:rsid w:val="00775B25"/>
    <w:rsid w:val="00776618"/>
    <w:rsid w:val="007769E5"/>
    <w:rsid w:val="00780341"/>
    <w:rsid w:val="0078040F"/>
    <w:rsid w:val="00781E9F"/>
    <w:rsid w:val="00782D9E"/>
    <w:rsid w:val="00784774"/>
    <w:rsid w:val="0078584D"/>
    <w:rsid w:val="00785A24"/>
    <w:rsid w:val="00785EB9"/>
    <w:rsid w:val="007866B2"/>
    <w:rsid w:val="007905F8"/>
    <w:rsid w:val="00790710"/>
    <w:rsid w:val="00793599"/>
    <w:rsid w:val="007935AD"/>
    <w:rsid w:val="007939B0"/>
    <w:rsid w:val="007A12B7"/>
    <w:rsid w:val="007A173C"/>
    <w:rsid w:val="007A2F38"/>
    <w:rsid w:val="007A3C07"/>
    <w:rsid w:val="007A4177"/>
    <w:rsid w:val="007A4693"/>
    <w:rsid w:val="007A6D86"/>
    <w:rsid w:val="007B1B64"/>
    <w:rsid w:val="007B276B"/>
    <w:rsid w:val="007B302E"/>
    <w:rsid w:val="007B3656"/>
    <w:rsid w:val="007B6CA5"/>
    <w:rsid w:val="007B7681"/>
    <w:rsid w:val="007C09EC"/>
    <w:rsid w:val="007C1A10"/>
    <w:rsid w:val="007C1FE6"/>
    <w:rsid w:val="007C2A40"/>
    <w:rsid w:val="007C2F8C"/>
    <w:rsid w:val="007C3084"/>
    <w:rsid w:val="007C3827"/>
    <w:rsid w:val="007C5A0A"/>
    <w:rsid w:val="007C5AE9"/>
    <w:rsid w:val="007C5DC6"/>
    <w:rsid w:val="007C6447"/>
    <w:rsid w:val="007D3CAA"/>
    <w:rsid w:val="007D5C05"/>
    <w:rsid w:val="007D5DDE"/>
    <w:rsid w:val="007D60D8"/>
    <w:rsid w:val="007D6F74"/>
    <w:rsid w:val="007E0ABB"/>
    <w:rsid w:val="007E0F3D"/>
    <w:rsid w:val="007E3988"/>
    <w:rsid w:val="007E3CB5"/>
    <w:rsid w:val="007E4C95"/>
    <w:rsid w:val="007E53D9"/>
    <w:rsid w:val="007E62E1"/>
    <w:rsid w:val="007E7FF2"/>
    <w:rsid w:val="007F04D8"/>
    <w:rsid w:val="007F16F9"/>
    <w:rsid w:val="007F3444"/>
    <w:rsid w:val="007F41D6"/>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07333"/>
    <w:rsid w:val="00812BA4"/>
    <w:rsid w:val="00813606"/>
    <w:rsid w:val="0081688E"/>
    <w:rsid w:val="0082068C"/>
    <w:rsid w:val="008212D4"/>
    <w:rsid w:val="00822027"/>
    <w:rsid w:val="00822364"/>
    <w:rsid w:val="00822698"/>
    <w:rsid w:val="00823077"/>
    <w:rsid w:val="0082381E"/>
    <w:rsid w:val="00824D22"/>
    <w:rsid w:val="00831688"/>
    <w:rsid w:val="00832A01"/>
    <w:rsid w:val="00834397"/>
    <w:rsid w:val="00834477"/>
    <w:rsid w:val="008426BD"/>
    <w:rsid w:val="008427C4"/>
    <w:rsid w:val="00844E47"/>
    <w:rsid w:val="00850EB7"/>
    <w:rsid w:val="008518E3"/>
    <w:rsid w:val="00851E3D"/>
    <w:rsid w:val="00854622"/>
    <w:rsid w:val="00854BE1"/>
    <w:rsid w:val="00857E4E"/>
    <w:rsid w:val="00860875"/>
    <w:rsid w:val="00860AA6"/>
    <w:rsid w:val="00861AD4"/>
    <w:rsid w:val="00863589"/>
    <w:rsid w:val="00865326"/>
    <w:rsid w:val="0086558D"/>
    <w:rsid w:val="00866E69"/>
    <w:rsid w:val="00870C34"/>
    <w:rsid w:val="008723CB"/>
    <w:rsid w:val="008727C8"/>
    <w:rsid w:val="008741BE"/>
    <w:rsid w:val="00877344"/>
    <w:rsid w:val="00877AF3"/>
    <w:rsid w:val="00880456"/>
    <w:rsid w:val="00882818"/>
    <w:rsid w:val="0088323B"/>
    <w:rsid w:val="00883AD0"/>
    <w:rsid w:val="00883F2D"/>
    <w:rsid w:val="00885837"/>
    <w:rsid w:val="00886937"/>
    <w:rsid w:val="00890ADA"/>
    <w:rsid w:val="00890C56"/>
    <w:rsid w:val="008916E4"/>
    <w:rsid w:val="00891E9E"/>
    <w:rsid w:val="00892B17"/>
    <w:rsid w:val="008930A0"/>
    <w:rsid w:val="0089505B"/>
    <w:rsid w:val="008952D6"/>
    <w:rsid w:val="00896800"/>
    <w:rsid w:val="008976C3"/>
    <w:rsid w:val="008A19FD"/>
    <w:rsid w:val="008A688C"/>
    <w:rsid w:val="008A69DE"/>
    <w:rsid w:val="008B07B9"/>
    <w:rsid w:val="008B119C"/>
    <w:rsid w:val="008B185B"/>
    <w:rsid w:val="008B395D"/>
    <w:rsid w:val="008B4042"/>
    <w:rsid w:val="008B4168"/>
    <w:rsid w:val="008B4844"/>
    <w:rsid w:val="008B4AB4"/>
    <w:rsid w:val="008B5278"/>
    <w:rsid w:val="008B5F5A"/>
    <w:rsid w:val="008B6A05"/>
    <w:rsid w:val="008B7E83"/>
    <w:rsid w:val="008C01E1"/>
    <w:rsid w:val="008C1DE7"/>
    <w:rsid w:val="008C2E13"/>
    <w:rsid w:val="008C3E42"/>
    <w:rsid w:val="008C57D6"/>
    <w:rsid w:val="008D004E"/>
    <w:rsid w:val="008D1456"/>
    <w:rsid w:val="008D3556"/>
    <w:rsid w:val="008D42D4"/>
    <w:rsid w:val="008D4CA8"/>
    <w:rsid w:val="008E0C55"/>
    <w:rsid w:val="008E1AE1"/>
    <w:rsid w:val="008E2745"/>
    <w:rsid w:val="008E2761"/>
    <w:rsid w:val="008E39F1"/>
    <w:rsid w:val="008E6180"/>
    <w:rsid w:val="008F00FA"/>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433"/>
    <w:rsid w:val="00920E61"/>
    <w:rsid w:val="00922B38"/>
    <w:rsid w:val="00923CA3"/>
    <w:rsid w:val="00926893"/>
    <w:rsid w:val="0093212D"/>
    <w:rsid w:val="00935FEE"/>
    <w:rsid w:val="0093783B"/>
    <w:rsid w:val="00940615"/>
    <w:rsid w:val="00943105"/>
    <w:rsid w:val="00943340"/>
    <w:rsid w:val="00944D6C"/>
    <w:rsid w:val="0095040D"/>
    <w:rsid w:val="00950581"/>
    <w:rsid w:val="0095089B"/>
    <w:rsid w:val="009508E5"/>
    <w:rsid w:val="00950AE6"/>
    <w:rsid w:val="009513E0"/>
    <w:rsid w:val="009536A0"/>
    <w:rsid w:val="009558BB"/>
    <w:rsid w:val="00955C4B"/>
    <w:rsid w:val="00957FA7"/>
    <w:rsid w:val="00960431"/>
    <w:rsid w:val="00961DF4"/>
    <w:rsid w:val="00962654"/>
    <w:rsid w:val="00962F03"/>
    <w:rsid w:val="00972B49"/>
    <w:rsid w:val="00974389"/>
    <w:rsid w:val="0097459C"/>
    <w:rsid w:val="00974FF4"/>
    <w:rsid w:val="009758C4"/>
    <w:rsid w:val="00976A14"/>
    <w:rsid w:val="00977BA8"/>
    <w:rsid w:val="0098067F"/>
    <w:rsid w:val="0098103A"/>
    <w:rsid w:val="009828DC"/>
    <w:rsid w:val="00984672"/>
    <w:rsid w:val="0098549D"/>
    <w:rsid w:val="0098555D"/>
    <w:rsid w:val="00985A36"/>
    <w:rsid w:val="00986F6B"/>
    <w:rsid w:val="0098775F"/>
    <w:rsid w:val="00987D0D"/>
    <w:rsid w:val="00993F2D"/>
    <w:rsid w:val="00997BE7"/>
    <w:rsid w:val="00997BF8"/>
    <w:rsid w:val="009A2448"/>
    <w:rsid w:val="009A2B87"/>
    <w:rsid w:val="009A469A"/>
    <w:rsid w:val="009A5CB1"/>
    <w:rsid w:val="009B0939"/>
    <w:rsid w:val="009B4E52"/>
    <w:rsid w:val="009B5A79"/>
    <w:rsid w:val="009B7EEB"/>
    <w:rsid w:val="009B7FC2"/>
    <w:rsid w:val="009C113E"/>
    <w:rsid w:val="009C1601"/>
    <w:rsid w:val="009C1CC2"/>
    <w:rsid w:val="009C415B"/>
    <w:rsid w:val="009C590C"/>
    <w:rsid w:val="009C6B1D"/>
    <w:rsid w:val="009D2586"/>
    <w:rsid w:val="009D25EB"/>
    <w:rsid w:val="009D3327"/>
    <w:rsid w:val="009D38E6"/>
    <w:rsid w:val="009D4A0D"/>
    <w:rsid w:val="009D7122"/>
    <w:rsid w:val="009D7895"/>
    <w:rsid w:val="009E0016"/>
    <w:rsid w:val="009E228B"/>
    <w:rsid w:val="009E27B7"/>
    <w:rsid w:val="009E3C08"/>
    <w:rsid w:val="009E57C9"/>
    <w:rsid w:val="009E66A1"/>
    <w:rsid w:val="009E6ED7"/>
    <w:rsid w:val="009E6FE0"/>
    <w:rsid w:val="009F0463"/>
    <w:rsid w:val="009F0E63"/>
    <w:rsid w:val="009F1D77"/>
    <w:rsid w:val="009F1EA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637A"/>
    <w:rsid w:val="00A10B0D"/>
    <w:rsid w:val="00A10D47"/>
    <w:rsid w:val="00A11BA5"/>
    <w:rsid w:val="00A147CD"/>
    <w:rsid w:val="00A15879"/>
    <w:rsid w:val="00A20F51"/>
    <w:rsid w:val="00A22AB9"/>
    <w:rsid w:val="00A24314"/>
    <w:rsid w:val="00A25E16"/>
    <w:rsid w:val="00A262DA"/>
    <w:rsid w:val="00A26FC4"/>
    <w:rsid w:val="00A3005D"/>
    <w:rsid w:val="00A315D3"/>
    <w:rsid w:val="00A31887"/>
    <w:rsid w:val="00A32CCF"/>
    <w:rsid w:val="00A3396D"/>
    <w:rsid w:val="00A34EE8"/>
    <w:rsid w:val="00A375D1"/>
    <w:rsid w:val="00A40BB9"/>
    <w:rsid w:val="00A4339D"/>
    <w:rsid w:val="00A51050"/>
    <w:rsid w:val="00A512D3"/>
    <w:rsid w:val="00A52EC1"/>
    <w:rsid w:val="00A5446A"/>
    <w:rsid w:val="00A563D1"/>
    <w:rsid w:val="00A5663A"/>
    <w:rsid w:val="00A56C0A"/>
    <w:rsid w:val="00A5722F"/>
    <w:rsid w:val="00A57CA6"/>
    <w:rsid w:val="00A60102"/>
    <w:rsid w:val="00A608EB"/>
    <w:rsid w:val="00A609EC"/>
    <w:rsid w:val="00A62422"/>
    <w:rsid w:val="00A632ED"/>
    <w:rsid w:val="00A638DF"/>
    <w:rsid w:val="00A64B70"/>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157F"/>
    <w:rsid w:val="00A91F0D"/>
    <w:rsid w:val="00A9311D"/>
    <w:rsid w:val="00A93125"/>
    <w:rsid w:val="00A957C4"/>
    <w:rsid w:val="00A96DFA"/>
    <w:rsid w:val="00AA045B"/>
    <w:rsid w:val="00AA1B16"/>
    <w:rsid w:val="00AA1F91"/>
    <w:rsid w:val="00AA23FC"/>
    <w:rsid w:val="00AA3280"/>
    <w:rsid w:val="00AA5933"/>
    <w:rsid w:val="00AA5A26"/>
    <w:rsid w:val="00AA5CEB"/>
    <w:rsid w:val="00AA5F1C"/>
    <w:rsid w:val="00AA75D4"/>
    <w:rsid w:val="00AB0589"/>
    <w:rsid w:val="00AB13E8"/>
    <w:rsid w:val="00AB1CBE"/>
    <w:rsid w:val="00AB28C6"/>
    <w:rsid w:val="00AB6E78"/>
    <w:rsid w:val="00AB7BC2"/>
    <w:rsid w:val="00AC1908"/>
    <w:rsid w:val="00AC5D58"/>
    <w:rsid w:val="00AC673D"/>
    <w:rsid w:val="00AC7E3B"/>
    <w:rsid w:val="00AD0A48"/>
    <w:rsid w:val="00AD1CC9"/>
    <w:rsid w:val="00AD2129"/>
    <w:rsid w:val="00AD2672"/>
    <w:rsid w:val="00AD4446"/>
    <w:rsid w:val="00AD6178"/>
    <w:rsid w:val="00AE0275"/>
    <w:rsid w:val="00AE1B0C"/>
    <w:rsid w:val="00AE1FE8"/>
    <w:rsid w:val="00AE3D5F"/>
    <w:rsid w:val="00AE5561"/>
    <w:rsid w:val="00AE7552"/>
    <w:rsid w:val="00AE79A8"/>
    <w:rsid w:val="00AF05AD"/>
    <w:rsid w:val="00AF1BF8"/>
    <w:rsid w:val="00AF2719"/>
    <w:rsid w:val="00AF310F"/>
    <w:rsid w:val="00AF500B"/>
    <w:rsid w:val="00AF59DB"/>
    <w:rsid w:val="00AF5FA3"/>
    <w:rsid w:val="00AF62B2"/>
    <w:rsid w:val="00B014BF"/>
    <w:rsid w:val="00B022BB"/>
    <w:rsid w:val="00B0500C"/>
    <w:rsid w:val="00B11AB0"/>
    <w:rsid w:val="00B12BC6"/>
    <w:rsid w:val="00B12CE4"/>
    <w:rsid w:val="00B12D51"/>
    <w:rsid w:val="00B1473D"/>
    <w:rsid w:val="00B171FE"/>
    <w:rsid w:val="00B17393"/>
    <w:rsid w:val="00B202E3"/>
    <w:rsid w:val="00B20E71"/>
    <w:rsid w:val="00B225CE"/>
    <w:rsid w:val="00B226BD"/>
    <w:rsid w:val="00B26138"/>
    <w:rsid w:val="00B31133"/>
    <w:rsid w:val="00B31298"/>
    <w:rsid w:val="00B33CB5"/>
    <w:rsid w:val="00B34476"/>
    <w:rsid w:val="00B35471"/>
    <w:rsid w:val="00B358C3"/>
    <w:rsid w:val="00B35CDD"/>
    <w:rsid w:val="00B36576"/>
    <w:rsid w:val="00B36850"/>
    <w:rsid w:val="00B372A8"/>
    <w:rsid w:val="00B3761D"/>
    <w:rsid w:val="00B40AAD"/>
    <w:rsid w:val="00B425D0"/>
    <w:rsid w:val="00B427A6"/>
    <w:rsid w:val="00B42F58"/>
    <w:rsid w:val="00B452A6"/>
    <w:rsid w:val="00B46671"/>
    <w:rsid w:val="00B510F4"/>
    <w:rsid w:val="00B543E2"/>
    <w:rsid w:val="00B549EC"/>
    <w:rsid w:val="00B54E25"/>
    <w:rsid w:val="00B55307"/>
    <w:rsid w:val="00B573C1"/>
    <w:rsid w:val="00B603C6"/>
    <w:rsid w:val="00B606ED"/>
    <w:rsid w:val="00B63C66"/>
    <w:rsid w:val="00B6642F"/>
    <w:rsid w:val="00B66D08"/>
    <w:rsid w:val="00B70189"/>
    <w:rsid w:val="00B744FB"/>
    <w:rsid w:val="00B76790"/>
    <w:rsid w:val="00B77413"/>
    <w:rsid w:val="00B81557"/>
    <w:rsid w:val="00B83660"/>
    <w:rsid w:val="00B86AFB"/>
    <w:rsid w:val="00B8778A"/>
    <w:rsid w:val="00B87909"/>
    <w:rsid w:val="00B87C81"/>
    <w:rsid w:val="00B90324"/>
    <w:rsid w:val="00B908E0"/>
    <w:rsid w:val="00B916BB"/>
    <w:rsid w:val="00B918A8"/>
    <w:rsid w:val="00B9344B"/>
    <w:rsid w:val="00B95E22"/>
    <w:rsid w:val="00B968F8"/>
    <w:rsid w:val="00B97816"/>
    <w:rsid w:val="00BA05BE"/>
    <w:rsid w:val="00BA0E2B"/>
    <w:rsid w:val="00BA24A7"/>
    <w:rsid w:val="00BA25CC"/>
    <w:rsid w:val="00BA3D61"/>
    <w:rsid w:val="00BA4724"/>
    <w:rsid w:val="00BA5047"/>
    <w:rsid w:val="00BA7296"/>
    <w:rsid w:val="00BA7A78"/>
    <w:rsid w:val="00BB3AFA"/>
    <w:rsid w:val="00BB3FC6"/>
    <w:rsid w:val="00BB422B"/>
    <w:rsid w:val="00BB589D"/>
    <w:rsid w:val="00BB6891"/>
    <w:rsid w:val="00BC47D1"/>
    <w:rsid w:val="00BC6495"/>
    <w:rsid w:val="00BC678F"/>
    <w:rsid w:val="00BD0F65"/>
    <w:rsid w:val="00BD17DF"/>
    <w:rsid w:val="00BD3131"/>
    <w:rsid w:val="00BD42D6"/>
    <w:rsid w:val="00BD7718"/>
    <w:rsid w:val="00BD7922"/>
    <w:rsid w:val="00BD7B8F"/>
    <w:rsid w:val="00BE32D0"/>
    <w:rsid w:val="00BE391D"/>
    <w:rsid w:val="00BE3C6A"/>
    <w:rsid w:val="00BE6E33"/>
    <w:rsid w:val="00BF02AC"/>
    <w:rsid w:val="00BF22FA"/>
    <w:rsid w:val="00BF2806"/>
    <w:rsid w:val="00BF3319"/>
    <w:rsid w:val="00BF3396"/>
    <w:rsid w:val="00BF3F75"/>
    <w:rsid w:val="00BF53A6"/>
    <w:rsid w:val="00BF6722"/>
    <w:rsid w:val="00BF7505"/>
    <w:rsid w:val="00BF757D"/>
    <w:rsid w:val="00BF7F90"/>
    <w:rsid w:val="00C00435"/>
    <w:rsid w:val="00C00DC7"/>
    <w:rsid w:val="00C024F9"/>
    <w:rsid w:val="00C026C8"/>
    <w:rsid w:val="00C03BC3"/>
    <w:rsid w:val="00C0556F"/>
    <w:rsid w:val="00C06E79"/>
    <w:rsid w:val="00C07012"/>
    <w:rsid w:val="00C079F0"/>
    <w:rsid w:val="00C136F8"/>
    <w:rsid w:val="00C13839"/>
    <w:rsid w:val="00C140F3"/>
    <w:rsid w:val="00C1594D"/>
    <w:rsid w:val="00C178BC"/>
    <w:rsid w:val="00C21130"/>
    <w:rsid w:val="00C2143D"/>
    <w:rsid w:val="00C23BF5"/>
    <w:rsid w:val="00C23D36"/>
    <w:rsid w:val="00C247FF"/>
    <w:rsid w:val="00C24C73"/>
    <w:rsid w:val="00C24D1E"/>
    <w:rsid w:val="00C2509A"/>
    <w:rsid w:val="00C25BF1"/>
    <w:rsid w:val="00C25EF3"/>
    <w:rsid w:val="00C27D3B"/>
    <w:rsid w:val="00C30F49"/>
    <w:rsid w:val="00C314D3"/>
    <w:rsid w:val="00C31A63"/>
    <w:rsid w:val="00C322A4"/>
    <w:rsid w:val="00C32751"/>
    <w:rsid w:val="00C34D9C"/>
    <w:rsid w:val="00C351C5"/>
    <w:rsid w:val="00C35973"/>
    <w:rsid w:val="00C35DED"/>
    <w:rsid w:val="00C405F8"/>
    <w:rsid w:val="00C40B38"/>
    <w:rsid w:val="00C4204D"/>
    <w:rsid w:val="00C438AE"/>
    <w:rsid w:val="00C44447"/>
    <w:rsid w:val="00C4776C"/>
    <w:rsid w:val="00C507AE"/>
    <w:rsid w:val="00C50C58"/>
    <w:rsid w:val="00C52558"/>
    <w:rsid w:val="00C52BD6"/>
    <w:rsid w:val="00C548B9"/>
    <w:rsid w:val="00C54D47"/>
    <w:rsid w:val="00C554DF"/>
    <w:rsid w:val="00C55775"/>
    <w:rsid w:val="00C55BE5"/>
    <w:rsid w:val="00C57801"/>
    <w:rsid w:val="00C63396"/>
    <w:rsid w:val="00C7190A"/>
    <w:rsid w:val="00C71FBB"/>
    <w:rsid w:val="00C77A20"/>
    <w:rsid w:val="00C83327"/>
    <w:rsid w:val="00C83D20"/>
    <w:rsid w:val="00C83F73"/>
    <w:rsid w:val="00C86282"/>
    <w:rsid w:val="00C86409"/>
    <w:rsid w:val="00C879E4"/>
    <w:rsid w:val="00C87A06"/>
    <w:rsid w:val="00C87DDE"/>
    <w:rsid w:val="00C90A1A"/>
    <w:rsid w:val="00C945FC"/>
    <w:rsid w:val="00C948CF"/>
    <w:rsid w:val="00C94E71"/>
    <w:rsid w:val="00C94E82"/>
    <w:rsid w:val="00C95F4D"/>
    <w:rsid w:val="00C96A91"/>
    <w:rsid w:val="00CA0A77"/>
    <w:rsid w:val="00CA11C7"/>
    <w:rsid w:val="00CA2219"/>
    <w:rsid w:val="00CA2514"/>
    <w:rsid w:val="00CA436F"/>
    <w:rsid w:val="00CA5DAC"/>
    <w:rsid w:val="00CB4C00"/>
    <w:rsid w:val="00CC0B1D"/>
    <w:rsid w:val="00CC1794"/>
    <w:rsid w:val="00CC2F01"/>
    <w:rsid w:val="00CC315E"/>
    <w:rsid w:val="00CC4924"/>
    <w:rsid w:val="00CC5557"/>
    <w:rsid w:val="00CC56EE"/>
    <w:rsid w:val="00CC6933"/>
    <w:rsid w:val="00CC6BF1"/>
    <w:rsid w:val="00CC7E3A"/>
    <w:rsid w:val="00CD0090"/>
    <w:rsid w:val="00CD1EA1"/>
    <w:rsid w:val="00CD5D22"/>
    <w:rsid w:val="00CD6B60"/>
    <w:rsid w:val="00CD73DD"/>
    <w:rsid w:val="00CE1908"/>
    <w:rsid w:val="00CE196A"/>
    <w:rsid w:val="00CE30EA"/>
    <w:rsid w:val="00CE39AE"/>
    <w:rsid w:val="00CE3A38"/>
    <w:rsid w:val="00CE4F43"/>
    <w:rsid w:val="00CE70E2"/>
    <w:rsid w:val="00CE7519"/>
    <w:rsid w:val="00CF0DE2"/>
    <w:rsid w:val="00CF1968"/>
    <w:rsid w:val="00CF237B"/>
    <w:rsid w:val="00CF289D"/>
    <w:rsid w:val="00CF2E0D"/>
    <w:rsid w:val="00CF5B15"/>
    <w:rsid w:val="00CF706E"/>
    <w:rsid w:val="00D00F2E"/>
    <w:rsid w:val="00D00FAE"/>
    <w:rsid w:val="00D03962"/>
    <w:rsid w:val="00D04719"/>
    <w:rsid w:val="00D05970"/>
    <w:rsid w:val="00D05BC7"/>
    <w:rsid w:val="00D062E0"/>
    <w:rsid w:val="00D07D2B"/>
    <w:rsid w:val="00D07F83"/>
    <w:rsid w:val="00D11FEC"/>
    <w:rsid w:val="00D12339"/>
    <w:rsid w:val="00D129FA"/>
    <w:rsid w:val="00D13070"/>
    <w:rsid w:val="00D13106"/>
    <w:rsid w:val="00D133D2"/>
    <w:rsid w:val="00D146AE"/>
    <w:rsid w:val="00D15D84"/>
    <w:rsid w:val="00D25E50"/>
    <w:rsid w:val="00D26D53"/>
    <w:rsid w:val="00D27895"/>
    <w:rsid w:val="00D31930"/>
    <w:rsid w:val="00D31EB1"/>
    <w:rsid w:val="00D323D4"/>
    <w:rsid w:val="00D331CE"/>
    <w:rsid w:val="00D34AA1"/>
    <w:rsid w:val="00D35B24"/>
    <w:rsid w:val="00D369D3"/>
    <w:rsid w:val="00D40F97"/>
    <w:rsid w:val="00D42B2A"/>
    <w:rsid w:val="00D452DB"/>
    <w:rsid w:val="00D4562C"/>
    <w:rsid w:val="00D46636"/>
    <w:rsid w:val="00D46975"/>
    <w:rsid w:val="00D472A6"/>
    <w:rsid w:val="00D507CB"/>
    <w:rsid w:val="00D50B91"/>
    <w:rsid w:val="00D50C8A"/>
    <w:rsid w:val="00D55F6F"/>
    <w:rsid w:val="00D57566"/>
    <w:rsid w:val="00D5795A"/>
    <w:rsid w:val="00D63991"/>
    <w:rsid w:val="00D64394"/>
    <w:rsid w:val="00D64A71"/>
    <w:rsid w:val="00D660AB"/>
    <w:rsid w:val="00D677CF"/>
    <w:rsid w:val="00D70C23"/>
    <w:rsid w:val="00D7163F"/>
    <w:rsid w:val="00D720A5"/>
    <w:rsid w:val="00D76176"/>
    <w:rsid w:val="00D77578"/>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A0F9D"/>
    <w:rsid w:val="00DA177A"/>
    <w:rsid w:val="00DA4EA9"/>
    <w:rsid w:val="00DA6A06"/>
    <w:rsid w:val="00DA79BC"/>
    <w:rsid w:val="00DB0A99"/>
    <w:rsid w:val="00DB2F35"/>
    <w:rsid w:val="00DB3CFE"/>
    <w:rsid w:val="00DB51AA"/>
    <w:rsid w:val="00DB5933"/>
    <w:rsid w:val="00DB7F14"/>
    <w:rsid w:val="00DC02A6"/>
    <w:rsid w:val="00DC0341"/>
    <w:rsid w:val="00DC11E7"/>
    <w:rsid w:val="00DC1323"/>
    <w:rsid w:val="00DC18A9"/>
    <w:rsid w:val="00DC368E"/>
    <w:rsid w:val="00DC37A3"/>
    <w:rsid w:val="00DC4869"/>
    <w:rsid w:val="00DC5B53"/>
    <w:rsid w:val="00DC6A5B"/>
    <w:rsid w:val="00DC7132"/>
    <w:rsid w:val="00DD00E6"/>
    <w:rsid w:val="00DD0941"/>
    <w:rsid w:val="00DD0D67"/>
    <w:rsid w:val="00DD3356"/>
    <w:rsid w:val="00DD76F4"/>
    <w:rsid w:val="00DE18EB"/>
    <w:rsid w:val="00DE2DEC"/>
    <w:rsid w:val="00DE3A5B"/>
    <w:rsid w:val="00DE6456"/>
    <w:rsid w:val="00DE6E57"/>
    <w:rsid w:val="00DE7617"/>
    <w:rsid w:val="00DF052E"/>
    <w:rsid w:val="00DF17D0"/>
    <w:rsid w:val="00DF348C"/>
    <w:rsid w:val="00DF4387"/>
    <w:rsid w:val="00DF5011"/>
    <w:rsid w:val="00DF6DD6"/>
    <w:rsid w:val="00E00478"/>
    <w:rsid w:val="00E011DA"/>
    <w:rsid w:val="00E0369E"/>
    <w:rsid w:val="00E05BDE"/>
    <w:rsid w:val="00E07907"/>
    <w:rsid w:val="00E07DD7"/>
    <w:rsid w:val="00E11111"/>
    <w:rsid w:val="00E11707"/>
    <w:rsid w:val="00E12886"/>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985"/>
    <w:rsid w:val="00E74D7E"/>
    <w:rsid w:val="00E750A5"/>
    <w:rsid w:val="00E75AAF"/>
    <w:rsid w:val="00E7679A"/>
    <w:rsid w:val="00E7711D"/>
    <w:rsid w:val="00E772F5"/>
    <w:rsid w:val="00E80793"/>
    <w:rsid w:val="00E81FAA"/>
    <w:rsid w:val="00E8470E"/>
    <w:rsid w:val="00E85BCB"/>
    <w:rsid w:val="00E87CB9"/>
    <w:rsid w:val="00E907BC"/>
    <w:rsid w:val="00E9204D"/>
    <w:rsid w:val="00E935AC"/>
    <w:rsid w:val="00E93DE9"/>
    <w:rsid w:val="00E95FA9"/>
    <w:rsid w:val="00E95FDD"/>
    <w:rsid w:val="00E97A28"/>
    <w:rsid w:val="00E97F6E"/>
    <w:rsid w:val="00EA2332"/>
    <w:rsid w:val="00EA2C5A"/>
    <w:rsid w:val="00EA309F"/>
    <w:rsid w:val="00EA4F35"/>
    <w:rsid w:val="00EA5A35"/>
    <w:rsid w:val="00EA68A0"/>
    <w:rsid w:val="00EA76D8"/>
    <w:rsid w:val="00EA7F53"/>
    <w:rsid w:val="00EB16F1"/>
    <w:rsid w:val="00EB2A50"/>
    <w:rsid w:val="00EB2A60"/>
    <w:rsid w:val="00EB38B6"/>
    <w:rsid w:val="00EB4559"/>
    <w:rsid w:val="00EB5F08"/>
    <w:rsid w:val="00EB6F9E"/>
    <w:rsid w:val="00EB7268"/>
    <w:rsid w:val="00EC0029"/>
    <w:rsid w:val="00EC0875"/>
    <w:rsid w:val="00EC1DF8"/>
    <w:rsid w:val="00EC41DB"/>
    <w:rsid w:val="00EC5535"/>
    <w:rsid w:val="00EC6519"/>
    <w:rsid w:val="00EC6804"/>
    <w:rsid w:val="00ED102E"/>
    <w:rsid w:val="00ED28CC"/>
    <w:rsid w:val="00ED3F59"/>
    <w:rsid w:val="00ED43B9"/>
    <w:rsid w:val="00ED5439"/>
    <w:rsid w:val="00ED63CB"/>
    <w:rsid w:val="00ED658A"/>
    <w:rsid w:val="00EE179E"/>
    <w:rsid w:val="00EE4458"/>
    <w:rsid w:val="00EE5B75"/>
    <w:rsid w:val="00EF03D5"/>
    <w:rsid w:val="00EF2AD2"/>
    <w:rsid w:val="00EF45BA"/>
    <w:rsid w:val="00EF4C85"/>
    <w:rsid w:val="00EF7B85"/>
    <w:rsid w:val="00F01F8B"/>
    <w:rsid w:val="00F0223C"/>
    <w:rsid w:val="00F044DD"/>
    <w:rsid w:val="00F04A4D"/>
    <w:rsid w:val="00F05AAD"/>
    <w:rsid w:val="00F05CE4"/>
    <w:rsid w:val="00F05FD6"/>
    <w:rsid w:val="00F10480"/>
    <w:rsid w:val="00F109B3"/>
    <w:rsid w:val="00F10D8F"/>
    <w:rsid w:val="00F11001"/>
    <w:rsid w:val="00F12D26"/>
    <w:rsid w:val="00F12DD7"/>
    <w:rsid w:val="00F12FBD"/>
    <w:rsid w:val="00F158FA"/>
    <w:rsid w:val="00F15F1A"/>
    <w:rsid w:val="00F164A9"/>
    <w:rsid w:val="00F175B4"/>
    <w:rsid w:val="00F201C9"/>
    <w:rsid w:val="00F211AF"/>
    <w:rsid w:val="00F22CC7"/>
    <w:rsid w:val="00F23C28"/>
    <w:rsid w:val="00F24464"/>
    <w:rsid w:val="00F260D6"/>
    <w:rsid w:val="00F2630D"/>
    <w:rsid w:val="00F27E4A"/>
    <w:rsid w:val="00F31609"/>
    <w:rsid w:val="00F344C6"/>
    <w:rsid w:val="00F352C7"/>
    <w:rsid w:val="00F357C2"/>
    <w:rsid w:val="00F36C8B"/>
    <w:rsid w:val="00F36D40"/>
    <w:rsid w:val="00F37BDB"/>
    <w:rsid w:val="00F4027D"/>
    <w:rsid w:val="00F4332F"/>
    <w:rsid w:val="00F434FC"/>
    <w:rsid w:val="00F4510C"/>
    <w:rsid w:val="00F47E25"/>
    <w:rsid w:val="00F506DE"/>
    <w:rsid w:val="00F50A4A"/>
    <w:rsid w:val="00F519ED"/>
    <w:rsid w:val="00F53532"/>
    <w:rsid w:val="00F5455A"/>
    <w:rsid w:val="00F64079"/>
    <w:rsid w:val="00F6468A"/>
    <w:rsid w:val="00F659E2"/>
    <w:rsid w:val="00F66A91"/>
    <w:rsid w:val="00F677BB"/>
    <w:rsid w:val="00F67EAD"/>
    <w:rsid w:val="00F707E3"/>
    <w:rsid w:val="00F74319"/>
    <w:rsid w:val="00F750A1"/>
    <w:rsid w:val="00F7613A"/>
    <w:rsid w:val="00F77A3B"/>
    <w:rsid w:val="00F808C9"/>
    <w:rsid w:val="00F80A1A"/>
    <w:rsid w:val="00F81E15"/>
    <w:rsid w:val="00F81E97"/>
    <w:rsid w:val="00F83749"/>
    <w:rsid w:val="00F83DCA"/>
    <w:rsid w:val="00F845FD"/>
    <w:rsid w:val="00F8470E"/>
    <w:rsid w:val="00F858BF"/>
    <w:rsid w:val="00F900EB"/>
    <w:rsid w:val="00F901ED"/>
    <w:rsid w:val="00F92A26"/>
    <w:rsid w:val="00F93BE5"/>
    <w:rsid w:val="00F9501B"/>
    <w:rsid w:val="00F9557E"/>
    <w:rsid w:val="00F95B66"/>
    <w:rsid w:val="00F96FF6"/>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799"/>
    <w:rsid w:val="00FB75E5"/>
    <w:rsid w:val="00FB7E68"/>
    <w:rsid w:val="00FC0CCE"/>
    <w:rsid w:val="00FC0DCE"/>
    <w:rsid w:val="00FC0E79"/>
    <w:rsid w:val="00FC15C0"/>
    <w:rsid w:val="00FC2139"/>
    <w:rsid w:val="00FC2C98"/>
    <w:rsid w:val="00FC3303"/>
    <w:rsid w:val="00FC4F17"/>
    <w:rsid w:val="00FC6C3D"/>
    <w:rsid w:val="00FD1D4A"/>
    <w:rsid w:val="00FD338E"/>
    <w:rsid w:val="00FD3756"/>
    <w:rsid w:val="00FD3D4D"/>
    <w:rsid w:val="00FD4E66"/>
    <w:rsid w:val="00FD609E"/>
    <w:rsid w:val="00FD6B9A"/>
    <w:rsid w:val="00FD7D5F"/>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47457"/>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546AE2"/>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546AE2"/>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chart" Target="charts/chart2.xml"/><Relationship Id="rId26"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image" Target="media/image9.png"/><Relationship Id="rId55" Type="http://schemas.microsoft.com/office/2018/08/relationships/commentsExtensible" Target="commentsExtensi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hyperlink" Target="https://www.fema.gov/media-library-data/1450219382984-bcf364478896e3db06a9f9998cc5d1b1/Hazus_3.0_Dasymetric_Data_Overview_Complete.pdf" TargetMode="External"/><Relationship Id="rId2" Type="http://schemas.openxmlformats.org/officeDocument/2006/relationships/numbering" Target="numbering.xml"/><Relationship Id="rId16" Type="http://schemas.openxmlformats.org/officeDocument/2006/relationships/hyperlink" Target="http://hdsc.nws.noaa.gov/hdsc/pfds/index.html" TargetMode="External"/><Relationship Id="rId20" Type="http://schemas.openxmlformats.org/officeDocument/2006/relationships/chart" Target="charts/chart4.xml"/><Relationship Id="rId29" Type="http://schemas.openxmlformats.org/officeDocument/2006/relationships/image" Target="media/image7.png"/><Relationship Id="rId54"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8.xml"/><Relationship Id="rId32" Type="http://schemas.openxmlformats.org/officeDocument/2006/relationships/hyperlink" Target="https://www.fema.gov/media-library-data/1450220012223-ebdf6f4752bbbb4411f69d0ee8b39bc4/Hazus_Dasymetric_Vs_Homogenous_Flyer_2.0.pdf" TargetMode="External"/><Relationship Id="rId37" Type="http://schemas.openxmlformats.org/officeDocument/2006/relationships/theme" Target="theme/theme1.xml"/><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chart" Target="charts/chart7.xml"/><Relationship Id="rId28" Type="http://schemas.openxmlformats.org/officeDocument/2006/relationships/chart" Target="charts/chart11.xm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chart" Target="charts/chart3.xml"/><Relationship Id="rId31" Type="http://schemas.openxmlformats.org/officeDocument/2006/relationships/hyperlink" Target="https://www.fema.gov/media-library"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chart" Target="charts/chart6.xml"/><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footer" Target="footer2.xml"/><Relationship Id="rId5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amenaws\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1.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3.xlsx"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1" Type="http://schemas.openxmlformats.org/officeDocument/2006/relationships/oleObject" Target="file:///\\nadtc1vfs150.na.aecomnet.com\Data\Texas_2d\60657192_TWDB_JohnsonDraw_BLE\400_PRODUCTION\Engineering\Approximates\Eng\JohnsonDraw_1\Supplemental\Excess%20Precip%20and%20inflow%20hydrographJD1.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3.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4.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2.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3.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3.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3.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nadtc1vfs150.na.aecomnet.com\Data\Texas_2d\60657192_TWDB_JohnsonDraw_BLE\400_PRODUCTION\Engineering\Approximates\Eng\JohnsonDraw_1\Supplemental\Excess%20Precip%20and%20inflow%20hydrographJD3.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Precip!$G$3:$G$723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0.02</c:v>
                </c:pt>
                <c:pt idx="88">
                  <c:v>0.02</c:v>
                </c:pt>
                <c:pt idx="89">
                  <c:v>0.02</c:v>
                </c:pt>
                <c:pt idx="90">
                  <c:v>0.02</c:v>
                </c:pt>
                <c:pt idx="91">
                  <c:v>0.02</c:v>
                </c:pt>
                <c:pt idx="92">
                  <c:v>0.02</c:v>
                </c:pt>
                <c:pt idx="93">
                  <c:v>0.02</c:v>
                </c:pt>
                <c:pt idx="94">
                  <c:v>0.02</c:v>
                </c:pt>
                <c:pt idx="95">
                  <c:v>0.02</c:v>
                </c:pt>
                <c:pt idx="96">
                  <c:v>0.02</c:v>
                </c:pt>
                <c:pt idx="97">
                  <c:v>0.02</c:v>
                </c:pt>
                <c:pt idx="98">
                  <c:v>0.02</c:v>
                </c:pt>
                <c:pt idx="99">
                  <c:v>0.02</c:v>
                </c:pt>
                <c:pt idx="100">
                  <c:v>0.02</c:v>
                </c:pt>
                <c:pt idx="101">
                  <c:v>0.03</c:v>
                </c:pt>
                <c:pt idx="102">
                  <c:v>0.03</c:v>
                </c:pt>
                <c:pt idx="103">
                  <c:v>0.03</c:v>
                </c:pt>
                <c:pt idx="104">
                  <c:v>0.03</c:v>
                </c:pt>
                <c:pt idx="105">
                  <c:v>0.03</c:v>
                </c:pt>
                <c:pt idx="106">
                  <c:v>0.04</c:v>
                </c:pt>
                <c:pt idx="107">
                  <c:v>0.04</c:v>
                </c:pt>
                <c:pt idx="108">
                  <c:v>0.04</c:v>
                </c:pt>
                <c:pt idx="109">
                  <c:v>0.04</c:v>
                </c:pt>
                <c:pt idx="110">
                  <c:v>0.05</c:v>
                </c:pt>
                <c:pt idx="111">
                  <c:v>0.06</c:v>
                </c:pt>
                <c:pt idx="112">
                  <c:v>7.0000000000000007E-2</c:v>
                </c:pt>
                <c:pt idx="113">
                  <c:v>7.0000000000000007E-2</c:v>
                </c:pt>
                <c:pt idx="114">
                  <c:v>0.08</c:v>
                </c:pt>
                <c:pt idx="115">
                  <c:v>0.09</c:v>
                </c:pt>
                <c:pt idx="116">
                  <c:v>0.14000000000000001</c:v>
                </c:pt>
                <c:pt idx="117">
                  <c:v>0.16</c:v>
                </c:pt>
                <c:pt idx="118">
                  <c:v>0.18</c:v>
                </c:pt>
                <c:pt idx="119">
                  <c:v>0.15</c:v>
                </c:pt>
                <c:pt idx="120">
                  <c:v>0.34</c:v>
                </c:pt>
                <c:pt idx="121">
                  <c:v>0.63</c:v>
                </c:pt>
                <c:pt idx="122">
                  <c:v>0.22</c:v>
                </c:pt>
                <c:pt idx="123">
                  <c:v>0.13</c:v>
                </c:pt>
                <c:pt idx="124">
                  <c:v>0.18</c:v>
                </c:pt>
                <c:pt idx="125">
                  <c:v>0.16</c:v>
                </c:pt>
                <c:pt idx="126">
                  <c:v>0.1</c:v>
                </c:pt>
                <c:pt idx="127">
                  <c:v>0.09</c:v>
                </c:pt>
                <c:pt idx="128">
                  <c:v>0.09</c:v>
                </c:pt>
                <c:pt idx="129">
                  <c:v>0.08</c:v>
                </c:pt>
                <c:pt idx="130">
                  <c:v>7.0000000000000007E-2</c:v>
                </c:pt>
                <c:pt idx="131">
                  <c:v>0.06</c:v>
                </c:pt>
                <c:pt idx="132">
                  <c:v>0.05</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ser>
        <c:ser>
          <c:idx val="4"/>
          <c:order val="1"/>
          <c:tx>
            <c:v>0.2 Percent Annual Chance</c:v>
          </c:tx>
          <c:spPr>
            <a:ln>
              <a:solidFill>
                <a:schemeClr val="accent2"/>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Precip!$F$3:$F$723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0.02</c:v>
                </c:pt>
                <c:pt idx="91">
                  <c:v>0.02</c:v>
                </c:pt>
                <c:pt idx="92">
                  <c:v>0.02</c:v>
                </c:pt>
                <c:pt idx="93">
                  <c:v>0.02</c:v>
                </c:pt>
                <c:pt idx="94">
                  <c:v>0.02</c:v>
                </c:pt>
                <c:pt idx="95">
                  <c:v>0.02</c:v>
                </c:pt>
                <c:pt idx="96">
                  <c:v>0.02</c:v>
                </c:pt>
                <c:pt idx="97">
                  <c:v>0.02</c:v>
                </c:pt>
                <c:pt idx="98">
                  <c:v>0.02</c:v>
                </c:pt>
                <c:pt idx="99">
                  <c:v>0.02</c:v>
                </c:pt>
                <c:pt idx="100">
                  <c:v>0.02</c:v>
                </c:pt>
                <c:pt idx="101">
                  <c:v>0.02</c:v>
                </c:pt>
                <c:pt idx="102">
                  <c:v>0.02</c:v>
                </c:pt>
                <c:pt idx="103">
                  <c:v>0.03</c:v>
                </c:pt>
                <c:pt idx="104">
                  <c:v>0.03</c:v>
                </c:pt>
                <c:pt idx="105">
                  <c:v>0.03</c:v>
                </c:pt>
                <c:pt idx="106">
                  <c:v>0.03</c:v>
                </c:pt>
                <c:pt idx="107">
                  <c:v>0.04</c:v>
                </c:pt>
                <c:pt idx="108">
                  <c:v>0.04</c:v>
                </c:pt>
                <c:pt idx="109">
                  <c:v>0.04</c:v>
                </c:pt>
                <c:pt idx="110">
                  <c:v>0.04</c:v>
                </c:pt>
                <c:pt idx="111">
                  <c:v>0.06</c:v>
                </c:pt>
                <c:pt idx="112">
                  <c:v>0.06</c:v>
                </c:pt>
                <c:pt idx="113">
                  <c:v>7.0000000000000007E-2</c:v>
                </c:pt>
                <c:pt idx="114">
                  <c:v>7.0000000000000007E-2</c:v>
                </c:pt>
                <c:pt idx="115">
                  <c:v>0.08</c:v>
                </c:pt>
                <c:pt idx="116">
                  <c:v>0.13</c:v>
                </c:pt>
                <c:pt idx="117">
                  <c:v>0.14000000000000001</c:v>
                </c:pt>
                <c:pt idx="118">
                  <c:v>0.16</c:v>
                </c:pt>
                <c:pt idx="119">
                  <c:v>0.13</c:v>
                </c:pt>
                <c:pt idx="120">
                  <c:v>0.32</c:v>
                </c:pt>
                <c:pt idx="121">
                  <c:v>0.59</c:v>
                </c:pt>
                <c:pt idx="122">
                  <c:v>0.21</c:v>
                </c:pt>
                <c:pt idx="123">
                  <c:v>0.12</c:v>
                </c:pt>
                <c:pt idx="124">
                  <c:v>0.17</c:v>
                </c:pt>
                <c:pt idx="125">
                  <c:v>0.15</c:v>
                </c:pt>
                <c:pt idx="126">
                  <c:v>0.1</c:v>
                </c:pt>
                <c:pt idx="127">
                  <c:v>0.09</c:v>
                </c:pt>
                <c:pt idx="128">
                  <c:v>0.09</c:v>
                </c:pt>
                <c:pt idx="129">
                  <c:v>0.08</c:v>
                </c:pt>
                <c:pt idx="130">
                  <c:v>0.08</c:v>
                </c:pt>
                <c:pt idx="131">
                  <c:v>0.06</c:v>
                </c:pt>
                <c:pt idx="132">
                  <c:v>0.06</c:v>
                </c:pt>
                <c:pt idx="133">
                  <c:v>0.05</c:v>
                </c:pt>
                <c:pt idx="134">
                  <c:v>0.05</c:v>
                </c:pt>
                <c:pt idx="135">
                  <c:v>0.05</c:v>
                </c:pt>
                <c:pt idx="136">
                  <c:v>0.04</c:v>
                </c:pt>
                <c:pt idx="137">
                  <c:v>0.04</c:v>
                </c:pt>
                <c:pt idx="138">
                  <c:v>0.04</c:v>
                </c:pt>
                <c:pt idx="139">
                  <c:v>0.04</c:v>
                </c:pt>
                <c:pt idx="140">
                  <c:v>0.04</c:v>
                </c:pt>
                <c:pt idx="141">
                  <c:v>0.04</c:v>
                </c:pt>
                <c:pt idx="142">
                  <c:v>0.03</c:v>
                </c:pt>
                <c:pt idx="143">
                  <c:v>0.03</c:v>
                </c:pt>
                <c:pt idx="144">
                  <c:v>0.03</c:v>
                </c:pt>
                <c:pt idx="145">
                  <c:v>0.03</c:v>
                </c:pt>
                <c:pt idx="146">
                  <c:v>0.03</c:v>
                </c:pt>
                <c:pt idx="147">
                  <c:v>0.03</c:v>
                </c:pt>
                <c:pt idx="148">
                  <c:v>0.03</c:v>
                </c:pt>
                <c:pt idx="149">
                  <c:v>0.03</c:v>
                </c:pt>
                <c:pt idx="150">
                  <c:v>0.03</c:v>
                </c:pt>
                <c:pt idx="151">
                  <c:v>0.03</c:v>
                </c:pt>
                <c:pt idx="152">
                  <c:v>0.03</c:v>
                </c:pt>
                <c:pt idx="153">
                  <c:v>0.03</c:v>
                </c:pt>
                <c:pt idx="154">
                  <c:v>0.03</c:v>
                </c:pt>
                <c:pt idx="155">
                  <c:v>0.03</c:v>
                </c:pt>
                <c:pt idx="156">
                  <c:v>0.03</c:v>
                </c:pt>
                <c:pt idx="157">
                  <c:v>0.03</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Precip!$E$3:$E$723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0.02</c:v>
                </c:pt>
                <c:pt idx="106">
                  <c:v>0.02</c:v>
                </c:pt>
                <c:pt idx="107">
                  <c:v>0.02</c:v>
                </c:pt>
                <c:pt idx="108">
                  <c:v>0.02</c:v>
                </c:pt>
                <c:pt idx="109">
                  <c:v>0.02</c:v>
                </c:pt>
                <c:pt idx="110">
                  <c:v>0.03</c:v>
                </c:pt>
                <c:pt idx="111">
                  <c:v>0.03</c:v>
                </c:pt>
                <c:pt idx="112">
                  <c:v>0.04</c:v>
                </c:pt>
                <c:pt idx="113">
                  <c:v>0.04</c:v>
                </c:pt>
                <c:pt idx="114">
                  <c:v>0.04</c:v>
                </c:pt>
                <c:pt idx="115">
                  <c:v>0.05</c:v>
                </c:pt>
                <c:pt idx="116">
                  <c:v>0.08</c:v>
                </c:pt>
                <c:pt idx="117">
                  <c:v>0.1</c:v>
                </c:pt>
                <c:pt idx="118">
                  <c:v>0.11</c:v>
                </c:pt>
                <c:pt idx="119">
                  <c:v>0.09</c:v>
                </c:pt>
                <c:pt idx="120">
                  <c:v>0.22</c:v>
                </c:pt>
                <c:pt idx="121">
                  <c:v>0.42</c:v>
                </c:pt>
                <c:pt idx="122">
                  <c:v>0.15</c:v>
                </c:pt>
                <c:pt idx="123">
                  <c:v>0.09</c:v>
                </c:pt>
                <c:pt idx="124">
                  <c:v>0.13</c:v>
                </c:pt>
                <c:pt idx="125">
                  <c:v>0.12</c:v>
                </c:pt>
                <c:pt idx="126">
                  <c:v>7.0000000000000007E-2</c:v>
                </c:pt>
                <c:pt idx="127">
                  <c:v>7.0000000000000007E-2</c:v>
                </c:pt>
                <c:pt idx="128">
                  <c:v>0.06</c:v>
                </c:pt>
                <c:pt idx="129">
                  <c:v>0.06</c:v>
                </c:pt>
                <c:pt idx="130">
                  <c:v>0.05</c:v>
                </c:pt>
                <c:pt idx="131">
                  <c:v>0.04</c:v>
                </c:pt>
                <c:pt idx="132">
                  <c:v>0.04</c:v>
                </c:pt>
                <c:pt idx="133">
                  <c:v>0.04</c:v>
                </c:pt>
                <c:pt idx="134">
                  <c:v>0.04</c:v>
                </c:pt>
                <c:pt idx="135">
                  <c:v>0.03</c:v>
                </c:pt>
                <c:pt idx="136">
                  <c:v>0.03</c:v>
                </c:pt>
                <c:pt idx="137">
                  <c:v>0.03</c:v>
                </c:pt>
                <c:pt idx="138">
                  <c:v>0.03</c:v>
                </c:pt>
                <c:pt idx="139">
                  <c:v>0.03</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Precip!$D$3:$D$723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0.01</c:v>
                </c:pt>
                <c:pt idx="107">
                  <c:v>0.01</c:v>
                </c:pt>
                <c:pt idx="108">
                  <c:v>0.02</c:v>
                </c:pt>
                <c:pt idx="109">
                  <c:v>0.02</c:v>
                </c:pt>
                <c:pt idx="110">
                  <c:v>0.02</c:v>
                </c:pt>
                <c:pt idx="111">
                  <c:v>0.03</c:v>
                </c:pt>
                <c:pt idx="112">
                  <c:v>0.03</c:v>
                </c:pt>
                <c:pt idx="113">
                  <c:v>0.03</c:v>
                </c:pt>
                <c:pt idx="114">
                  <c:v>0.03</c:v>
                </c:pt>
                <c:pt idx="115">
                  <c:v>0.04</c:v>
                </c:pt>
                <c:pt idx="116">
                  <c:v>7.0000000000000007E-2</c:v>
                </c:pt>
                <c:pt idx="117">
                  <c:v>0.08</c:v>
                </c:pt>
                <c:pt idx="118">
                  <c:v>0.09</c:v>
                </c:pt>
                <c:pt idx="119">
                  <c:v>0.08</c:v>
                </c:pt>
                <c:pt idx="120">
                  <c:v>0.18</c:v>
                </c:pt>
                <c:pt idx="121">
                  <c:v>0.35</c:v>
                </c:pt>
                <c:pt idx="122">
                  <c:v>0.13</c:v>
                </c:pt>
                <c:pt idx="123">
                  <c:v>0.08</c:v>
                </c:pt>
                <c:pt idx="124">
                  <c:v>0.11</c:v>
                </c:pt>
                <c:pt idx="125">
                  <c:v>0.1</c:v>
                </c:pt>
                <c:pt idx="126">
                  <c:v>0.06</c:v>
                </c:pt>
                <c:pt idx="127">
                  <c:v>0.06</c:v>
                </c:pt>
                <c:pt idx="128">
                  <c:v>0.05</c:v>
                </c:pt>
                <c:pt idx="129">
                  <c:v>0.05</c:v>
                </c:pt>
                <c:pt idx="130">
                  <c:v>0.05</c:v>
                </c:pt>
                <c:pt idx="131">
                  <c:v>0.04</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Precip!$C$3:$C$723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0.01</c:v>
                </c:pt>
                <c:pt idx="102">
                  <c:v>0.01</c:v>
                </c:pt>
                <c:pt idx="103">
                  <c:v>0.01</c:v>
                </c:pt>
                <c:pt idx="104">
                  <c:v>0.01</c:v>
                </c:pt>
                <c:pt idx="105">
                  <c:v>0.01</c:v>
                </c:pt>
                <c:pt idx="106">
                  <c:v>0.01</c:v>
                </c:pt>
                <c:pt idx="107">
                  <c:v>0.01</c:v>
                </c:pt>
                <c:pt idx="108">
                  <c:v>0.01</c:v>
                </c:pt>
                <c:pt idx="109">
                  <c:v>0.01</c:v>
                </c:pt>
                <c:pt idx="110">
                  <c:v>0.01</c:v>
                </c:pt>
                <c:pt idx="111">
                  <c:v>0.02</c:v>
                </c:pt>
                <c:pt idx="112">
                  <c:v>0.02</c:v>
                </c:pt>
                <c:pt idx="113">
                  <c:v>0.02</c:v>
                </c:pt>
                <c:pt idx="114">
                  <c:v>0.03</c:v>
                </c:pt>
                <c:pt idx="115">
                  <c:v>0.03</c:v>
                </c:pt>
                <c:pt idx="116">
                  <c:v>0.05</c:v>
                </c:pt>
                <c:pt idx="117">
                  <c:v>0.06</c:v>
                </c:pt>
                <c:pt idx="118">
                  <c:v>7.0000000000000007E-2</c:v>
                </c:pt>
                <c:pt idx="119">
                  <c:v>0.06</c:v>
                </c:pt>
                <c:pt idx="120">
                  <c:v>0.14000000000000001</c:v>
                </c:pt>
                <c:pt idx="121">
                  <c:v>0.28999999999999998</c:v>
                </c:pt>
                <c:pt idx="122">
                  <c:v>0.11</c:v>
                </c:pt>
                <c:pt idx="123">
                  <c:v>0.06</c:v>
                </c:pt>
                <c:pt idx="124">
                  <c:v>0.09</c:v>
                </c:pt>
                <c:pt idx="125">
                  <c:v>0.08</c:v>
                </c:pt>
                <c:pt idx="126">
                  <c:v>0.05</c:v>
                </c:pt>
                <c:pt idx="127">
                  <c:v>0.05</c:v>
                </c:pt>
                <c:pt idx="128">
                  <c:v>0.04</c:v>
                </c:pt>
                <c:pt idx="129">
                  <c:v>0.04</c:v>
                </c:pt>
                <c:pt idx="130">
                  <c:v>0.04</c:v>
                </c:pt>
                <c:pt idx="131">
                  <c:v>0.03</c:v>
                </c:pt>
                <c:pt idx="132">
                  <c:v>0.03</c:v>
                </c:pt>
                <c:pt idx="133">
                  <c:v>0.03</c:v>
                </c:pt>
                <c:pt idx="134">
                  <c:v>0.02</c:v>
                </c:pt>
                <c:pt idx="135">
                  <c:v>0.02</c:v>
                </c:pt>
                <c:pt idx="136">
                  <c:v>0.02</c:v>
                </c:pt>
                <c:pt idx="137">
                  <c:v>0.02</c:v>
                </c:pt>
                <c:pt idx="138">
                  <c:v>0.02</c:v>
                </c:pt>
                <c:pt idx="139">
                  <c:v>0.02</c:v>
                </c:pt>
                <c:pt idx="140">
                  <c:v>0.02</c:v>
                </c:pt>
                <c:pt idx="141">
                  <c:v>0.02</c:v>
                </c:pt>
                <c:pt idx="142">
                  <c:v>0.02</c:v>
                </c:pt>
                <c:pt idx="143">
                  <c:v>0.02</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Precip!$B$3:$B$723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0.01</c:v>
                </c:pt>
                <c:pt idx="108">
                  <c:v>0.01</c:v>
                </c:pt>
                <c:pt idx="109">
                  <c:v>0.01</c:v>
                </c:pt>
                <c:pt idx="110">
                  <c:v>0.01</c:v>
                </c:pt>
                <c:pt idx="111">
                  <c:v>0.01</c:v>
                </c:pt>
                <c:pt idx="112">
                  <c:v>0.01</c:v>
                </c:pt>
                <c:pt idx="113">
                  <c:v>0.01</c:v>
                </c:pt>
                <c:pt idx="114">
                  <c:v>0.02</c:v>
                </c:pt>
                <c:pt idx="115">
                  <c:v>0.02</c:v>
                </c:pt>
                <c:pt idx="116">
                  <c:v>0.03</c:v>
                </c:pt>
                <c:pt idx="117">
                  <c:v>0.04</c:v>
                </c:pt>
                <c:pt idx="118">
                  <c:v>0.05</c:v>
                </c:pt>
                <c:pt idx="119">
                  <c:v>0.04</c:v>
                </c:pt>
                <c:pt idx="120">
                  <c:v>0.1</c:v>
                </c:pt>
                <c:pt idx="121">
                  <c:v>0.21</c:v>
                </c:pt>
                <c:pt idx="122">
                  <c:v>0.08</c:v>
                </c:pt>
                <c:pt idx="123">
                  <c:v>0.05</c:v>
                </c:pt>
                <c:pt idx="124">
                  <c:v>7.0000000000000007E-2</c:v>
                </c:pt>
                <c:pt idx="125">
                  <c:v>0.06</c:v>
                </c:pt>
                <c:pt idx="126">
                  <c:v>0.04</c:v>
                </c:pt>
                <c:pt idx="127">
                  <c:v>0.03</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Precip!$H$3:$H$723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0.02</c:v>
                </c:pt>
                <c:pt idx="117">
                  <c:v>0.03</c:v>
                </c:pt>
                <c:pt idx="118">
                  <c:v>0.04</c:v>
                </c:pt>
                <c:pt idx="119">
                  <c:v>0.03</c:v>
                </c:pt>
                <c:pt idx="120">
                  <c:v>0.08</c:v>
                </c:pt>
                <c:pt idx="121">
                  <c:v>0.18</c:v>
                </c:pt>
                <c:pt idx="122">
                  <c:v>7.0000000000000007E-2</c:v>
                </c:pt>
                <c:pt idx="123">
                  <c:v>0.04</c:v>
                </c:pt>
                <c:pt idx="124">
                  <c:v>0.06</c:v>
                </c:pt>
                <c:pt idx="125">
                  <c:v>0.06</c:v>
                </c:pt>
                <c:pt idx="126">
                  <c:v>0.04</c:v>
                </c:pt>
                <c:pt idx="127">
                  <c:v>0.03</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ser>
        <c:dLbls>
          <c:showLegendKey val="0"/>
          <c:showVal val="0"/>
          <c:showCatName val="0"/>
          <c:showSerName val="0"/>
          <c:showPercent val="0"/>
          <c:showBubbleSize val="0"/>
        </c:dLbls>
        <c:axId val="100866304"/>
        <c:axId val="100868480"/>
      </c:scatterChart>
      <c:valAx>
        <c:axId val="100866304"/>
        <c:scaling>
          <c:orientation val="minMax"/>
          <c:max val="3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00868480"/>
        <c:crosses val="autoZero"/>
        <c:crossBetween val="midCat"/>
        <c:minorUnit val="2.0000000000000004E-2"/>
      </c:valAx>
      <c:valAx>
        <c:axId val="100868480"/>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00866304"/>
        <c:crosses val="autoZero"/>
        <c:crossBetween val="midCat"/>
      </c:valAx>
      <c:spPr>
        <a:ln>
          <a:solidFill>
            <a:schemeClr val="tx1"/>
          </a:solidFill>
        </a:ln>
      </c:spPr>
    </c:plotArea>
    <c:legend>
      <c:legendPos val="r"/>
      <c:layout>
        <c:manualLayout>
          <c:xMode val="edge"/>
          <c:yMode val="edge"/>
          <c:x val="0.62333380808019156"/>
          <c:y val="3.4729793391210712E-2"/>
          <c:w val="0.33977234744912937"/>
          <c:h val="0.36223042432195973"/>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Hydrograph_JD2_5!$B$3:$B$740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numCache>
            </c:numRef>
          </c:xVal>
          <c:yVal>
            <c:numRef>
              <c:f>Hydrograph_JD2_5!$H$3:$H$740</c:f>
              <c:numCache>
                <c:formatCode>#,##0.00</c:formatCode>
                <c:ptCount val="738"/>
                <c:pt idx="0">
                  <c:v>2548.5</c:v>
                </c:pt>
                <c:pt idx="1">
                  <c:v>2548.5</c:v>
                </c:pt>
                <c:pt idx="2">
                  <c:v>2548.5</c:v>
                </c:pt>
                <c:pt idx="3">
                  <c:v>2548.5</c:v>
                </c:pt>
                <c:pt idx="4">
                  <c:v>2548.5</c:v>
                </c:pt>
                <c:pt idx="5">
                  <c:v>2548.5</c:v>
                </c:pt>
                <c:pt idx="6">
                  <c:v>2548.6</c:v>
                </c:pt>
                <c:pt idx="7">
                  <c:v>2549</c:v>
                </c:pt>
                <c:pt idx="8">
                  <c:v>2549.3000000000002</c:v>
                </c:pt>
                <c:pt idx="9">
                  <c:v>2549.4</c:v>
                </c:pt>
                <c:pt idx="10">
                  <c:v>2549.5</c:v>
                </c:pt>
                <c:pt idx="11">
                  <c:v>2549.8000000000002</c:v>
                </c:pt>
                <c:pt idx="12">
                  <c:v>2550.3000000000002</c:v>
                </c:pt>
                <c:pt idx="13">
                  <c:v>2552.1</c:v>
                </c:pt>
                <c:pt idx="14">
                  <c:v>2553.4</c:v>
                </c:pt>
                <c:pt idx="15">
                  <c:v>2555</c:v>
                </c:pt>
                <c:pt idx="16">
                  <c:v>2556.3000000000002</c:v>
                </c:pt>
                <c:pt idx="17">
                  <c:v>2557.6</c:v>
                </c:pt>
                <c:pt idx="18">
                  <c:v>2560.3000000000002</c:v>
                </c:pt>
                <c:pt idx="19">
                  <c:v>2562.8000000000002</c:v>
                </c:pt>
                <c:pt idx="20">
                  <c:v>2564</c:v>
                </c:pt>
                <c:pt idx="21">
                  <c:v>2564.9</c:v>
                </c:pt>
                <c:pt idx="22">
                  <c:v>2565.8000000000002</c:v>
                </c:pt>
                <c:pt idx="23">
                  <c:v>2566.6</c:v>
                </c:pt>
                <c:pt idx="24">
                  <c:v>2566.9</c:v>
                </c:pt>
                <c:pt idx="25">
                  <c:v>2567</c:v>
                </c:pt>
                <c:pt idx="26">
                  <c:v>2566.9</c:v>
                </c:pt>
                <c:pt idx="27">
                  <c:v>2566.6</c:v>
                </c:pt>
                <c:pt idx="28">
                  <c:v>2566.1999999999998</c:v>
                </c:pt>
                <c:pt idx="29">
                  <c:v>2565.8000000000002</c:v>
                </c:pt>
                <c:pt idx="30">
                  <c:v>2565.3000000000002</c:v>
                </c:pt>
                <c:pt idx="31">
                  <c:v>2564.8000000000002</c:v>
                </c:pt>
                <c:pt idx="32">
                  <c:v>2564.1999999999998</c:v>
                </c:pt>
                <c:pt idx="33">
                  <c:v>2563.6999999999998</c:v>
                </c:pt>
                <c:pt idx="34">
                  <c:v>2563.1999999999998</c:v>
                </c:pt>
                <c:pt idx="35">
                  <c:v>2562.6999999999998</c:v>
                </c:pt>
                <c:pt idx="36">
                  <c:v>2562.1999999999998</c:v>
                </c:pt>
                <c:pt idx="37">
                  <c:v>2561.6999999999998</c:v>
                </c:pt>
                <c:pt idx="38">
                  <c:v>2561.1999999999998</c:v>
                </c:pt>
                <c:pt idx="39">
                  <c:v>2560.8000000000002</c:v>
                </c:pt>
                <c:pt idx="40">
                  <c:v>2560.3000000000002</c:v>
                </c:pt>
                <c:pt idx="41">
                  <c:v>2559.9</c:v>
                </c:pt>
                <c:pt idx="42">
                  <c:v>2559.5</c:v>
                </c:pt>
                <c:pt idx="43">
                  <c:v>2559.1</c:v>
                </c:pt>
                <c:pt idx="44">
                  <c:v>2558.8000000000002</c:v>
                </c:pt>
                <c:pt idx="45">
                  <c:v>2558.4</c:v>
                </c:pt>
                <c:pt idx="46">
                  <c:v>2558.1</c:v>
                </c:pt>
                <c:pt idx="47">
                  <c:v>2557.8000000000002</c:v>
                </c:pt>
                <c:pt idx="48">
                  <c:v>2557.5</c:v>
                </c:pt>
                <c:pt idx="49">
                  <c:v>2557.1999999999998</c:v>
                </c:pt>
                <c:pt idx="50">
                  <c:v>2557</c:v>
                </c:pt>
                <c:pt idx="51">
                  <c:v>2556.6999999999998</c:v>
                </c:pt>
                <c:pt idx="52">
                  <c:v>2556.5</c:v>
                </c:pt>
                <c:pt idx="53">
                  <c:v>2556.3000000000002</c:v>
                </c:pt>
                <c:pt idx="54">
                  <c:v>2556.1</c:v>
                </c:pt>
                <c:pt idx="55">
                  <c:v>2555.9</c:v>
                </c:pt>
                <c:pt idx="56">
                  <c:v>2555.6999999999998</c:v>
                </c:pt>
                <c:pt idx="57">
                  <c:v>2555.6</c:v>
                </c:pt>
                <c:pt idx="58">
                  <c:v>2555.4</c:v>
                </c:pt>
                <c:pt idx="59">
                  <c:v>2555.3000000000002</c:v>
                </c:pt>
                <c:pt idx="60">
                  <c:v>2555.1</c:v>
                </c:pt>
                <c:pt idx="61">
                  <c:v>2555</c:v>
                </c:pt>
                <c:pt idx="62">
                  <c:v>2554.9</c:v>
                </c:pt>
                <c:pt idx="63">
                  <c:v>2554.6999999999998</c:v>
                </c:pt>
                <c:pt idx="64">
                  <c:v>2554.6</c:v>
                </c:pt>
                <c:pt idx="65">
                  <c:v>2554.5</c:v>
                </c:pt>
                <c:pt idx="66">
                  <c:v>2554.4</c:v>
                </c:pt>
                <c:pt idx="67">
                  <c:v>2554.3000000000002</c:v>
                </c:pt>
                <c:pt idx="68">
                  <c:v>2554.1999999999998</c:v>
                </c:pt>
                <c:pt idx="69">
                  <c:v>2554.1</c:v>
                </c:pt>
                <c:pt idx="70">
                  <c:v>2554</c:v>
                </c:pt>
                <c:pt idx="71">
                  <c:v>2553.9</c:v>
                </c:pt>
                <c:pt idx="72">
                  <c:v>2553.8000000000002</c:v>
                </c:pt>
              </c:numCache>
            </c:numRef>
          </c:yVal>
          <c:smooth val="1"/>
        </c:ser>
        <c:ser>
          <c:idx val="4"/>
          <c:order val="1"/>
          <c:tx>
            <c:v>0.2 Percent Annual Chance</c:v>
          </c:tx>
          <c:spPr>
            <a:ln>
              <a:solidFill>
                <a:schemeClr val="accent2"/>
              </a:solidFill>
            </a:ln>
          </c:spPr>
          <c:marker>
            <c:symbol val="none"/>
          </c:marker>
          <c:xVal>
            <c:numRef>
              <c:f>Hydrograph_JD2_5!$A$3:$A$740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Hydrograph_JD2_5!$G$3:$G$740</c:f>
              <c:numCache>
                <c:formatCode>#,##0.00</c:formatCode>
                <c:ptCount val="738"/>
                <c:pt idx="0">
                  <c:v>2548.5</c:v>
                </c:pt>
                <c:pt idx="1">
                  <c:v>2548.5</c:v>
                </c:pt>
                <c:pt idx="2">
                  <c:v>2548.5</c:v>
                </c:pt>
                <c:pt idx="3">
                  <c:v>2548.5</c:v>
                </c:pt>
                <c:pt idx="4">
                  <c:v>2548.5</c:v>
                </c:pt>
                <c:pt idx="5">
                  <c:v>2548.5</c:v>
                </c:pt>
                <c:pt idx="6">
                  <c:v>2548.5</c:v>
                </c:pt>
                <c:pt idx="7">
                  <c:v>2548.5</c:v>
                </c:pt>
                <c:pt idx="8">
                  <c:v>2548.5</c:v>
                </c:pt>
                <c:pt idx="9">
                  <c:v>2548.5</c:v>
                </c:pt>
                <c:pt idx="10">
                  <c:v>2548.5</c:v>
                </c:pt>
                <c:pt idx="11">
                  <c:v>2548.5</c:v>
                </c:pt>
                <c:pt idx="12">
                  <c:v>2548.5</c:v>
                </c:pt>
                <c:pt idx="13">
                  <c:v>2548.5</c:v>
                </c:pt>
                <c:pt idx="14">
                  <c:v>2548.5</c:v>
                </c:pt>
                <c:pt idx="15">
                  <c:v>2548.5</c:v>
                </c:pt>
                <c:pt idx="16">
                  <c:v>2548.5</c:v>
                </c:pt>
                <c:pt idx="17">
                  <c:v>2548.5</c:v>
                </c:pt>
                <c:pt idx="18">
                  <c:v>2548.5</c:v>
                </c:pt>
                <c:pt idx="19">
                  <c:v>2548.5</c:v>
                </c:pt>
                <c:pt idx="20">
                  <c:v>2548.5</c:v>
                </c:pt>
                <c:pt idx="21">
                  <c:v>2548.5</c:v>
                </c:pt>
                <c:pt idx="22">
                  <c:v>2548.5</c:v>
                </c:pt>
                <c:pt idx="23">
                  <c:v>2548.5</c:v>
                </c:pt>
                <c:pt idx="24">
                  <c:v>2548.5</c:v>
                </c:pt>
                <c:pt idx="25">
                  <c:v>2548.5</c:v>
                </c:pt>
                <c:pt idx="26">
                  <c:v>2548.5</c:v>
                </c:pt>
                <c:pt idx="27">
                  <c:v>2548.5</c:v>
                </c:pt>
                <c:pt idx="28">
                  <c:v>2548.5</c:v>
                </c:pt>
                <c:pt idx="29">
                  <c:v>2548.5</c:v>
                </c:pt>
                <c:pt idx="30">
                  <c:v>2548.5</c:v>
                </c:pt>
                <c:pt idx="31">
                  <c:v>2548.5</c:v>
                </c:pt>
                <c:pt idx="32">
                  <c:v>2548.5</c:v>
                </c:pt>
                <c:pt idx="33">
                  <c:v>2548.5</c:v>
                </c:pt>
                <c:pt idx="34">
                  <c:v>2548.5</c:v>
                </c:pt>
                <c:pt idx="35">
                  <c:v>2548.5</c:v>
                </c:pt>
                <c:pt idx="36">
                  <c:v>2548.5</c:v>
                </c:pt>
                <c:pt idx="37">
                  <c:v>2548.5</c:v>
                </c:pt>
                <c:pt idx="38">
                  <c:v>2548.5</c:v>
                </c:pt>
                <c:pt idx="39">
                  <c:v>2548.5</c:v>
                </c:pt>
                <c:pt idx="40">
                  <c:v>2548.5</c:v>
                </c:pt>
                <c:pt idx="41">
                  <c:v>2548.5</c:v>
                </c:pt>
                <c:pt idx="42">
                  <c:v>2548.5</c:v>
                </c:pt>
                <c:pt idx="43">
                  <c:v>2548.5</c:v>
                </c:pt>
                <c:pt idx="44">
                  <c:v>2548.5</c:v>
                </c:pt>
                <c:pt idx="45">
                  <c:v>2548.5</c:v>
                </c:pt>
                <c:pt idx="46">
                  <c:v>2548.5</c:v>
                </c:pt>
                <c:pt idx="47">
                  <c:v>2548.5</c:v>
                </c:pt>
                <c:pt idx="48">
                  <c:v>2548.5</c:v>
                </c:pt>
                <c:pt idx="49">
                  <c:v>2548.5</c:v>
                </c:pt>
                <c:pt idx="50">
                  <c:v>2548.5</c:v>
                </c:pt>
                <c:pt idx="51">
                  <c:v>2548.5</c:v>
                </c:pt>
                <c:pt idx="52">
                  <c:v>2548.5</c:v>
                </c:pt>
                <c:pt idx="53">
                  <c:v>2548.5</c:v>
                </c:pt>
                <c:pt idx="54">
                  <c:v>2548.5</c:v>
                </c:pt>
                <c:pt idx="55">
                  <c:v>2548.5</c:v>
                </c:pt>
                <c:pt idx="56">
                  <c:v>2548.5</c:v>
                </c:pt>
                <c:pt idx="57">
                  <c:v>2548.5</c:v>
                </c:pt>
                <c:pt idx="58">
                  <c:v>2548.5</c:v>
                </c:pt>
                <c:pt idx="59">
                  <c:v>2548.5</c:v>
                </c:pt>
                <c:pt idx="60">
                  <c:v>2548.5</c:v>
                </c:pt>
                <c:pt idx="61">
                  <c:v>2548.5</c:v>
                </c:pt>
                <c:pt idx="62">
                  <c:v>2548.5</c:v>
                </c:pt>
                <c:pt idx="63">
                  <c:v>2548.5</c:v>
                </c:pt>
                <c:pt idx="64">
                  <c:v>2548.5</c:v>
                </c:pt>
                <c:pt idx="65">
                  <c:v>2548.5</c:v>
                </c:pt>
                <c:pt idx="66">
                  <c:v>2548.5</c:v>
                </c:pt>
                <c:pt idx="67">
                  <c:v>2548.5</c:v>
                </c:pt>
                <c:pt idx="68">
                  <c:v>2548.5</c:v>
                </c:pt>
                <c:pt idx="69">
                  <c:v>2548.5</c:v>
                </c:pt>
                <c:pt idx="70">
                  <c:v>2548.5</c:v>
                </c:pt>
                <c:pt idx="71">
                  <c:v>2548.5</c:v>
                </c:pt>
                <c:pt idx="72">
                  <c:v>2548.5</c:v>
                </c:pt>
                <c:pt idx="73">
                  <c:v>2548.5</c:v>
                </c:pt>
                <c:pt idx="74">
                  <c:v>2548.5</c:v>
                </c:pt>
                <c:pt idx="75">
                  <c:v>2548.6</c:v>
                </c:pt>
                <c:pt idx="76">
                  <c:v>2548.6</c:v>
                </c:pt>
                <c:pt idx="77">
                  <c:v>2548.6</c:v>
                </c:pt>
                <c:pt idx="78">
                  <c:v>2548.6999999999998</c:v>
                </c:pt>
                <c:pt idx="79">
                  <c:v>2548.8000000000002</c:v>
                </c:pt>
                <c:pt idx="80">
                  <c:v>2548.8000000000002</c:v>
                </c:pt>
                <c:pt idx="81">
                  <c:v>2548.9</c:v>
                </c:pt>
                <c:pt idx="82">
                  <c:v>2548.9</c:v>
                </c:pt>
                <c:pt idx="83">
                  <c:v>2549</c:v>
                </c:pt>
                <c:pt idx="84">
                  <c:v>2549</c:v>
                </c:pt>
                <c:pt idx="85">
                  <c:v>2549.1</c:v>
                </c:pt>
                <c:pt idx="86">
                  <c:v>2549.1</c:v>
                </c:pt>
                <c:pt idx="87">
                  <c:v>2549.1</c:v>
                </c:pt>
                <c:pt idx="88">
                  <c:v>2549.1999999999998</c:v>
                </c:pt>
                <c:pt idx="89">
                  <c:v>2549.1999999999998</c:v>
                </c:pt>
                <c:pt idx="90">
                  <c:v>2549.1999999999998</c:v>
                </c:pt>
                <c:pt idx="91">
                  <c:v>2549.1999999999998</c:v>
                </c:pt>
                <c:pt idx="92">
                  <c:v>2549.1999999999998</c:v>
                </c:pt>
                <c:pt idx="93">
                  <c:v>2549.3000000000002</c:v>
                </c:pt>
                <c:pt idx="94">
                  <c:v>2549.3000000000002</c:v>
                </c:pt>
                <c:pt idx="95">
                  <c:v>2549.3000000000002</c:v>
                </c:pt>
                <c:pt idx="96">
                  <c:v>2549.3000000000002</c:v>
                </c:pt>
                <c:pt idx="97">
                  <c:v>2549.3000000000002</c:v>
                </c:pt>
                <c:pt idx="98">
                  <c:v>2549.3000000000002</c:v>
                </c:pt>
                <c:pt idx="99">
                  <c:v>2549.3000000000002</c:v>
                </c:pt>
                <c:pt idx="100">
                  <c:v>2549.4</c:v>
                </c:pt>
                <c:pt idx="101">
                  <c:v>2549.4</c:v>
                </c:pt>
                <c:pt idx="102">
                  <c:v>2549.4</c:v>
                </c:pt>
                <c:pt idx="103">
                  <c:v>2549.4</c:v>
                </c:pt>
                <c:pt idx="104">
                  <c:v>2549.4</c:v>
                </c:pt>
                <c:pt idx="105">
                  <c:v>2549.5</c:v>
                </c:pt>
                <c:pt idx="106">
                  <c:v>2549.5</c:v>
                </c:pt>
                <c:pt idx="107">
                  <c:v>2549.5</c:v>
                </c:pt>
                <c:pt idx="108">
                  <c:v>2549.5</c:v>
                </c:pt>
                <c:pt idx="109">
                  <c:v>2549.5</c:v>
                </c:pt>
                <c:pt idx="110">
                  <c:v>2549.6</c:v>
                </c:pt>
                <c:pt idx="111">
                  <c:v>2549.6</c:v>
                </c:pt>
                <c:pt idx="112">
                  <c:v>2549.6</c:v>
                </c:pt>
                <c:pt idx="113">
                  <c:v>2549.6</c:v>
                </c:pt>
                <c:pt idx="114">
                  <c:v>2549.6999999999998</c:v>
                </c:pt>
                <c:pt idx="115">
                  <c:v>2549.6999999999998</c:v>
                </c:pt>
                <c:pt idx="116">
                  <c:v>2549.8000000000002</c:v>
                </c:pt>
                <c:pt idx="117">
                  <c:v>2549.8000000000002</c:v>
                </c:pt>
                <c:pt idx="118">
                  <c:v>2549.9</c:v>
                </c:pt>
                <c:pt idx="119">
                  <c:v>2550</c:v>
                </c:pt>
                <c:pt idx="120">
                  <c:v>2550.1</c:v>
                </c:pt>
                <c:pt idx="121">
                  <c:v>2550.1999999999998</c:v>
                </c:pt>
                <c:pt idx="122">
                  <c:v>2550.4</c:v>
                </c:pt>
                <c:pt idx="123">
                  <c:v>2550.5</c:v>
                </c:pt>
                <c:pt idx="124">
                  <c:v>2550.6</c:v>
                </c:pt>
                <c:pt idx="125">
                  <c:v>2550.6</c:v>
                </c:pt>
                <c:pt idx="126">
                  <c:v>2550.6999999999998</c:v>
                </c:pt>
                <c:pt idx="127">
                  <c:v>2550.8000000000002</c:v>
                </c:pt>
                <c:pt idx="128">
                  <c:v>2550.9</c:v>
                </c:pt>
                <c:pt idx="129">
                  <c:v>2551.1</c:v>
                </c:pt>
                <c:pt idx="130">
                  <c:v>2551.1999999999998</c:v>
                </c:pt>
                <c:pt idx="131">
                  <c:v>2551.4</c:v>
                </c:pt>
                <c:pt idx="132">
                  <c:v>2551.5</c:v>
                </c:pt>
                <c:pt idx="133">
                  <c:v>2551.6999999999998</c:v>
                </c:pt>
                <c:pt idx="134">
                  <c:v>2551.9</c:v>
                </c:pt>
                <c:pt idx="135">
                  <c:v>2552</c:v>
                </c:pt>
                <c:pt idx="136">
                  <c:v>2552.1999999999998</c:v>
                </c:pt>
                <c:pt idx="137">
                  <c:v>2552.3000000000002</c:v>
                </c:pt>
                <c:pt idx="138">
                  <c:v>2552.4</c:v>
                </c:pt>
                <c:pt idx="139">
                  <c:v>2552.5</c:v>
                </c:pt>
                <c:pt idx="140">
                  <c:v>2552.6</c:v>
                </c:pt>
                <c:pt idx="141">
                  <c:v>2552.6999999999998</c:v>
                </c:pt>
                <c:pt idx="142">
                  <c:v>2552.8000000000002</c:v>
                </c:pt>
                <c:pt idx="143">
                  <c:v>2552.9</c:v>
                </c:pt>
                <c:pt idx="144">
                  <c:v>2553</c:v>
                </c:pt>
                <c:pt idx="145">
                  <c:v>2553.1</c:v>
                </c:pt>
                <c:pt idx="146">
                  <c:v>2553.1999999999998</c:v>
                </c:pt>
                <c:pt idx="147">
                  <c:v>2553.3000000000002</c:v>
                </c:pt>
                <c:pt idx="148">
                  <c:v>2553.4</c:v>
                </c:pt>
                <c:pt idx="149">
                  <c:v>2553.6</c:v>
                </c:pt>
                <c:pt idx="150">
                  <c:v>2553.6999999999998</c:v>
                </c:pt>
                <c:pt idx="151">
                  <c:v>2553.9</c:v>
                </c:pt>
                <c:pt idx="152">
                  <c:v>2554</c:v>
                </c:pt>
                <c:pt idx="153">
                  <c:v>2554.1999999999998</c:v>
                </c:pt>
                <c:pt idx="154">
                  <c:v>2554.3000000000002</c:v>
                </c:pt>
                <c:pt idx="155">
                  <c:v>2554.5</c:v>
                </c:pt>
                <c:pt idx="156">
                  <c:v>2554.6</c:v>
                </c:pt>
                <c:pt idx="157">
                  <c:v>2554.8000000000002</c:v>
                </c:pt>
                <c:pt idx="158">
                  <c:v>2554.9</c:v>
                </c:pt>
                <c:pt idx="159">
                  <c:v>2555</c:v>
                </c:pt>
                <c:pt idx="160">
                  <c:v>2555.1</c:v>
                </c:pt>
                <c:pt idx="161">
                  <c:v>2555.1999999999998</c:v>
                </c:pt>
                <c:pt idx="162">
                  <c:v>2555.3000000000002</c:v>
                </c:pt>
                <c:pt idx="163">
                  <c:v>2555.4</c:v>
                </c:pt>
                <c:pt idx="164">
                  <c:v>2555.5</c:v>
                </c:pt>
                <c:pt idx="165">
                  <c:v>2555.6</c:v>
                </c:pt>
                <c:pt idx="166">
                  <c:v>2555.6999999999998</c:v>
                </c:pt>
                <c:pt idx="167">
                  <c:v>2555.8000000000002</c:v>
                </c:pt>
                <c:pt idx="168">
                  <c:v>2555.9</c:v>
                </c:pt>
                <c:pt idx="169">
                  <c:v>2555.9</c:v>
                </c:pt>
                <c:pt idx="170">
                  <c:v>2556</c:v>
                </c:pt>
                <c:pt idx="171">
                  <c:v>2556.1</c:v>
                </c:pt>
                <c:pt idx="172">
                  <c:v>2556.1999999999998</c:v>
                </c:pt>
                <c:pt idx="173">
                  <c:v>2556.3000000000002</c:v>
                </c:pt>
                <c:pt idx="174">
                  <c:v>2556.4</c:v>
                </c:pt>
                <c:pt idx="175">
                  <c:v>2556.6</c:v>
                </c:pt>
                <c:pt idx="176">
                  <c:v>2556.6999999999998</c:v>
                </c:pt>
                <c:pt idx="177">
                  <c:v>2556.9</c:v>
                </c:pt>
                <c:pt idx="178">
                  <c:v>2557.1</c:v>
                </c:pt>
                <c:pt idx="179">
                  <c:v>2557.3000000000002</c:v>
                </c:pt>
                <c:pt idx="180">
                  <c:v>2557.5</c:v>
                </c:pt>
                <c:pt idx="181">
                  <c:v>2557.8000000000002</c:v>
                </c:pt>
                <c:pt idx="182">
                  <c:v>2558</c:v>
                </c:pt>
                <c:pt idx="183">
                  <c:v>2558.3000000000002</c:v>
                </c:pt>
                <c:pt idx="184">
                  <c:v>2558.6</c:v>
                </c:pt>
                <c:pt idx="185">
                  <c:v>2558.8000000000002</c:v>
                </c:pt>
                <c:pt idx="186">
                  <c:v>2559.1</c:v>
                </c:pt>
                <c:pt idx="187">
                  <c:v>2559.4</c:v>
                </c:pt>
                <c:pt idx="188">
                  <c:v>2559.6999999999998</c:v>
                </c:pt>
                <c:pt idx="189">
                  <c:v>2559.9</c:v>
                </c:pt>
                <c:pt idx="190">
                  <c:v>2560.1999999999998</c:v>
                </c:pt>
                <c:pt idx="191">
                  <c:v>2560.4</c:v>
                </c:pt>
                <c:pt idx="192">
                  <c:v>2560.6999999999998</c:v>
                </c:pt>
                <c:pt idx="193">
                  <c:v>2560.9</c:v>
                </c:pt>
                <c:pt idx="194">
                  <c:v>2561.1</c:v>
                </c:pt>
                <c:pt idx="195">
                  <c:v>2561.3000000000002</c:v>
                </c:pt>
                <c:pt idx="196">
                  <c:v>2561.5</c:v>
                </c:pt>
                <c:pt idx="197">
                  <c:v>2561.6999999999998</c:v>
                </c:pt>
                <c:pt idx="198">
                  <c:v>2561.9</c:v>
                </c:pt>
                <c:pt idx="199">
                  <c:v>2562</c:v>
                </c:pt>
                <c:pt idx="200">
                  <c:v>2562.1999999999998</c:v>
                </c:pt>
                <c:pt idx="201">
                  <c:v>2562.3000000000002</c:v>
                </c:pt>
                <c:pt idx="202">
                  <c:v>2562.4</c:v>
                </c:pt>
                <c:pt idx="203">
                  <c:v>2562.5</c:v>
                </c:pt>
                <c:pt idx="204">
                  <c:v>2562.6</c:v>
                </c:pt>
                <c:pt idx="205">
                  <c:v>2562.6999999999998</c:v>
                </c:pt>
                <c:pt idx="206">
                  <c:v>2562.8000000000002</c:v>
                </c:pt>
                <c:pt idx="207">
                  <c:v>2562.9</c:v>
                </c:pt>
                <c:pt idx="208">
                  <c:v>2563</c:v>
                </c:pt>
                <c:pt idx="209">
                  <c:v>2563.1</c:v>
                </c:pt>
                <c:pt idx="210">
                  <c:v>2563.1999999999998</c:v>
                </c:pt>
                <c:pt idx="211">
                  <c:v>2563.1999999999998</c:v>
                </c:pt>
                <c:pt idx="212">
                  <c:v>2563.3000000000002</c:v>
                </c:pt>
                <c:pt idx="213">
                  <c:v>2563.4</c:v>
                </c:pt>
                <c:pt idx="214">
                  <c:v>2563.5</c:v>
                </c:pt>
                <c:pt idx="215">
                  <c:v>2563.5</c:v>
                </c:pt>
                <c:pt idx="216">
                  <c:v>2563.6</c:v>
                </c:pt>
                <c:pt idx="217">
                  <c:v>2563.6999999999998</c:v>
                </c:pt>
                <c:pt idx="218">
                  <c:v>2563.8000000000002</c:v>
                </c:pt>
                <c:pt idx="219">
                  <c:v>2563.9</c:v>
                </c:pt>
                <c:pt idx="220">
                  <c:v>2563.9</c:v>
                </c:pt>
                <c:pt idx="221">
                  <c:v>2564</c:v>
                </c:pt>
                <c:pt idx="222">
                  <c:v>2564.1</c:v>
                </c:pt>
                <c:pt idx="223">
                  <c:v>2564.1999999999998</c:v>
                </c:pt>
                <c:pt idx="224">
                  <c:v>2564.3000000000002</c:v>
                </c:pt>
                <c:pt idx="225">
                  <c:v>2564.4</c:v>
                </c:pt>
                <c:pt idx="226">
                  <c:v>2564.5</c:v>
                </c:pt>
                <c:pt idx="227">
                  <c:v>2564.6</c:v>
                </c:pt>
                <c:pt idx="228">
                  <c:v>2564.6999999999998</c:v>
                </c:pt>
                <c:pt idx="229">
                  <c:v>2564.8000000000002</c:v>
                </c:pt>
                <c:pt idx="230">
                  <c:v>2564.9</c:v>
                </c:pt>
                <c:pt idx="231">
                  <c:v>2565</c:v>
                </c:pt>
                <c:pt idx="232">
                  <c:v>2565.1</c:v>
                </c:pt>
                <c:pt idx="233">
                  <c:v>2565.1</c:v>
                </c:pt>
                <c:pt idx="234">
                  <c:v>2565.1999999999998</c:v>
                </c:pt>
                <c:pt idx="235">
                  <c:v>2565.3000000000002</c:v>
                </c:pt>
                <c:pt idx="236">
                  <c:v>2565.4</c:v>
                </c:pt>
                <c:pt idx="237">
                  <c:v>2565.5</c:v>
                </c:pt>
                <c:pt idx="238">
                  <c:v>2565.5</c:v>
                </c:pt>
                <c:pt idx="239">
                  <c:v>2565.6</c:v>
                </c:pt>
                <c:pt idx="240">
                  <c:v>2565.6</c:v>
                </c:pt>
                <c:pt idx="241">
                  <c:v>2565.6999999999998</c:v>
                </c:pt>
                <c:pt idx="242">
                  <c:v>2565.8000000000002</c:v>
                </c:pt>
                <c:pt idx="243">
                  <c:v>2565.8000000000002</c:v>
                </c:pt>
                <c:pt idx="244">
                  <c:v>2565.8000000000002</c:v>
                </c:pt>
                <c:pt idx="245">
                  <c:v>2565.9</c:v>
                </c:pt>
                <c:pt idx="246">
                  <c:v>2565.9</c:v>
                </c:pt>
                <c:pt idx="247">
                  <c:v>2566</c:v>
                </c:pt>
                <c:pt idx="248">
                  <c:v>2566</c:v>
                </c:pt>
                <c:pt idx="249">
                  <c:v>2566</c:v>
                </c:pt>
                <c:pt idx="250">
                  <c:v>2566.1</c:v>
                </c:pt>
                <c:pt idx="251">
                  <c:v>2566.1</c:v>
                </c:pt>
                <c:pt idx="252">
                  <c:v>2566.1</c:v>
                </c:pt>
                <c:pt idx="253">
                  <c:v>2566.1</c:v>
                </c:pt>
                <c:pt idx="254">
                  <c:v>2566.1</c:v>
                </c:pt>
                <c:pt idx="255">
                  <c:v>2566.1999999999998</c:v>
                </c:pt>
                <c:pt idx="256">
                  <c:v>2566.1999999999998</c:v>
                </c:pt>
                <c:pt idx="257">
                  <c:v>2566.1999999999998</c:v>
                </c:pt>
                <c:pt idx="258">
                  <c:v>2566.1999999999998</c:v>
                </c:pt>
                <c:pt idx="259">
                  <c:v>2566.1999999999998</c:v>
                </c:pt>
                <c:pt idx="260">
                  <c:v>2566.1999999999998</c:v>
                </c:pt>
                <c:pt idx="261">
                  <c:v>2566.1999999999998</c:v>
                </c:pt>
                <c:pt idx="262">
                  <c:v>2566.1999999999998</c:v>
                </c:pt>
                <c:pt idx="263">
                  <c:v>2566.1999999999998</c:v>
                </c:pt>
                <c:pt idx="264">
                  <c:v>2566.1999999999998</c:v>
                </c:pt>
                <c:pt idx="265">
                  <c:v>2566.1999999999998</c:v>
                </c:pt>
                <c:pt idx="266">
                  <c:v>2566.1</c:v>
                </c:pt>
                <c:pt idx="267">
                  <c:v>2566.1</c:v>
                </c:pt>
                <c:pt idx="268">
                  <c:v>2566.1</c:v>
                </c:pt>
                <c:pt idx="269">
                  <c:v>2566.1</c:v>
                </c:pt>
                <c:pt idx="270">
                  <c:v>2566.1</c:v>
                </c:pt>
                <c:pt idx="271">
                  <c:v>2566.1</c:v>
                </c:pt>
                <c:pt idx="272">
                  <c:v>2566.1</c:v>
                </c:pt>
                <c:pt idx="273">
                  <c:v>2566</c:v>
                </c:pt>
                <c:pt idx="274">
                  <c:v>2566</c:v>
                </c:pt>
                <c:pt idx="275">
                  <c:v>2566</c:v>
                </c:pt>
                <c:pt idx="276">
                  <c:v>2566</c:v>
                </c:pt>
                <c:pt idx="277">
                  <c:v>2565.9</c:v>
                </c:pt>
                <c:pt idx="278">
                  <c:v>2565.9</c:v>
                </c:pt>
                <c:pt idx="279">
                  <c:v>2565.9</c:v>
                </c:pt>
                <c:pt idx="280">
                  <c:v>2565.9</c:v>
                </c:pt>
                <c:pt idx="281">
                  <c:v>2565.8000000000002</c:v>
                </c:pt>
                <c:pt idx="282">
                  <c:v>2565.8000000000002</c:v>
                </c:pt>
                <c:pt idx="283">
                  <c:v>2565.8000000000002</c:v>
                </c:pt>
                <c:pt idx="284">
                  <c:v>2565.6999999999998</c:v>
                </c:pt>
                <c:pt idx="285">
                  <c:v>2565.6999999999998</c:v>
                </c:pt>
                <c:pt idx="286">
                  <c:v>2565.6999999999998</c:v>
                </c:pt>
                <c:pt idx="287">
                  <c:v>2565.6</c:v>
                </c:pt>
                <c:pt idx="288">
                  <c:v>2565.6</c:v>
                </c:pt>
                <c:pt idx="289">
                  <c:v>2565.6</c:v>
                </c:pt>
                <c:pt idx="290">
                  <c:v>2565.5</c:v>
                </c:pt>
                <c:pt idx="291">
                  <c:v>2565.5</c:v>
                </c:pt>
                <c:pt idx="292">
                  <c:v>2565.5</c:v>
                </c:pt>
                <c:pt idx="293">
                  <c:v>2565.4</c:v>
                </c:pt>
                <c:pt idx="294">
                  <c:v>2565.4</c:v>
                </c:pt>
                <c:pt idx="295">
                  <c:v>2565.3000000000002</c:v>
                </c:pt>
                <c:pt idx="296">
                  <c:v>2565.3000000000002</c:v>
                </c:pt>
                <c:pt idx="297">
                  <c:v>2565.3000000000002</c:v>
                </c:pt>
                <c:pt idx="298">
                  <c:v>2565.1999999999998</c:v>
                </c:pt>
                <c:pt idx="299">
                  <c:v>2565.1999999999998</c:v>
                </c:pt>
                <c:pt idx="300">
                  <c:v>2565.1</c:v>
                </c:pt>
                <c:pt idx="301">
                  <c:v>2565.1</c:v>
                </c:pt>
                <c:pt idx="302">
                  <c:v>2565</c:v>
                </c:pt>
                <c:pt idx="303">
                  <c:v>2565</c:v>
                </c:pt>
                <c:pt idx="304">
                  <c:v>2565</c:v>
                </c:pt>
                <c:pt idx="305">
                  <c:v>2564.9</c:v>
                </c:pt>
                <c:pt idx="306">
                  <c:v>2564.9</c:v>
                </c:pt>
                <c:pt idx="307">
                  <c:v>2564.8000000000002</c:v>
                </c:pt>
                <c:pt idx="308">
                  <c:v>2564.8000000000002</c:v>
                </c:pt>
                <c:pt idx="309">
                  <c:v>2564.6999999999998</c:v>
                </c:pt>
                <c:pt idx="310">
                  <c:v>2564.6999999999998</c:v>
                </c:pt>
                <c:pt idx="311">
                  <c:v>2564.6999999999998</c:v>
                </c:pt>
                <c:pt idx="312">
                  <c:v>2564.6</c:v>
                </c:pt>
                <c:pt idx="313">
                  <c:v>2564.6</c:v>
                </c:pt>
                <c:pt idx="314">
                  <c:v>2564.5</c:v>
                </c:pt>
                <c:pt idx="315">
                  <c:v>2564.5</c:v>
                </c:pt>
                <c:pt idx="316">
                  <c:v>2564.4</c:v>
                </c:pt>
                <c:pt idx="317">
                  <c:v>2564.4</c:v>
                </c:pt>
                <c:pt idx="318">
                  <c:v>2564.3000000000002</c:v>
                </c:pt>
                <c:pt idx="319">
                  <c:v>2564.3000000000002</c:v>
                </c:pt>
                <c:pt idx="320">
                  <c:v>2564.1999999999998</c:v>
                </c:pt>
                <c:pt idx="321">
                  <c:v>2564.1999999999998</c:v>
                </c:pt>
                <c:pt idx="322">
                  <c:v>2564.1</c:v>
                </c:pt>
                <c:pt idx="323">
                  <c:v>2564.1</c:v>
                </c:pt>
                <c:pt idx="324">
                  <c:v>2564</c:v>
                </c:pt>
                <c:pt idx="325">
                  <c:v>2564</c:v>
                </c:pt>
                <c:pt idx="326">
                  <c:v>2564</c:v>
                </c:pt>
                <c:pt idx="327">
                  <c:v>2563.9</c:v>
                </c:pt>
                <c:pt idx="328">
                  <c:v>2563.9</c:v>
                </c:pt>
                <c:pt idx="329">
                  <c:v>2563.8000000000002</c:v>
                </c:pt>
                <c:pt idx="330">
                  <c:v>2563.8000000000002</c:v>
                </c:pt>
                <c:pt idx="331">
                  <c:v>2563.6999999999998</c:v>
                </c:pt>
                <c:pt idx="332">
                  <c:v>2563.6999999999998</c:v>
                </c:pt>
                <c:pt idx="333">
                  <c:v>2563.6</c:v>
                </c:pt>
                <c:pt idx="334">
                  <c:v>2563.6</c:v>
                </c:pt>
                <c:pt idx="335">
                  <c:v>2563.5</c:v>
                </c:pt>
                <c:pt idx="336">
                  <c:v>2563.5</c:v>
                </c:pt>
                <c:pt idx="337">
                  <c:v>2563.4</c:v>
                </c:pt>
                <c:pt idx="338">
                  <c:v>2563.4</c:v>
                </c:pt>
                <c:pt idx="339">
                  <c:v>2563.3000000000002</c:v>
                </c:pt>
                <c:pt idx="340">
                  <c:v>2563.3000000000002</c:v>
                </c:pt>
                <c:pt idx="341">
                  <c:v>2563.1999999999998</c:v>
                </c:pt>
                <c:pt idx="342">
                  <c:v>2563.1999999999998</c:v>
                </c:pt>
                <c:pt idx="343">
                  <c:v>2563.1</c:v>
                </c:pt>
                <c:pt idx="344">
                  <c:v>2563.1</c:v>
                </c:pt>
                <c:pt idx="345">
                  <c:v>2563.1</c:v>
                </c:pt>
                <c:pt idx="346">
                  <c:v>2563</c:v>
                </c:pt>
                <c:pt idx="347">
                  <c:v>2563</c:v>
                </c:pt>
                <c:pt idx="348">
                  <c:v>2562.9</c:v>
                </c:pt>
                <c:pt idx="349">
                  <c:v>2562.9</c:v>
                </c:pt>
                <c:pt idx="350">
                  <c:v>2562.8000000000002</c:v>
                </c:pt>
                <c:pt idx="351">
                  <c:v>2562.8000000000002</c:v>
                </c:pt>
                <c:pt idx="352">
                  <c:v>2562.6999999999998</c:v>
                </c:pt>
                <c:pt idx="353">
                  <c:v>2562.6999999999998</c:v>
                </c:pt>
                <c:pt idx="354">
                  <c:v>2562.6</c:v>
                </c:pt>
                <c:pt idx="355">
                  <c:v>2562.6</c:v>
                </c:pt>
                <c:pt idx="356">
                  <c:v>2562.5</c:v>
                </c:pt>
                <c:pt idx="357">
                  <c:v>2562.5</c:v>
                </c:pt>
                <c:pt idx="358">
                  <c:v>2562.4</c:v>
                </c:pt>
                <c:pt idx="359">
                  <c:v>2562.4</c:v>
                </c:pt>
                <c:pt idx="360">
                  <c:v>2562.3000000000002</c:v>
                </c:pt>
                <c:pt idx="361">
                  <c:v>2562.3000000000002</c:v>
                </c:pt>
                <c:pt idx="362">
                  <c:v>2562.1999999999998</c:v>
                </c:pt>
                <c:pt idx="363">
                  <c:v>2562.1999999999998</c:v>
                </c:pt>
                <c:pt idx="364">
                  <c:v>2562.1</c:v>
                </c:pt>
                <c:pt idx="365">
                  <c:v>2562.1</c:v>
                </c:pt>
                <c:pt idx="366">
                  <c:v>2562.1</c:v>
                </c:pt>
                <c:pt idx="367">
                  <c:v>2562</c:v>
                </c:pt>
                <c:pt idx="368">
                  <c:v>2562</c:v>
                </c:pt>
                <c:pt idx="369">
                  <c:v>2561.9</c:v>
                </c:pt>
                <c:pt idx="370">
                  <c:v>2561.9</c:v>
                </c:pt>
                <c:pt idx="371">
                  <c:v>2561.8000000000002</c:v>
                </c:pt>
                <c:pt idx="372">
                  <c:v>2561.8000000000002</c:v>
                </c:pt>
                <c:pt idx="373">
                  <c:v>2561.6999999999998</c:v>
                </c:pt>
                <c:pt idx="374">
                  <c:v>2561.6999999999998</c:v>
                </c:pt>
                <c:pt idx="375">
                  <c:v>2561.6</c:v>
                </c:pt>
                <c:pt idx="376">
                  <c:v>2561.6</c:v>
                </c:pt>
                <c:pt idx="377">
                  <c:v>2561.5</c:v>
                </c:pt>
                <c:pt idx="378">
                  <c:v>2561.5</c:v>
                </c:pt>
                <c:pt idx="379">
                  <c:v>2561.4</c:v>
                </c:pt>
                <c:pt idx="380">
                  <c:v>2561.4</c:v>
                </c:pt>
                <c:pt idx="381">
                  <c:v>2561.3000000000002</c:v>
                </c:pt>
                <c:pt idx="382">
                  <c:v>2561.3000000000002</c:v>
                </c:pt>
                <c:pt idx="383">
                  <c:v>2561.1999999999998</c:v>
                </c:pt>
                <c:pt idx="384">
                  <c:v>2561.1999999999998</c:v>
                </c:pt>
                <c:pt idx="385">
                  <c:v>2561.1</c:v>
                </c:pt>
                <c:pt idx="386">
                  <c:v>2561.1</c:v>
                </c:pt>
                <c:pt idx="387">
                  <c:v>2561.1</c:v>
                </c:pt>
                <c:pt idx="388">
                  <c:v>2561</c:v>
                </c:pt>
                <c:pt idx="389">
                  <c:v>2561</c:v>
                </c:pt>
                <c:pt idx="390">
                  <c:v>2560.9</c:v>
                </c:pt>
                <c:pt idx="391">
                  <c:v>2560.9</c:v>
                </c:pt>
                <c:pt idx="392">
                  <c:v>2560.8000000000002</c:v>
                </c:pt>
                <c:pt idx="393">
                  <c:v>2560.8000000000002</c:v>
                </c:pt>
                <c:pt idx="394">
                  <c:v>2560.6999999999998</c:v>
                </c:pt>
                <c:pt idx="395">
                  <c:v>2560.6999999999998</c:v>
                </c:pt>
                <c:pt idx="396">
                  <c:v>2560.6</c:v>
                </c:pt>
                <c:pt idx="397">
                  <c:v>2560.6</c:v>
                </c:pt>
                <c:pt idx="398">
                  <c:v>2560.5</c:v>
                </c:pt>
                <c:pt idx="399">
                  <c:v>2560.5</c:v>
                </c:pt>
                <c:pt idx="400">
                  <c:v>2560.5</c:v>
                </c:pt>
                <c:pt idx="401">
                  <c:v>2560.4</c:v>
                </c:pt>
                <c:pt idx="402">
                  <c:v>2560.4</c:v>
                </c:pt>
                <c:pt idx="403">
                  <c:v>2560.3000000000002</c:v>
                </c:pt>
                <c:pt idx="404">
                  <c:v>2560.3000000000002</c:v>
                </c:pt>
                <c:pt idx="405">
                  <c:v>2560.1999999999998</c:v>
                </c:pt>
                <c:pt idx="406">
                  <c:v>2560.1999999999998</c:v>
                </c:pt>
                <c:pt idx="407">
                  <c:v>2560.1999999999998</c:v>
                </c:pt>
                <c:pt idx="408">
                  <c:v>2560.1</c:v>
                </c:pt>
                <c:pt idx="409">
                  <c:v>2560.1</c:v>
                </c:pt>
                <c:pt idx="410">
                  <c:v>2560</c:v>
                </c:pt>
                <c:pt idx="411">
                  <c:v>2560</c:v>
                </c:pt>
                <c:pt idx="412">
                  <c:v>2560</c:v>
                </c:pt>
                <c:pt idx="413">
                  <c:v>2559.9</c:v>
                </c:pt>
                <c:pt idx="414">
                  <c:v>2559.9</c:v>
                </c:pt>
                <c:pt idx="415">
                  <c:v>2559.8000000000002</c:v>
                </c:pt>
                <c:pt idx="416">
                  <c:v>2559.8000000000002</c:v>
                </c:pt>
                <c:pt idx="417">
                  <c:v>2559.8000000000002</c:v>
                </c:pt>
                <c:pt idx="418">
                  <c:v>2559.6999999999998</c:v>
                </c:pt>
                <c:pt idx="419">
                  <c:v>2559.6999999999998</c:v>
                </c:pt>
                <c:pt idx="420">
                  <c:v>2559.6</c:v>
                </c:pt>
                <c:pt idx="421">
                  <c:v>2559.6</c:v>
                </c:pt>
                <c:pt idx="422">
                  <c:v>2559.6</c:v>
                </c:pt>
                <c:pt idx="423">
                  <c:v>2559.5</c:v>
                </c:pt>
                <c:pt idx="424">
                  <c:v>2559.5</c:v>
                </c:pt>
                <c:pt idx="425">
                  <c:v>2559.4</c:v>
                </c:pt>
                <c:pt idx="426">
                  <c:v>2559.4</c:v>
                </c:pt>
                <c:pt idx="427">
                  <c:v>2559.4</c:v>
                </c:pt>
                <c:pt idx="428">
                  <c:v>2559.3000000000002</c:v>
                </c:pt>
                <c:pt idx="429">
                  <c:v>2559.3000000000002</c:v>
                </c:pt>
                <c:pt idx="430">
                  <c:v>2559.1999999999998</c:v>
                </c:pt>
                <c:pt idx="431">
                  <c:v>2559.1999999999998</c:v>
                </c:pt>
                <c:pt idx="432">
                  <c:v>2559.1999999999998</c:v>
                </c:pt>
                <c:pt idx="433">
                  <c:v>2559.1</c:v>
                </c:pt>
                <c:pt idx="434">
                  <c:v>2559.1</c:v>
                </c:pt>
                <c:pt idx="435">
                  <c:v>2559.1</c:v>
                </c:pt>
                <c:pt idx="436">
                  <c:v>2559</c:v>
                </c:pt>
                <c:pt idx="437">
                  <c:v>2559</c:v>
                </c:pt>
                <c:pt idx="438">
                  <c:v>2559</c:v>
                </c:pt>
                <c:pt idx="439">
                  <c:v>2558.9</c:v>
                </c:pt>
                <c:pt idx="440">
                  <c:v>2558.9</c:v>
                </c:pt>
                <c:pt idx="441">
                  <c:v>2558.9</c:v>
                </c:pt>
                <c:pt idx="442">
                  <c:v>2558.8000000000002</c:v>
                </c:pt>
                <c:pt idx="443">
                  <c:v>2558.8000000000002</c:v>
                </c:pt>
                <c:pt idx="444">
                  <c:v>2558.6999999999998</c:v>
                </c:pt>
                <c:pt idx="445">
                  <c:v>2558.6999999999998</c:v>
                </c:pt>
                <c:pt idx="446">
                  <c:v>2558.6999999999998</c:v>
                </c:pt>
                <c:pt idx="447">
                  <c:v>2558.6</c:v>
                </c:pt>
                <c:pt idx="448">
                  <c:v>2558.6</c:v>
                </c:pt>
                <c:pt idx="449">
                  <c:v>2558.6</c:v>
                </c:pt>
                <c:pt idx="450">
                  <c:v>2558.5</c:v>
                </c:pt>
                <c:pt idx="451">
                  <c:v>2558.5</c:v>
                </c:pt>
                <c:pt idx="452">
                  <c:v>2558.5</c:v>
                </c:pt>
                <c:pt idx="453">
                  <c:v>2558.4</c:v>
                </c:pt>
                <c:pt idx="454">
                  <c:v>2558.4</c:v>
                </c:pt>
                <c:pt idx="455">
                  <c:v>2558.4</c:v>
                </c:pt>
                <c:pt idx="456">
                  <c:v>2558.3000000000002</c:v>
                </c:pt>
                <c:pt idx="457">
                  <c:v>2558.3000000000002</c:v>
                </c:pt>
                <c:pt idx="458">
                  <c:v>2558.3000000000002</c:v>
                </c:pt>
                <c:pt idx="459">
                  <c:v>2558.1999999999998</c:v>
                </c:pt>
                <c:pt idx="460">
                  <c:v>2558.1999999999998</c:v>
                </c:pt>
                <c:pt idx="461">
                  <c:v>2558.1999999999998</c:v>
                </c:pt>
                <c:pt idx="462">
                  <c:v>2558.1</c:v>
                </c:pt>
                <c:pt idx="463">
                  <c:v>2558.1</c:v>
                </c:pt>
                <c:pt idx="464">
                  <c:v>2558.1</c:v>
                </c:pt>
                <c:pt idx="465">
                  <c:v>2558</c:v>
                </c:pt>
                <c:pt idx="466">
                  <c:v>2558</c:v>
                </c:pt>
                <c:pt idx="467">
                  <c:v>2558</c:v>
                </c:pt>
                <c:pt idx="468">
                  <c:v>2557.9</c:v>
                </c:pt>
                <c:pt idx="469">
                  <c:v>2557.9</c:v>
                </c:pt>
                <c:pt idx="470">
                  <c:v>2557.9</c:v>
                </c:pt>
                <c:pt idx="471">
                  <c:v>2557.8000000000002</c:v>
                </c:pt>
                <c:pt idx="472">
                  <c:v>2557.8000000000002</c:v>
                </c:pt>
                <c:pt idx="473">
                  <c:v>2557.8000000000002</c:v>
                </c:pt>
                <c:pt idx="474">
                  <c:v>2557.8000000000002</c:v>
                </c:pt>
                <c:pt idx="475">
                  <c:v>2557.6999999999998</c:v>
                </c:pt>
                <c:pt idx="476">
                  <c:v>2557.6999999999998</c:v>
                </c:pt>
                <c:pt idx="477">
                  <c:v>2557.6999999999998</c:v>
                </c:pt>
                <c:pt idx="478">
                  <c:v>2557.6</c:v>
                </c:pt>
                <c:pt idx="479">
                  <c:v>2557.6</c:v>
                </c:pt>
                <c:pt idx="480">
                  <c:v>2557.6</c:v>
                </c:pt>
                <c:pt idx="481">
                  <c:v>2557.5</c:v>
                </c:pt>
                <c:pt idx="482">
                  <c:v>2557.5</c:v>
                </c:pt>
                <c:pt idx="483">
                  <c:v>2557.5</c:v>
                </c:pt>
                <c:pt idx="484">
                  <c:v>2557.5</c:v>
                </c:pt>
                <c:pt idx="485">
                  <c:v>2557.4</c:v>
                </c:pt>
                <c:pt idx="486">
                  <c:v>2557.4</c:v>
                </c:pt>
                <c:pt idx="487">
                  <c:v>2557.4</c:v>
                </c:pt>
                <c:pt idx="488">
                  <c:v>2557.3000000000002</c:v>
                </c:pt>
                <c:pt idx="489">
                  <c:v>2557.3000000000002</c:v>
                </c:pt>
                <c:pt idx="490">
                  <c:v>2557.3000000000002</c:v>
                </c:pt>
                <c:pt idx="491">
                  <c:v>2557.3000000000002</c:v>
                </c:pt>
                <c:pt idx="492">
                  <c:v>2557.1999999999998</c:v>
                </c:pt>
                <c:pt idx="493">
                  <c:v>2557.1999999999998</c:v>
                </c:pt>
                <c:pt idx="494">
                  <c:v>2557.1999999999998</c:v>
                </c:pt>
                <c:pt idx="495">
                  <c:v>2557.1999999999998</c:v>
                </c:pt>
                <c:pt idx="496">
                  <c:v>2557.1</c:v>
                </c:pt>
                <c:pt idx="497">
                  <c:v>2557.1</c:v>
                </c:pt>
                <c:pt idx="498">
                  <c:v>2557.1</c:v>
                </c:pt>
                <c:pt idx="499">
                  <c:v>2557.1</c:v>
                </c:pt>
                <c:pt idx="500">
                  <c:v>2557</c:v>
                </c:pt>
                <c:pt idx="501">
                  <c:v>2557</c:v>
                </c:pt>
                <c:pt idx="502">
                  <c:v>2557</c:v>
                </c:pt>
                <c:pt idx="503">
                  <c:v>2557</c:v>
                </c:pt>
                <c:pt idx="504">
                  <c:v>2556.9</c:v>
                </c:pt>
                <c:pt idx="505">
                  <c:v>2556.9</c:v>
                </c:pt>
                <c:pt idx="506">
                  <c:v>2556.9</c:v>
                </c:pt>
                <c:pt idx="507">
                  <c:v>2556.9</c:v>
                </c:pt>
                <c:pt idx="508">
                  <c:v>2556.8000000000002</c:v>
                </c:pt>
                <c:pt idx="509">
                  <c:v>2556.8000000000002</c:v>
                </c:pt>
                <c:pt idx="510">
                  <c:v>2556.8000000000002</c:v>
                </c:pt>
                <c:pt idx="511">
                  <c:v>2556.8000000000002</c:v>
                </c:pt>
                <c:pt idx="512">
                  <c:v>2556.6999999999998</c:v>
                </c:pt>
                <c:pt idx="513">
                  <c:v>2556.6999999999998</c:v>
                </c:pt>
                <c:pt idx="514">
                  <c:v>2556.6999999999998</c:v>
                </c:pt>
                <c:pt idx="515">
                  <c:v>2556.6999999999998</c:v>
                </c:pt>
                <c:pt idx="516">
                  <c:v>2556.6</c:v>
                </c:pt>
                <c:pt idx="517">
                  <c:v>2556.6</c:v>
                </c:pt>
                <c:pt idx="518">
                  <c:v>2556.6</c:v>
                </c:pt>
                <c:pt idx="519">
                  <c:v>2556.6</c:v>
                </c:pt>
                <c:pt idx="520">
                  <c:v>2556.6</c:v>
                </c:pt>
                <c:pt idx="521">
                  <c:v>2556.5</c:v>
                </c:pt>
                <c:pt idx="522">
                  <c:v>2556.5</c:v>
                </c:pt>
                <c:pt idx="523">
                  <c:v>2556.5</c:v>
                </c:pt>
                <c:pt idx="524">
                  <c:v>2556.5</c:v>
                </c:pt>
                <c:pt idx="525">
                  <c:v>2556.5</c:v>
                </c:pt>
                <c:pt idx="526">
                  <c:v>2556.4</c:v>
                </c:pt>
                <c:pt idx="527">
                  <c:v>2556.4</c:v>
                </c:pt>
                <c:pt idx="528">
                  <c:v>2556.4</c:v>
                </c:pt>
                <c:pt idx="529">
                  <c:v>2556.4</c:v>
                </c:pt>
                <c:pt idx="530">
                  <c:v>2556.4</c:v>
                </c:pt>
                <c:pt idx="531">
                  <c:v>2556.3000000000002</c:v>
                </c:pt>
                <c:pt idx="532">
                  <c:v>2556.3000000000002</c:v>
                </c:pt>
                <c:pt idx="533">
                  <c:v>2556.3000000000002</c:v>
                </c:pt>
                <c:pt idx="534">
                  <c:v>2556.3000000000002</c:v>
                </c:pt>
                <c:pt idx="535">
                  <c:v>2556.3000000000002</c:v>
                </c:pt>
                <c:pt idx="536">
                  <c:v>2556.1999999999998</c:v>
                </c:pt>
                <c:pt idx="537">
                  <c:v>2556.1999999999998</c:v>
                </c:pt>
                <c:pt idx="538">
                  <c:v>2556.1999999999998</c:v>
                </c:pt>
                <c:pt idx="539">
                  <c:v>2556.1999999999998</c:v>
                </c:pt>
                <c:pt idx="540">
                  <c:v>2556.1999999999998</c:v>
                </c:pt>
                <c:pt idx="541">
                  <c:v>2556.1</c:v>
                </c:pt>
                <c:pt idx="542">
                  <c:v>2556.1</c:v>
                </c:pt>
                <c:pt idx="543">
                  <c:v>2556.1</c:v>
                </c:pt>
                <c:pt idx="544">
                  <c:v>2556.1</c:v>
                </c:pt>
                <c:pt idx="545">
                  <c:v>2556.1</c:v>
                </c:pt>
                <c:pt idx="546">
                  <c:v>2556</c:v>
                </c:pt>
                <c:pt idx="547">
                  <c:v>2556</c:v>
                </c:pt>
                <c:pt idx="548">
                  <c:v>2556</c:v>
                </c:pt>
                <c:pt idx="549">
                  <c:v>2556</c:v>
                </c:pt>
                <c:pt idx="550">
                  <c:v>2556</c:v>
                </c:pt>
                <c:pt idx="551">
                  <c:v>2555.9</c:v>
                </c:pt>
                <c:pt idx="552">
                  <c:v>2555.9</c:v>
                </c:pt>
                <c:pt idx="553">
                  <c:v>2555.9</c:v>
                </c:pt>
                <c:pt idx="554">
                  <c:v>2555.9</c:v>
                </c:pt>
                <c:pt idx="555">
                  <c:v>2555.9</c:v>
                </c:pt>
                <c:pt idx="556">
                  <c:v>2555.8000000000002</c:v>
                </c:pt>
                <c:pt idx="557">
                  <c:v>2555.8000000000002</c:v>
                </c:pt>
                <c:pt idx="558">
                  <c:v>2555.8000000000002</c:v>
                </c:pt>
                <c:pt idx="559">
                  <c:v>2555.8000000000002</c:v>
                </c:pt>
                <c:pt idx="560">
                  <c:v>2555.8000000000002</c:v>
                </c:pt>
                <c:pt idx="561">
                  <c:v>2555.8000000000002</c:v>
                </c:pt>
                <c:pt idx="562">
                  <c:v>2555.6999999999998</c:v>
                </c:pt>
                <c:pt idx="563">
                  <c:v>2555.6999999999998</c:v>
                </c:pt>
                <c:pt idx="564">
                  <c:v>2555.6999999999998</c:v>
                </c:pt>
                <c:pt idx="565">
                  <c:v>2555.6999999999998</c:v>
                </c:pt>
                <c:pt idx="566">
                  <c:v>2555.6999999999998</c:v>
                </c:pt>
                <c:pt idx="567">
                  <c:v>2555.6999999999998</c:v>
                </c:pt>
                <c:pt idx="568">
                  <c:v>2555.6</c:v>
                </c:pt>
                <c:pt idx="569">
                  <c:v>2555.6</c:v>
                </c:pt>
                <c:pt idx="570">
                  <c:v>2555.6</c:v>
                </c:pt>
                <c:pt idx="571">
                  <c:v>2555.6</c:v>
                </c:pt>
                <c:pt idx="572">
                  <c:v>2555.6</c:v>
                </c:pt>
                <c:pt idx="573">
                  <c:v>2555.6</c:v>
                </c:pt>
                <c:pt idx="574">
                  <c:v>2555.5</c:v>
                </c:pt>
                <c:pt idx="575">
                  <c:v>2555.5</c:v>
                </c:pt>
                <c:pt idx="576">
                  <c:v>2555.5</c:v>
                </c:pt>
                <c:pt idx="577">
                  <c:v>2555.5</c:v>
                </c:pt>
                <c:pt idx="578">
                  <c:v>2555.5</c:v>
                </c:pt>
                <c:pt idx="579">
                  <c:v>2555.5</c:v>
                </c:pt>
                <c:pt idx="580">
                  <c:v>2555.4</c:v>
                </c:pt>
                <c:pt idx="581">
                  <c:v>2555.4</c:v>
                </c:pt>
                <c:pt idx="582">
                  <c:v>2555.4</c:v>
                </c:pt>
                <c:pt idx="583">
                  <c:v>2555.4</c:v>
                </c:pt>
                <c:pt idx="584">
                  <c:v>2555.4</c:v>
                </c:pt>
                <c:pt idx="585">
                  <c:v>2555.4</c:v>
                </c:pt>
                <c:pt idx="586">
                  <c:v>2555.3000000000002</c:v>
                </c:pt>
                <c:pt idx="587">
                  <c:v>2555.3000000000002</c:v>
                </c:pt>
                <c:pt idx="588">
                  <c:v>2555.3000000000002</c:v>
                </c:pt>
                <c:pt idx="589">
                  <c:v>2555.3000000000002</c:v>
                </c:pt>
                <c:pt idx="590">
                  <c:v>2555.3000000000002</c:v>
                </c:pt>
                <c:pt idx="591">
                  <c:v>2555.3000000000002</c:v>
                </c:pt>
                <c:pt idx="592">
                  <c:v>2555.3000000000002</c:v>
                </c:pt>
                <c:pt idx="593">
                  <c:v>2555.1999999999998</c:v>
                </c:pt>
                <c:pt idx="594">
                  <c:v>2555.1999999999998</c:v>
                </c:pt>
                <c:pt idx="595">
                  <c:v>2555.1999999999998</c:v>
                </c:pt>
                <c:pt idx="596" formatCode="#,##0">
                  <c:v>2555.1999999999998</c:v>
                </c:pt>
                <c:pt idx="597" formatCode="#,##0">
                  <c:v>2555.1999999999998</c:v>
                </c:pt>
                <c:pt idx="598" formatCode="#,##0">
                  <c:v>2555.1999999999998</c:v>
                </c:pt>
                <c:pt idx="599" formatCode="#,##0">
                  <c:v>2555.1999999999998</c:v>
                </c:pt>
                <c:pt idx="600" formatCode="#,##0">
                  <c:v>2555.1</c:v>
                </c:pt>
                <c:pt idx="601" formatCode="#,##0">
                  <c:v>2555.1</c:v>
                </c:pt>
                <c:pt idx="602" formatCode="#,##0">
                  <c:v>2555.1</c:v>
                </c:pt>
                <c:pt idx="603" formatCode="#,##0">
                  <c:v>2555.1</c:v>
                </c:pt>
                <c:pt idx="604" formatCode="#,##0">
                  <c:v>2555.1</c:v>
                </c:pt>
                <c:pt idx="605" formatCode="#,##0">
                  <c:v>2555.1</c:v>
                </c:pt>
                <c:pt idx="606" formatCode="#,##0">
                  <c:v>2555.1</c:v>
                </c:pt>
                <c:pt idx="607" formatCode="#,##0">
                  <c:v>2555</c:v>
                </c:pt>
                <c:pt idx="608" formatCode="#,##0">
                  <c:v>2555</c:v>
                </c:pt>
                <c:pt idx="609" formatCode="#,##0">
                  <c:v>2555</c:v>
                </c:pt>
                <c:pt idx="610" formatCode="#,##0">
                  <c:v>2555</c:v>
                </c:pt>
                <c:pt idx="611" formatCode="#,##0">
                  <c:v>2555</c:v>
                </c:pt>
                <c:pt idx="612" formatCode="#,##0">
                  <c:v>2555</c:v>
                </c:pt>
                <c:pt idx="613" formatCode="#,##0">
                  <c:v>2555</c:v>
                </c:pt>
                <c:pt idx="614" formatCode="#,##0">
                  <c:v>2555</c:v>
                </c:pt>
                <c:pt idx="615" formatCode="#,##0">
                  <c:v>2554.9</c:v>
                </c:pt>
                <c:pt idx="616" formatCode="#,##0">
                  <c:v>2554.9</c:v>
                </c:pt>
                <c:pt idx="617" formatCode="#,##0">
                  <c:v>2554.9</c:v>
                </c:pt>
                <c:pt idx="618" formatCode="#,##0">
                  <c:v>2554.9</c:v>
                </c:pt>
                <c:pt idx="619" formatCode="#,##0">
                  <c:v>2554.9</c:v>
                </c:pt>
                <c:pt idx="620" formatCode="#,##0">
                  <c:v>2554.9</c:v>
                </c:pt>
                <c:pt idx="621" formatCode="#,##0">
                  <c:v>2554.9</c:v>
                </c:pt>
                <c:pt idx="622" formatCode="#,##0">
                  <c:v>2554.8000000000002</c:v>
                </c:pt>
                <c:pt idx="623" formatCode="#,##0">
                  <c:v>2554.8000000000002</c:v>
                </c:pt>
                <c:pt idx="624" formatCode="#,##0">
                  <c:v>2554.8000000000002</c:v>
                </c:pt>
                <c:pt idx="625" formatCode="#,##0">
                  <c:v>2554.8000000000002</c:v>
                </c:pt>
                <c:pt idx="626" formatCode="#,##0">
                  <c:v>2554.8000000000002</c:v>
                </c:pt>
                <c:pt idx="627" formatCode="#,##0">
                  <c:v>2554.8000000000002</c:v>
                </c:pt>
                <c:pt idx="628" formatCode="#,##0">
                  <c:v>2554.8000000000002</c:v>
                </c:pt>
                <c:pt idx="629" formatCode="#,##0">
                  <c:v>2554.8000000000002</c:v>
                </c:pt>
                <c:pt idx="630" formatCode="#,##0">
                  <c:v>2554.6999999999998</c:v>
                </c:pt>
                <c:pt idx="631" formatCode="#,##0">
                  <c:v>2554.6999999999998</c:v>
                </c:pt>
                <c:pt idx="632" formatCode="#,##0">
                  <c:v>2554.6999999999998</c:v>
                </c:pt>
                <c:pt idx="633" formatCode="#,##0">
                  <c:v>2554.6999999999998</c:v>
                </c:pt>
                <c:pt idx="634" formatCode="#,##0">
                  <c:v>2554.6999999999998</c:v>
                </c:pt>
                <c:pt idx="635" formatCode="#,##0">
                  <c:v>2554.6999999999998</c:v>
                </c:pt>
                <c:pt idx="636" formatCode="#,##0">
                  <c:v>2554.6999999999998</c:v>
                </c:pt>
                <c:pt idx="637" formatCode="#,##0">
                  <c:v>2554.6999999999998</c:v>
                </c:pt>
                <c:pt idx="638" formatCode="#,##0">
                  <c:v>2554.6</c:v>
                </c:pt>
                <c:pt idx="639" formatCode="#,##0">
                  <c:v>2554.6</c:v>
                </c:pt>
                <c:pt idx="640" formatCode="#,##0">
                  <c:v>2554.6</c:v>
                </c:pt>
                <c:pt idx="641" formatCode="#,##0">
                  <c:v>2554.6</c:v>
                </c:pt>
                <c:pt idx="642" formatCode="#,##0">
                  <c:v>2554.6</c:v>
                </c:pt>
                <c:pt idx="643" formatCode="#,##0">
                  <c:v>2554.6</c:v>
                </c:pt>
                <c:pt idx="644" formatCode="#,##0">
                  <c:v>2554.6</c:v>
                </c:pt>
                <c:pt idx="645" formatCode="#,##0">
                  <c:v>2554.6</c:v>
                </c:pt>
                <c:pt idx="646" formatCode="#,##0">
                  <c:v>2554.5</c:v>
                </c:pt>
                <c:pt idx="647" formatCode="#,##0">
                  <c:v>2554.5</c:v>
                </c:pt>
                <c:pt idx="648" formatCode="#,##0">
                  <c:v>2554.5</c:v>
                </c:pt>
                <c:pt idx="649" formatCode="#,##0">
                  <c:v>2554.5</c:v>
                </c:pt>
                <c:pt idx="650" formatCode="#,##0">
                  <c:v>2554.5</c:v>
                </c:pt>
                <c:pt idx="651" formatCode="#,##0">
                  <c:v>2554.5</c:v>
                </c:pt>
                <c:pt idx="652" formatCode="#,##0">
                  <c:v>2554.5</c:v>
                </c:pt>
                <c:pt idx="653" formatCode="#,##0">
                  <c:v>2554.5</c:v>
                </c:pt>
                <c:pt idx="654" formatCode="#,##0">
                  <c:v>2554.5</c:v>
                </c:pt>
                <c:pt idx="655" formatCode="#,##0">
                  <c:v>2554.4</c:v>
                </c:pt>
                <c:pt idx="656" formatCode="#,##0">
                  <c:v>2554.4</c:v>
                </c:pt>
                <c:pt idx="657" formatCode="#,##0">
                  <c:v>2554.4</c:v>
                </c:pt>
                <c:pt idx="658" formatCode="#,##0">
                  <c:v>2554.4</c:v>
                </c:pt>
                <c:pt idx="659" formatCode="#,##0">
                  <c:v>2554.4</c:v>
                </c:pt>
                <c:pt idx="660" formatCode="#,##0">
                  <c:v>2554.4</c:v>
                </c:pt>
                <c:pt idx="661" formatCode="#,##0">
                  <c:v>2554.4</c:v>
                </c:pt>
                <c:pt idx="662" formatCode="#,##0">
                  <c:v>2554.4</c:v>
                </c:pt>
                <c:pt idx="663" formatCode="#,##0">
                  <c:v>2554.4</c:v>
                </c:pt>
                <c:pt idx="664" formatCode="#,##0">
                  <c:v>2554.3000000000002</c:v>
                </c:pt>
                <c:pt idx="665" formatCode="#,##0">
                  <c:v>2554.3000000000002</c:v>
                </c:pt>
                <c:pt idx="666" formatCode="#,##0">
                  <c:v>2554.3000000000002</c:v>
                </c:pt>
                <c:pt idx="667" formatCode="#,##0">
                  <c:v>2554.3000000000002</c:v>
                </c:pt>
                <c:pt idx="668" formatCode="#,##0">
                  <c:v>2554.3000000000002</c:v>
                </c:pt>
                <c:pt idx="669" formatCode="#,##0">
                  <c:v>2554.3000000000002</c:v>
                </c:pt>
                <c:pt idx="670" formatCode="#,##0">
                  <c:v>2554.3000000000002</c:v>
                </c:pt>
                <c:pt idx="671" formatCode="#,##0">
                  <c:v>2554.3000000000002</c:v>
                </c:pt>
                <c:pt idx="672" formatCode="#,##0">
                  <c:v>2554.3000000000002</c:v>
                </c:pt>
                <c:pt idx="673" formatCode="#,##0">
                  <c:v>2554.1999999999998</c:v>
                </c:pt>
                <c:pt idx="674" formatCode="#,##0">
                  <c:v>2554.1999999999998</c:v>
                </c:pt>
                <c:pt idx="675" formatCode="#,##0">
                  <c:v>2554.1999999999998</c:v>
                </c:pt>
                <c:pt idx="676" formatCode="#,##0">
                  <c:v>2554.1999999999998</c:v>
                </c:pt>
                <c:pt idx="677" formatCode="#,##0">
                  <c:v>2554.1999999999998</c:v>
                </c:pt>
                <c:pt idx="678" formatCode="#,##0">
                  <c:v>2554.1999999999998</c:v>
                </c:pt>
                <c:pt idx="679" formatCode="#,##0">
                  <c:v>2554.1999999999998</c:v>
                </c:pt>
                <c:pt idx="680" formatCode="#,##0">
                  <c:v>2554.1999999999998</c:v>
                </c:pt>
                <c:pt idx="681" formatCode="#,##0">
                  <c:v>2554.1999999999998</c:v>
                </c:pt>
                <c:pt idx="682" formatCode="#,##0">
                  <c:v>2554.1</c:v>
                </c:pt>
                <c:pt idx="683" formatCode="#,##0">
                  <c:v>2554.1</c:v>
                </c:pt>
                <c:pt idx="684" formatCode="#,##0">
                  <c:v>2554.1</c:v>
                </c:pt>
                <c:pt idx="685" formatCode="#,##0">
                  <c:v>2554.1</c:v>
                </c:pt>
                <c:pt idx="686" formatCode="#,##0">
                  <c:v>2554.1</c:v>
                </c:pt>
                <c:pt idx="687" formatCode="#,##0">
                  <c:v>2554.1</c:v>
                </c:pt>
                <c:pt idx="688" formatCode="#,##0">
                  <c:v>2554.1</c:v>
                </c:pt>
                <c:pt idx="689" formatCode="#,##0">
                  <c:v>2554.1</c:v>
                </c:pt>
                <c:pt idx="690" formatCode="#,##0">
                  <c:v>2554.1</c:v>
                </c:pt>
                <c:pt idx="691" formatCode="#,##0">
                  <c:v>2554.1</c:v>
                </c:pt>
                <c:pt idx="692" formatCode="#,##0">
                  <c:v>2554</c:v>
                </c:pt>
                <c:pt idx="693" formatCode="#,##0">
                  <c:v>2554</c:v>
                </c:pt>
                <c:pt idx="694" formatCode="#,##0">
                  <c:v>2554</c:v>
                </c:pt>
                <c:pt idx="695" formatCode="#,##0">
                  <c:v>2554</c:v>
                </c:pt>
                <c:pt idx="696" formatCode="#,##0">
                  <c:v>2554</c:v>
                </c:pt>
                <c:pt idx="697" formatCode="#,##0">
                  <c:v>2554</c:v>
                </c:pt>
                <c:pt idx="698" formatCode="#,##0">
                  <c:v>2554</c:v>
                </c:pt>
                <c:pt idx="699" formatCode="#,##0">
                  <c:v>2554</c:v>
                </c:pt>
                <c:pt idx="700" formatCode="#,##0">
                  <c:v>2554</c:v>
                </c:pt>
                <c:pt idx="701" formatCode="#,##0">
                  <c:v>2554</c:v>
                </c:pt>
                <c:pt idx="702" formatCode="#,##0">
                  <c:v>2553.9</c:v>
                </c:pt>
                <c:pt idx="703" formatCode="#,##0">
                  <c:v>2553.9</c:v>
                </c:pt>
                <c:pt idx="704" formatCode="#,##0">
                  <c:v>2553.9</c:v>
                </c:pt>
                <c:pt idx="705" formatCode="#,##0">
                  <c:v>2553.9</c:v>
                </c:pt>
                <c:pt idx="706" formatCode="#,##0">
                  <c:v>2553.9</c:v>
                </c:pt>
                <c:pt idx="707" formatCode="#,##0">
                  <c:v>2553.9</c:v>
                </c:pt>
                <c:pt idx="708" formatCode="#,##0">
                  <c:v>2553.9</c:v>
                </c:pt>
                <c:pt idx="709" formatCode="#,##0">
                  <c:v>2553.9</c:v>
                </c:pt>
                <c:pt idx="710" formatCode="#,##0">
                  <c:v>2553.9</c:v>
                </c:pt>
                <c:pt idx="711" formatCode="#,##0">
                  <c:v>2553.9</c:v>
                </c:pt>
                <c:pt idx="712" formatCode="#,##0">
                  <c:v>2553.8000000000002</c:v>
                </c:pt>
                <c:pt idx="713" formatCode="#,##0">
                  <c:v>2553.8000000000002</c:v>
                </c:pt>
                <c:pt idx="714" formatCode="#,##0">
                  <c:v>2553.8000000000002</c:v>
                </c:pt>
                <c:pt idx="715" formatCode="#,##0">
                  <c:v>2553.8000000000002</c:v>
                </c:pt>
                <c:pt idx="716" formatCode="#,##0">
                  <c:v>2553.8000000000002</c:v>
                </c:pt>
                <c:pt idx="717" formatCode="#,##0">
                  <c:v>2553.8000000000002</c:v>
                </c:pt>
                <c:pt idx="718" formatCode="#,##0">
                  <c:v>2553.8000000000002</c:v>
                </c:pt>
                <c:pt idx="719" formatCode="#,##0">
                  <c:v>2553.8000000000002</c:v>
                </c:pt>
                <c:pt idx="720" formatCode="#,##0">
                  <c:v>2553.8000000000002</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2"/>
          <c:tx>
            <c:v>1 Percent Annual Chance</c:v>
          </c:tx>
          <c:spPr>
            <a:ln>
              <a:solidFill>
                <a:schemeClr val="tx1"/>
              </a:solidFill>
            </a:ln>
          </c:spPr>
          <c:marker>
            <c:symbol val="none"/>
          </c:marker>
          <c:xVal>
            <c:numRef>
              <c:f>Hydrograph_JD2_5!$B$3:$B$740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numCache>
            </c:numRef>
          </c:xVal>
          <c:yVal>
            <c:numRef>
              <c:f>Hydrograph_JD2_5!$F$3:$F$740</c:f>
              <c:numCache>
                <c:formatCode>#,##0.00</c:formatCode>
                <c:ptCount val="738"/>
                <c:pt idx="0">
                  <c:v>2549</c:v>
                </c:pt>
                <c:pt idx="1">
                  <c:v>2549</c:v>
                </c:pt>
                <c:pt idx="2">
                  <c:v>2549</c:v>
                </c:pt>
                <c:pt idx="3">
                  <c:v>2549</c:v>
                </c:pt>
                <c:pt idx="4">
                  <c:v>2549</c:v>
                </c:pt>
                <c:pt idx="5">
                  <c:v>2549</c:v>
                </c:pt>
                <c:pt idx="6">
                  <c:v>2549</c:v>
                </c:pt>
                <c:pt idx="7">
                  <c:v>2549</c:v>
                </c:pt>
                <c:pt idx="8">
                  <c:v>2549</c:v>
                </c:pt>
                <c:pt idx="9">
                  <c:v>2549</c:v>
                </c:pt>
                <c:pt idx="10">
                  <c:v>2549.1999999999998</c:v>
                </c:pt>
                <c:pt idx="11">
                  <c:v>2549.3000000000002</c:v>
                </c:pt>
                <c:pt idx="12">
                  <c:v>2549.6999999999998</c:v>
                </c:pt>
                <c:pt idx="13">
                  <c:v>2550.4</c:v>
                </c:pt>
                <c:pt idx="14">
                  <c:v>2550.9</c:v>
                </c:pt>
                <c:pt idx="15">
                  <c:v>2551.8000000000002</c:v>
                </c:pt>
                <c:pt idx="16">
                  <c:v>2552.6</c:v>
                </c:pt>
                <c:pt idx="17">
                  <c:v>2553.5</c:v>
                </c:pt>
                <c:pt idx="18">
                  <c:v>2554.1999999999998</c:v>
                </c:pt>
                <c:pt idx="19">
                  <c:v>2554.6999999999998</c:v>
                </c:pt>
                <c:pt idx="20">
                  <c:v>2556</c:v>
                </c:pt>
                <c:pt idx="21">
                  <c:v>2558.1</c:v>
                </c:pt>
                <c:pt idx="22">
                  <c:v>2559.4</c:v>
                </c:pt>
                <c:pt idx="23">
                  <c:v>2560.1</c:v>
                </c:pt>
                <c:pt idx="24">
                  <c:v>2560.5</c:v>
                </c:pt>
                <c:pt idx="25">
                  <c:v>2561</c:v>
                </c:pt>
                <c:pt idx="26">
                  <c:v>2561.6999999999998</c:v>
                </c:pt>
                <c:pt idx="27">
                  <c:v>2562.4</c:v>
                </c:pt>
                <c:pt idx="28">
                  <c:v>2562.8000000000002</c:v>
                </c:pt>
                <c:pt idx="29">
                  <c:v>2562.9</c:v>
                </c:pt>
                <c:pt idx="30">
                  <c:v>2562.9</c:v>
                </c:pt>
                <c:pt idx="31">
                  <c:v>2562.6999999999998</c:v>
                </c:pt>
                <c:pt idx="32">
                  <c:v>2562.4</c:v>
                </c:pt>
                <c:pt idx="33">
                  <c:v>2562.1</c:v>
                </c:pt>
                <c:pt idx="34">
                  <c:v>2561.8000000000002</c:v>
                </c:pt>
                <c:pt idx="35">
                  <c:v>2561.4</c:v>
                </c:pt>
                <c:pt idx="36">
                  <c:v>2561</c:v>
                </c:pt>
                <c:pt idx="37">
                  <c:v>2560.6</c:v>
                </c:pt>
                <c:pt idx="38">
                  <c:v>2560.1999999999998</c:v>
                </c:pt>
                <c:pt idx="39">
                  <c:v>2559.8000000000002</c:v>
                </c:pt>
                <c:pt idx="40">
                  <c:v>2559.5</c:v>
                </c:pt>
                <c:pt idx="41">
                  <c:v>2559.1</c:v>
                </c:pt>
                <c:pt idx="42">
                  <c:v>2558.8000000000002</c:v>
                </c:pt>
                <c:pt idx="43">
                  <c:v>2558.5</c:v>
                </c:pt>
                <c:pt idx="44">
                  <c:v>2558.1999999999998</c:v>
                </c:pt>
                <c:pt idx="45">
                  <c:v>2557.9</c:v>
                </c:pt>
                <c:pt idx="46">
                  <c:v>2557.6</c:v>
                </c:pt>
                <c:pt idx="47">
                  <c:v>2557.3000000000002</c:v>
                </c:pt>
                <c:pt idx="48">
                  <c:v>2557</c:v>
                </c:pt>
                <c:pt idx="49">
                  <c:v>2556.8000000000002</c:v>
                </c:pt>
                <c:pt idx="50">
                  <c:v>2556.6</c:v>
                </c:pt>
                <c:pt idx="51">
                  <c:v>2556.4</c:v>
                </c:pt>
                <c:pt idx="52">
                  <c:v>2556.1999999999998</c:v>
                </c:pt>
                <c:pt idx="53">
                  <c:v>2556</c:v>
                </c:pt>
                <c:pt idx="54">
                  <c:v>2555.8000000000002</c:v>
                </c:pt>
                <c:pt idx="55">
                  <c:v>2555.6</c:v>
                </c:pt>
                <c:pt idx="56">
                  <c:v>2555.5</c:v>
                </c:pt>
                <c:pt idx="57">
                  <c:v>2555.3000000000002</c:v>
                </c:pt>
                <c:pt idx="58">
                  <c:v>2555.1999999999998</c:v>
                </c:pt>
                <c:pt idx="59">
                  <c:v>2555</c:v>
                </c:pt>
                <c:pt idx="60">
                  <c:v>2554.9</c:v>
                </c:pt>
                <c:pt idx="61">
                  <c:v>2554.8000000000002</c:v>
                </c:pt>
                <c:pt idx="62">
                  <c:v>2554.6</c:v>
                </c:pt>
                <c:pt idx="63">
                  <c:v>2554.5</c:v>
                </c:pt>
                <c:pt idx="64">
                  <c:v>2554.4</c:v>
                </c:pt>
                <c:pt idx="65">
                  <c:v>2554.3000000000002</c:v>
                </c:pt>
                <c:pt idx="66">
                  <c:v>2554.1999999999998</c:v>
                </c:pt>
                <c:pt idx="67">
                  <c:v>2554.1</c:v>
                </c:pt>
                <c:pt idx="68">
                  <c:v>2554</c:v>
                </c:pt>
                <c:pt idx="69">
                  <c:v>2553.9</c:v>
                </c:pt>
                <c:pt idx="70">
                  <c:v>2553.8000000000002</c:v>
                </c:pt>
                <c:pt idx="71">
                  <c:v>2553.6999999999998</c:v>
                </c:pt>
                <c:pt idx="72">
                  <c:v>2553.6</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3"/>
          <c:tx>
            <c:v>2 Percent Annual Chance</c:v>
          </c:tx>
          <c:spPr>
            <a:ln>
              <a:solidFill>
                <a:schemeClr val="tx2">
                  <a:lumMod val="60000"/>
                  <a:lumOff val="40000"/>
                </a:schemeClr>
              </a:solidFill>
            </a:ln>
          </c:spPr>
          <c:marker>
            <c:symbol val="none"/>
          </c:marker>
          <c:xVal>
            <c:numRef>
              <c:f>Hydrograph_JD2_5!$B$3:$B$740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numCache>
            </c:numRef>
          </c:xVal>
          <c:yVal>
            <c:numRef>
              <c:f>Hydrograph_JD2_5!$E$3:$E$740</c:f>
              <c:numCache>
                <c:formatCode>#,##0.00</c:formatCode>
                <c:ptCount val="738"/>
                <c:pt idx="0">
                  <c:v>2548.5</c:v>
                </c:pt>
                <c:pt idx="1">
                  <c:v>2548.5</c:v>
                </c:pt>
                <c:pt idx="2">
                  <c:v>2548.5</c:v>
                </c:pt>
                <c:pt idx="3">
                  <c:v>2548.5</c:v>
                </c:pt>
                <c:pt idx="4">
                  <c:v>2548.5</c:v>
                </c:pt>
                <c:pt idx="5">
                  <c:v>2548.5</c:v>
                </c:pt>
                <c:pt idx="6">
                  <c:v>2548.5</c:v>
                </c:pt>
                <c:pt idx="7">
                  <c:v>2548.5</c:v>
                </c:pt>
                <c:pt idx="8">
                  <c:v>2548.5</c:v>
                </c:pt>
                <c:pt idx="9">
                  <c:v>2548.5</c:v>
                </c:pt>
                <c:pt idx="10">
                  <c:v>2548.5</c:v>
                </c:pt>
                <c:pt idx="11">
                  <c:v>2549.1</c:v>
                </c:pt>
                <c:pt idx="12">
                  <c:v>2549.5</c:v>
                </c:pt>
                <c:pt idx="13">
                  <c:v>2550.1</c:v>
                </c:pt>
                <c:pt idx="14">
                  <c:v>2550.4</c:v>
                </c:pt>
                <c:pt idx="15">
                  <c:v>2551</c:v>
                </c:pt>
                <c:pt idx="16">
                  <c:v>2551.6</c:v>
                </c:pt>
                <c:pt idx="17">
                  <c:v>2552.4</c:v>
                </c:pt>
                <c:pt idx="18">
                  <c:v>2553.1999999999998</c:v>
                </c:pt>
                <c:pt idx="19">
                  <c:v>2553.6999999999998</c:v>
                </c:pt>
                <c:pt idx="20">
                  <c:v>2554.1</c:v>
                </c:pt>
                <c:pt idx="21">
                  <c:v>2555</c:v>
                </c:pt>
                <c:pt idx="22">
                  <c:v>2556.9</c:v>
                </c:pt>
                <c:pt idx="23">
                  <c:v>2558.1</c:v>
                </c:pt>
                <c:pt idx="24">
                  <c:v>2558.6999999999998</c:v>
                </c:pt>
                <c:pt idx="25">
                  <c:v>2559</c:v>
                </c:pt>
                <c:pt idx="26">
                  <c:v>2559.1999999999998</c:v>
                </c:pt>
                <c:pt idx="27">
                  <c:v>2559.6</c:v>
                </c:pt>
                <c:pt idx="28">
                  <c:v>2560.1999999999998</c:v>
                </c:pt>
                <c:pt idx="29">
                  <c:v>2560.8000000000002</c:v>
                </c:pt>
                <c:pt idx="30">
                  <c:v>2561.1999999999998</c:v>
                </c:pt>
                <c:pt idx="31">
                  <c:v>2561.3000000000002</c:v>
                </c:pt>
                <c:pt idx="32">
                  <c:v>2561.1999999999998</c:v>
                </c:pt>
                <c:pt idx="33">
                  <c:v>2561.1</c:v>
                </c:pt>
                <c:pt idx="34">
                  <c:v>2560.8000000000002</c:v>
                </c:pt>
                <c:pt idx="35">
                  <c:v>2560.5</c:v>
                </c:pt>
                <c:pt idx="36">
                  <c:v>2560.1999999999998</c:v>
                </c:pt>
                <c:pt idx="37">
                  <c:v>2559.9</c:v>
                </c:pt>
                <c:pt idx="38">
                  <c:v>2559.5</c:v>
                </c:pt>
                <c:pt idx="39">
                  <c:v>2559.1999999999998</c:v>
                </c:pt>
                <c:pt idx="40">
                  <c:v>2558.9</c:v>
                </c:pt>
                <c:pt idx="41">
                  <c:v>2558.6</c:v>
                </c:pt>
                <c:pt idx="42">
                  <c:v>2558.3000000000002</c:v>
                </c:pt>
                <c:pt idx="43">
                  <c:v>2558</c:v>
                </c:pt>
                <c:pt idx="44">
                  <c:v>2557.6999999999998</c:v>
                </c:pt>
                <c:pt idx="45">
                  <c:v>2557.4</c:v>
                </c:pt>
                <c:pt idx="46">
                  <c:v>2557.1999999999998</c:v>
                </c:pt>
                <c:pt idx="47">
                  <c:v>2556.9</c:v>
                </c:pt>
                <c:pt idx="48">
                  <c:v>2556.6999999999998</c:v>
                </c:pt>
                <c:pt idx="49">
                  <c:v>2556.5</c:v>
                </c:pt>
                <c:pt idx="50">
                  <c:v>2556.3000000000002</c:v>
                </c:pt>
                <c:pt idx="51">
                  <c:v>2556.1</c:v>
                </c:pt>
                <c:pt idx="52">
                  <c:v>2555.9</c:v>
                </c:pt>
                <c:pt idx="53">
                  <c:v>2555.6999999999998</c:v>
                </c:pt>
                <c:pt idx="54">
                  <c:v>2555.5</c:v>
                </c:pt>
                <c:pt idx="55">
                  <c:v>2555.3000000000002</c:v>
                </c:pt>
                <c:pt idx="56">
                  <c:v>2555.1999999999998</c:v>
                </c:pt>
                <c:pt idx="57">
                  <c:v>2555</c:v>
                </c:pt>
                <c:pt idx="58">
                  <c:v>2554.9</c:v>
                </c:pt>
                <c:pt idx="59">
                  <c:v>2554.8000000000002</c:v>
                </c:pt>
                <c:pt idx="60">
                  <c:v>2554.6</c:v>
                </c:pt>
                <c:pt idx="61">
                  <c:v>2554.5</c:v>
                </c:pt>
                <c:pt idx="62">
                  <c:v>2554.4</c:v>
                </c:pt>
                <c:pt idx="63">
                  <c:v>2554.3000000000002</c:v>
                </c:pt>
                <c:pt idx="64">
                  <c:v>2554.1999999999998</c:v>
                </c:pt>
                <c:pt idx="65">
                  <c:v>2554.1</c:v>
                </c:pt>
                <c:pt idx="66">
                  <c:v>2554</c:v>
                </c:pt>
                <c:pt idx="67">
                  <c:v>2553.9</c:v>
                </c:pt>
                <c:pt idx="68">
                  <c:v>2553.8000000000002</c:v>
                </c:pt>
                <c:pt idx="69">
                  <c:v>2553.6999999999998</c:v>
                </c:pt>
                <c:pt idx="70">
                  <c:v>2553.6</c:v>
                </c:pt>
                <c:pt idx="71">
                  <c:v>2553.5</c:v>
                </c:pt>
                <c:pt idx="72">
                  <c:v>2553.5</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4"/>
          <c:tx>
            <c:v>4 Percent Annual Chance</c:v>
          </c:tx>
          <c:spPr>
            <a:ln>
              <a:solidFill>
                <a:srgbClr val="FFCC00"/>
              </a:solidFill>
            </a:ln>
          </c:spPr>
          <c:marker>
            <c:symbol val="none"/>
          </c:marker>
          <c:xVal>
            <c:numRef>
              <c:f>Hydrograph_JD2_5!$B$3:$B$740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numCache>
            </c:numRef>
          </c:xVal>
          <c:yVal>
            <c:numRef>
              <c:f>Hydrograph_JD2_5!$D$3:$D$740</c:f>
              <c:numCache>
                <c:formatCode>#,##0.00</c:formatCode>
                <c:ptCount val="738"/>
                <c:pt idx="0">
                  <c:v>2548.5</c:v>
                </c:pt>
                <c:pt idx="1">
                  <c:v>2548.5</c:v>
                </c:pt>
                <c:pt idx="2">
                  <c:v>2548.5</c:v>
                </c:pt>
                <c:pt idx="3">
                  <c:v>2548.5</c:v>
                </c:pt>
                <c:pt idx="4">
                  <c:v>2548.5</c:v>
                </c:pt>
                <c:pt idx="5">
                  <c:v>2548.5</c:v>
                </c:pt>
                <c:pt idx="6">
                  <c:v>2548.5</c:v>
                </c:pt>
                <c:pt idx="7">
                  <c:v>2548.5</c:v>
                </c:pt>
                <c:pt idx="8">
                  <c:v>2548.5</c:v>
                </c:pt>
                <c:pt idx="9">
                  <c:v>2548.5</c:v>
                </c:pt>
                <c:pt idx="10">
                  <c:v>2548.5</c:v>
                </c:pt>
                <c:pt idx="11">
                  <c:v>2548.6999999999998</c:v>
                </c:pt>
                <c:pt idx="12">
                  <c:v>2549.4</c:v>
                </c:pt>
                <c:pt idx="13">
                  <c:v>2549.9</c:v>
                </c:pt>
                <c:pt idx="14">
                  <c:v>2550.1</c:v>
                </c:pt>
                <c:pt idx="15">
                  <c:v>2550.3000000000002</c:v>
                </c:pt>
                <c:pt idx="16">
                  <c:v>2550.6999999999998</c:v>
                </c:pt>
                <c:pt idx="17">
                  <c:v>2551.3000000000002</c:v>
                </c:pt>
                <c:pt idx="18">
                  <c:v>2552.1</c:v>
                </c:pt>
                <c:pt idx="19">
                  <c:v>2552.6</c:v>
                </c:pt>
                <c:pt idx="20">
                  <c:v>2553.1</c:v>
                </c:pt>
                <c:pt idx="21">
                  <c:v>2553.5</c:v>
                </c:pt>
                <c:pt idx="22">
                  <c:v>2554</c:v>
                </c:pt>
                <c:pt idx="23">
                  <c:v>2555.1999999999998</c:v>
                </c:pt>
                <c:pt idx="24">
                  <c:v>2556.6</c:v>
                </c:pt>
                <c:pt idx="25">
                  <c:v>2557.3000000000002</c:v>
                </c:pt>
                <c:pt idx="26">
                  <c:v>2557.6</c:v>
                </c:pt>
                <c:pt idx="27">
                  <c:v>2557.6</c:v>
                </c:pt>
                <c:pt idx="28">
                  <c:v>2557.6999999999998</c:v>
                </c:pt>
                <c:pt idx="29">
                  <c:v>2557.9</c:v>
                </c:pt>
                <c:pt idx="30">
                  <c:v>2558.5</c:v>
                </c:pt>
                <c:pt idx="31">
                  <c:v>2559.1</c:v>
                </c:pt>
                <c:pt idx="32">
                  <c:v>2559.5</c:v>
                </c:pt>
                <c:pt idx="33">
                  <c:v>2559.6</c:v>
                </c:pt>
                <c:pt idx="34">
                  <c:v>2559.5</c:v>
                </c:pt>
                <c:pt idx="35">
                  <c:v>2559.4</c:v>
                </c:pt>
                <c:pt idx="36">
                  <c:v>2559.1999999999998</c:v>
                </c:pt>
                <c:pt idx="37">
                  <c:v>2559</c:v>
                </c:pt>
                <c:pt idx="38">
                  <c:v>2558.6999999999998</c:v>
                </c:pt>
                <c:pt idx="39">
                  <c:v>2558.5</c:v>
                </c:pt>
                <c:pt idx="40">
                  <c:v>2558.1999999999998</c:v>
                </c:pt>
                <c:pt idx="41">
                  <c:v>2558</c:v>
                </c:pt>
                <c:pt idx="42">
                  <c:v>2557.6999999999998</c:v>
                </c:pt>
                <c:pt idx="43">
                  <c:v>2557.5</c:v>
                </c:pt>
                <c:pt idx="44">
                  <c:v>2557.1999999999998</c:v>
                </c:pt>
                <c:pt idx="45">
                  <c:v>2557</c:v>
                </c:pt>
                <c:pt idx="46">
                  <c:v>2556.8000000000002</c:v>
                </c:pt>
                <c:pt idx="47">
                  <c:v>2556.6</c:v>
                </c:pt>
                <c:pt idx="48">
                  <c:v>2556.4</c:v>
                </c:pt>
                <c:pt idx="49">
                  <c:v>2556.1999999999998</c:v>
                </c:pt>
                <c:pt idx="50">
                  <c:v>2556</c:v>
                </c:pt>
                <c:pt idx="51">
                  <c:v>2555.8000000000002</c:v>
                </c:pt>
                <c:pt idx="52">
                  <c:v>2555.6</c:v>
                </c:pt>
                <c:pt idx="53">
                  <c:v>2555.4</c:v>
                </c:pt>
                <c:pt idx="54">
                  <c:v>2555.3000000000002</c:v>
                </c:pt>
                <c:pt idx="55">
                  <c:v>2555.1</c:v>
                </c:pt>
                <c:pt idx="56">
                  <c:v>2555</c:v>
                </c:pt>
                <c:pt idx="57">
                  <c:v>2554.9</c:v>
                </c:pt>
                <c:pt idx="58">
                  <c:v>2554.6999999999998</c:v>
                </c:pt>
                <c:pt idx="59">
                  <c:v>2554.6</c:v>
                </c:pt>
                <c:pt idx="60">
                  <c:v>2554.5</c:v>
                </c:pt>
                <c:pt idx="61">
                  <c:v>2554.3000000000002</c:v>
                </c:pt>
                <c:pt idx="62">
                  <c:v>2554.1999999999998</c:v>
                </c:pt>
                <c:pt idx="63">
                  <c:v>2554.1</c:v>
                </c:pt>
                <c:pt idx="64">
                  <c:v>2554</c:v>
                </c:pt>
                <c:pt idx="65">
                  <c:v>2553.9</c:v>
                </c:pt>
                <c:pt idx="66">
                  <c:v>2553.8000000000002</c:v>
                </c:pt>
                <c:pt idx="67">
                  <c:v>2553.6999999999998</c:v>
                </c:pt>
                <c:pt idx="68">
                  <c:v>2553.6999999999998</c:v>
                </c:pt>
                <c:pt idx="69">
                  <c:v>2553.6</c:v>
                </c:pt>
                <c:pt idx="70">
                  <c:v>2553.5</c:v>
                </c:pt>
                <c:pt idx="71">
                  <c:v>2553.4</c:v>
                </c:pt>
                <c:pt idx="72">
                  <c:v>2553.3000000000002</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5"/>
          <c:tx>
            <c:v>10 Percent Annual Chance</c:v>
          </c:tx>
          <c:spPr>
            <a:ln>
              <a:solidFill>
                <a:srgbClr val="33CC33"/>
              </a:solidFill>
            </a:ln>
          </c:spPr>
          <c:marker>
            <c:symbol val="none"/>
          </c:marker>
          <c:xVal>
            <c:numRef>
              <c:f>Hydrograph_JD2_5!$B$3:$B$740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numCache>
            </c:numRef>
          </c:xVal>
          <c:yVal>
            <c:numRef>
              <c:f>Hydrograph_JD2_5!$C$3:$C$740</c:f>
              <c:numCache>
                <c:formatCode>#,##0.00</c:formatCode>
                <c:ptCount val="738"/>
                <c:pt idx="0">
                  <c:v>2548.5</c:v>
                </c:pt>
                <c:pt idx="1">
                  <c:v>2548.5</c:v>
                </c:pt>
                <c:pt idx="2">
                  <c:v>2548.5</c:v>
                </c:pt>
                <c:pt idx="3">
                  <c:v>2548.5</c:v>
                </c:pt>
                <c:pt idx="4">
                  <c:v>2548.5</c:v>
                </c:pt>
                <c:pt idx="5">
                  <c:v>2548.5</c:v>
                </c:pt>
                <c:pt idx="6">
                  <c:v>2548.5</c:v>
                </c:pt>
                <c:pt idx="7">
                  <c:v>2548.5</c:v>
                </c:pt>
                <c:pt idx="8">
                  <c:v>2548.5</c:v>
                </c:pt>
                <c:pt idx="9">
                  <c:v>2548.5</c:v>
                </c:pt>
                <c:pt idx="10">
                  <c:v>2548.5</c:v>
                </c:pt>
                <c:pt idx="11">
                  <c:v>2548.5</c:v>
                </c:pt>
                <c:pt idx="12">
                  <c:v>2549.3000000000002</c:v>
                </c:pt>
                <c:pt idx="13">
                  <c:v>2549.6999999999998</c:v>
                </c:pt>
                <c:pt idx="14">
                  <c:v>2549.9</c:v>
                </c:pt>
                <c:pt idx="15">
                  <c:v>2550</c:v>
                </c:pt>
                <c:pt idx="16">
                  <c:v>2550.1</c:v>
                </c:pt>
                <c:pt idx="17">
                  <c:v>2550.1</c:v>
                </c:pt>
                <c:pt idx="18">
                  <c:v>2550.3000000000002</c:v>
                </c:pt>
                <c:pt idx="19">
                  <c:v>2550.9</c:v>
                </c:pt>
                <c:pt idx="20">
                  <c:v>2551.5</c:v>
                </c:pt>
                <c:pt idx="21">
                  <c:v>2551.9</c:v>
                </c:pt>
                <c:pt idx="22">
                  <c:v>2552.1999999999998</c:v>
                </c:pt>
                <c:pt idx="23">
                  <c:v>2552.5</c:v>
                </c:pt>
                <c:pt idx="24">
                  <c:v>2552.9</c:v>
                </c:pt>
                <c:pt idx="25">
                  <c:v>2553.5</c:v>
                </c:pt>
                <c:pt idx="26">
                  <c:v>2554.5</c:v>
                </c:pt>
                <c:pt idx="27">
                  <c:v>2555.1999999999998</c:v>
                </c:pt>
                <c:pt idx="28">
                  <c:v>2555.6</c:v>
                </c:pt>
                <c:pt idx="29">
                  <c:v>2555.8000000000002</c:v>
                </c:pt>
                <c:pt idx="30">
                  <c:v>2555.8000000000002</c:v>
                </c:pt>
                <c:pt idx="31">
                  <c:v>2555.6999999999998</c:v>
                </c:pt>
                <c:pt idx="32">
                  <c:v>2555.6</c:v>
                </c:pt>
                <c:pt idx="33">
                  <c:v>2555.6</c:v>
                </c:pt>
                <c:pt idx="34">
                  <c:v>2556</c:v>
                </c:pt>
                <c:pt idx="35">
                  <c:v>2556.6</c:v>
                </c:pt>
                <c:pt idx="36">
                  <c:v>2557</c:v>
                </c:pt>
                <c:pt idx="37">
                  <c:v>2557.1999999999998</c:v>
                </c:pt>
                <c:pt idx="38">
                  <c:v>2557.3000000000002</c:v>
                </c:pt>
                <c:pt idx="39">
                  <c:v>2557.1999999999998</c:v>
                </c:pt>
                <c:pt idx="40">
                  <c:v>2557.1</c:v>
                </c:pt>
                <c:pt idx="41">
                  <c:v>2556.9</c:v>
                </c:pt>
                <c:pt idx="42">
                  <c:v>2556.6999999999998</c:v>
                </c:pt>
                <c:pt idx="43">
                  <c:v>2556.6</c:v>
                </c:pt>
                <c:pt idx="44">
                  <c:v>2556.4</c:v>
                </c:pt>
                <c:pt idx="45">
                  <c:v>2556.1999999999998</c:v>
                </c:pt>
                <c:pt idx="46">
                  <c:v>2556</c:v>
                </c:pt>
                <c:pt idx="47">
                  <c:v>2555.8000000000002</c:v>
                </c:pt>
                <c:pt idx="48">
                  <c:v>2555.6</c:v>
                </c:pt>
                <c:pt idx="49">
                  <c:v>2555.5</c:v>
                </c:pt>
                <c:pt idx="50">
                  <c:v>2555.3000000000002</c:v>
                </c:pt>
                <c:pt idx="51">
                  <c:v>2555.1</c:v>
                </c:pt>
                <c:pt idx="52">
                  <c:v>2555</c:v>
                </c:pt>
                <c:pt idx="53">
                  <c:v>2554.9</c:v>
                </c:pt>
                <c:pt idx="54">
                  <c:v>2554.6999999999998</c:v>
                </c:pt>
                <c:pt idx="55">
                  <c:v>2554.6</c:v>
                </c:pt>
                <c:pt idx="56">
                  <c:v>2554.5</c:v>
                </c:pt>
                <c:pt idx="57">
                  <c:v>2554.4</c:v>
                </c:pt>
                <c:pt idx="58">
                  <c:v>2554.3000000000002</c:v>
                </c:pt>
                <c:pt idx="59">
                  <c:v>2554.1999999999998</c:v>
                </c:pt>
                <c:pt idx="60">
                  <c:v>2554.1</c:v>
                </c:pt>
                <c:pt idx="61">
                  <c:v>2554</c:v>
                </c:pt>
                <c:pt idx="62">
                  <c:v>2553.9</c:v>
                </c:pt>
                <c:pt idx="63">
                  <c:v>2553.8000000000002</c:v>
                </c:pt>
                <c:pt idx="64">
                  <c:v>2553.6999999999998</c:v>
                </c:pt>
                <c:pt idx="65">
                  <c:v>2553.6</c:v>
                </c:pt>
                <c:pt idx="66">
                  <c:v>2553.6</c:v>
                </c:pt>
                <c:pt idx="67">
                  <c:v>2553.5</c:v>
                </c:pt>
                <c:pt idx="68">
                  <c:v>2553.4</c:v>
                </c:pt>
                <c:pt idx="69">
                  <c:v>2553.3000000000002</c:v>
                </c:pt>
                <c:pt idx="70">
                  <c:v>2553.3000000000002</c:v>
                </c:pt>
                <c:pt idx="71">
                  <c:v>2553.1999999999998</c:v>
                </c:pt>
                <c:pt idx="72">
                  <c:v>2553.1</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6"/>
          <c:order val="6"/>
          <c:tx>
            <c:v>1 Percent Minus Annual Chance</c:v>
          </c:tx>
          <c:marker>
            <c:symbol val="none"/>
          </c:marker>
          <c:xVal>
            <c:numRef>
              <c:f>Hydrograph_JD2_5!$B$3:$B$740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numCache>
            </c:numRef>
          </c:xVal>
          <c:yVal>
            <c:numRef>
              <c:f>Hydrograph_JD2_5!$I$3:$I$740</c:f>
              <c:numCache>
                <c:formatCode>#,##0.00</c:formatCode>
                <c:ptCount val="738"/>
                <c:pt idx="0">
                  <c:v>2548.5</c:v>
                </c:pt>
                <c:pt idx="1">
                  <c:v>2548.5</c:v>
                </c:pt>
                <c:pt idx="2">
                  <c:v>2548.5</c:v>
                </c:pt>
                <c:pt idx="3">
                  <c:v>2548.5</c:v>
                </c:pt>
                <c:pt idx="4">
                  <c:v>2548.5</c:v>
                </c:pt>
                <c:pt idx="5">
                  <c:v>2548.5</c:v>
                </c:pt>
                <c:pt idx="6">
                  <c:v>2548.5</c:v>
                </c:pt>
                <c:pt idx="7">
                  <c:v>2548.5</c:v>
                </c:pt>
                <c:pt idx="8">
                  <c:v>2548.5</c:v>
                </c:pt>
                <c:pt idx="9">
                  <c:v>2548.5</c:v>
                </c:pt>
                <c:pt idx="10">
                  <c:v>2548.5</c:v>
                </c:pt>
                <c:pt idx="11">
                  <c:v>2548.5</c:v>
                </c:pt>
                <c:pt idx="12">
                  <c:v>2549</c:v>
                </c:pt>
                <c:pt idx="13">
                  <c:v>2549.5</c:v>
                </c:pt>
                <c:pt idx="14">
                  <c:v>2549.6999999999998</c:v>
                </c:pt>
                <c:pt idx="15">
                  <c:v>2549.8000000000002</c:v>
                </c:pt>
                <c:pt idx="16">
                  <c:v>2549.8000000000002</c:v>
                </c:pt>
                <c:pt idx="17">
                  <c:v>2549.9</c:v>
                </c:pt>
                <c:pt idx="18">
                  <c:v>2550</c:v>
                </c:pt>
                <c:pt idx="19">
                  <c:v>2550</c:v>
                </c:pt>
                <c:pt idx="20">
                  <c:v>2550.1999999999998</c:v>
                </c:pt>
                <c:pt idx="21">
                  <c:v>2550.6999999999998</c:v>
                </c:pt>
                <c:pt idx="22">
                  <c:v>2551.1999999999998</c:v>
                </c:pt>
                <c:pt idx="23">
                  <c:v>2551.6</c:v>
                </c:pt>
                <c:pt idx="24">
                  <c:v>2551.9</c:v>
                </c:pt>
                <c:pt idx="25">
                  <c:v>2552.1</c:v>
                </c:pt>
                <c:pt idx="26">
                  <c:v>2552.4</c:v>
                </c:pt>
                <c:pt idx="27">
                  <c:v>2553</c:v>
                </c:pt>
                <c:pt idx="28">
                  <c:v>2553.8000000000002</c:v>
                </c:pt>
                <c:pt idx="29">
                  <c:v>2554.4</c:v>
                </c:pt>
                <c:pt idx="30">
                  <c:v>2554.8000000000002</c:v>
                </c:pt>
                <c:pt idx="31">
                  <c:v>2555</c:v>
                </c:pt>
                <c:pt idx="32">
                  <c:v>2555.1</c:v>
                </c:pt>
                <c:pt idx="33">
                  <c:v>2555.1</c:v>
                </c:pt>
                <c:pt idx="34">
                  <c:v>2555</c:v>
                </c:pt>
                <c:pt idx="35">
                  <c:v>2554.9</c:v>
                </c:pt>
                <c:pt idx="36">
                  <c:v>2554.9</c:v>
                </c:pt>
                <c:pt idx="37">
                  <c:v>2555.1</c:v>
                </c:pt>
                <c:pt idx="38">
                  <c:v>2555.5</c:v>
                </c:pt>
                <c:pt idx="39">
                  <c:v>2556</c:v>
                </c:pt>
                <c:pt idx="40">
                  <c:v>2556.3000000000002</c:v>
                </c:pt>
                <c:pt idx="41">
                  <c:v>2556.4</c:v>
                </c:pt>
                <c:pt idx="42">
                  <c:v>2556.4</c:v>
                </c:pt>
                <c:pt idx="43">
                  <c:v>2556.3000000000002</c:v>
                </c:pt>
                <c:pt idx="44">
                  <c:v>2556.1999999999998</c:v>
                </c:pt>
                <c:pt idx="45">
                  <c:v>2556.1</c:v>
                </c:pt>
                <c:pt idx="46">
                  <c:v>2555.9</c:v>
                </c:pt>
                <c:pt idx="47">
                  <c:v>2555.8000000000002</c:v>
                </c:pt>
                <c:pt idx="48">
                  <c:v>2555.6</c:v>
                </c:pt>
                <c:pt idx="49">
                  <c:v>2555.4</c:v>
                </c:pt>
                <c:pt idx="50">
                  <c:v>2555.3000000000002</c:v>
                </c:pt>
                <c:pt idx="51">
                  <c:v>2555.1</c:v>
                </c:pt>
                <c:pt idx="52">
                  <c:v>2555</c:v>
                </c:pt>
                <c:pt idx="53">
                  <c:v>2554.8000000000002</c:v>
                </c:pt>
                <c:pt idx="54">
                  <c:v>2554.6999999999998</c:v>
                </c:pt>
                <c:pt idx="55">
                  <c:v>2554.6</c:v>
                </c:pt>
                <c:pt idx="56">
                  <c:v>2554.4</c:v>
                </c:pt>
                <c:pt idx="57">
                  <c:v>2554.3000000000002</c:v>
                </c:pt>
                <c:pt idx="58">
                  <c:v>2554.1999999999998</c:v>
                </c:pt>
                <c:pt idx="59">
                  <c:v>2554.1</c:v>
                </c:pt>
                <c:pt idx="60">
                  <c:v>2554</c:v>
                </c:pt>
                <c:pt idx="61">
                  <c:v>2553.9</c:v>
                </c:pt>
                <c:pt idx="62">
                  <c:v>2553.8000000000002</c:v>
                </c:pt>
                <c:pt idx="63">
                  <c:v>2553.6999999999998</c:v>
                </c:pt>
                <c:pt idx="64">
                  <c:v>2553.6</c:v>
                </c:pt>
                <c:pt idx="65">
                  <c:v>2553.5</c:v>
                </c:pt>
                <c:pt idx="66">
                  <c:v>2553.4</c:v>
                </c:pt>
                <c:pt idx="67">
                  <c:v>2553.3000000000002</c:v>
                </c:pt>
                <c:pt idx="68">
                  <c:v>2553.3000000000002</c:v>
                </c:pt>
                <c:pt idx="69">
                  <c:v>2553.1999999999998</c:v>
                </c:pt>
                <c:pt idx="70">
                  <c:v>2553.1</c:v>
                </c:pt>
                <c:pt idx="71">
                  <c:v>2553</c:v>
                </c:pt>
                <c:pt idx="72">
                  <c:v>2553</c:v>
                </c:pt>
              </c:numCache>
            </c:numRef>
          </c:yVal>
          <c:smooth val="1"/>
        </c:ser>
        <c:dLbls>
          <c:showLegendKey val="0"/>
          <c:showVal val="0"/>
          <c:showCatName val="0"/>
          <c:showSerName val="0"/>
          <c:showPercent val="0"/>
          <c:showBubbleSize val="0"/>
        </c:dLbls>
        <c:axId val="121468416"/>
        <c:axId val="121470336"/>
      </c:scatterChart>
      <c:valAx>
        <c:axId val="121468416"/>
        <c:scaling>
          <c:orientation val="minMax"/>
          <c:max val="8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21470336"/>
        <c:crosses val="autoZero"/>
        <c:crossBetween val="midCat"/>
      </c:valAx>
      <c:valAx>
        <c:axId val="121470336"/>
        <c:scaling>
          <c:orientation val="minMax"/>
        </c:scaling>
        <c:delete val="0"/>
        <c:axPos val="l"/>
        <c:majorGridlines/>
        <c:title>
          <c:tx>
            <c:rich>
              <a:bodyPr rot="-5400000" vert="horz"/>
              <a:lstStyle/>
              <a:p>
                <a:pPr>
                  <a:defRPr/>
                </a:pPr>
                <a:r>
                  <a:rPr lang="en-US"/>
                  <a:t>Height (ft)</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1468416"/>
        <c:crosses val="autoZero"/>
        <c:crossBetween val="midCat"/>
      </c:valAx>
      <c:spPr>
        <a:ln>
          <a:solidFill>
            <a:schemeClr val="tx1"/>
          </a:solidFill>
        </a:ln>
      </c:spPr>
    </c:plotArea>
    <c:legend>
      <c:legendPos val="r"/>
      <c:layout>
        <c:manualLayout>
          <c:xMode val="edge"/>
          <c:yMode val="edge"/>
          <c:x val="0.61323085583294334"/>
          <c:y val="3.8926833897623837E-2"/>
          <c:w val="0.35033343118863003"/>
          <c:h val="0.33966203976363996"/>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2"/>
          <c:order val="0"/>
          <c:tx>
            <c:v>Modeled Flow</c:v>
          </c:tx>
          <c:spPr>
            <a:ln w="28575">
              <a:noFill/>
            </a:ln>
          </c:spPr>
          <c:marker>
            <c:symbol val="diamond"/>
            <c:size val="7"/>
          </c:marker>
          <c:errBars>
            <c:errDir val="y"/>
            <c:errBarType val="both"/>
            <c:errValType val="cust"/>
            <c:noEndCap val="0"/>
            <c:plus>
              <c:numRef>
                <c:f>calibration!$I$2:$I$10</c:f>
                <c:numCache>
                  <c:formatCode>General</c:formatCode>
                  <c:ptCount val="9"/>
                  <c:pt idx="0">
                    <c:v>3454.6400000000003</c:v>
                  </c:pt>
                  <c:pt idx="1">
                    <c:v>17775.675000000003</c:v>
                  </c:pt>
                  <c:pt idx="2">
                    <c:v>4516.3050000000003</c:v>
                  </c:pt>
                  <c:pt idx="3">
                    <c:v>1420.8600000000001</c:v>
                  </c:pt>
                  <c:pt idx="4">
                    <c:v>1462.65</c:v>
                  </c:pt>
                  <c:pt idx="5">
                    <c:v>5747.0331241389849</c:v>
                  </c:pt>
                  <c:pt idx="6">
                    <c:v>6619.8287623359029</c:v>
                  </c:pt>
                  <c:pt idx="7">
                    <c:v>3516.2526111258067</c:v>
                  </c:pt>
                  <c:pt idx="8">
                    <c:v>14537.943727210499</c:v>
                  </c:pt>
                </c:numCache>
              </c:numRef>
            </c:plus>
            <c:minus>
              <c:numRef>
                <c:f>calibration!$H$2:$H$10</c:f>
                <c:numCache>
                  <c:formatCode>General</c:formatCode>
                  <c:ptCount val="9"/>
                  <c:pt idx="0">
                    <c:v>1732.528</c:v>
                  </c:pt>
                  <c:pt idx="1">
                    <c:v>8914.6350000000002</c:v>
                  </c:pt>
                  <c:pt idx="2">
                    <c:v>2264.9609999999998</c:v>
                  </c:pt>
                  <c:pt idx="3">
                    <c:v>712.572</c:v>
                  </c:pt>
                  <c:pt idx="4">
                    <c:v>733.53</c:v>
                  </c:pt>
                  <c:pt idx="5">
                    <c:v>2880.0473218502843</c:v>
                  </c:pt>
                  <c:pt idx="6">
                    <c:v>3318.2673410569851</c:v>
                  </c:pt>
                  <c:pt idx="7">
                    <c:v>1762.3078013829602</c:v>
                  </c:pt>
                  <c:pt idx="8">
                    <c:v>7286.1211304509543</c:v>
                  </c:pt>
                </c:numCache>
              </c:numRef>
            </c:minus>
          </c:errBars>
          <c:errBars>
            <c:errDir val="x"/>
            <c:errBarType val="both"/>
            <c:errValType val="fixedVal"/>
            <c:noEndCap val="0"/>
            <c:val val="0"/>
          </c:errBars>
          <c:xVal>
            <c:numRef>
              <c:f>calibration!$C$2:$C$10</c:f>
              <c:numCache>
                <c:formatCode>General</c:formatCode>
                <c:ptCount val="9"/>
                <c:pt idx="0">
                  <c:v>41.11</c:v>
                </c:pt>
                <c:pt idx="1">
                  <c:v>261.18</c:v>
                </c:pt>
                <c:pt idx="2" formatCode="#,##0">
                  <c:v>24.03</c:v>
                </c:pt>
                <c:pt idx="3">
                  <c:v>2.0499999999999998</c:v>
                </c:pt>
                <c:pt idx="4">
                  <c:v>9.7200000000000006</c:v>
                </c:pt>
                <c:pt idx="5" formatCode="#,##0.00">
                  <c:v>59.354300000000002</c:v>
                </c:pt>
                <c:pt idx="6" formatCode="#,##0.00">
                  <c:v>64.958500000000001</c:v>
                </c:pt>
                <c:pt idx="7" formatCode="#,##0.00">
                  <c:v>25.729099999999999</c:v>
                </c:pt>
                <c:pt idx="8" formatCode="#,##0.00">
                  <c:v>232.791</c:v>
                </c:pt>
              </c:numCache>
            </c:numRef>
          </c:xVal>
          <c:yVal>
            <c:numRef>
              <c:f>calibration!$G$2:$G$10</c:f>
              <c:numCache>
                <c:formatCode>#,##0.00</c:formatCode>
                <c:ptCount val="9"/>
                <c:pt idx="0">
                  <c:v>2331</c:v>
                </c:pt>
                <c:pt idx="1">
                  <c:v>15016</c:v>
                </c:pt>
                <c:pt idx="2">
                  <c:v>2313</c:v>
                </c:pt>
                <c:pt idx="3">
                  <c:v>729</c:v>
                </c:pt>
                <c:pt idx="4">
                  <c:v>914</c:v>
                </c:pt>
                <c:pt idx="5">
                  <c:v>4939</c:v>
                </c:pt>
                <c:pt idx="6">
                  <c:v>7997</c:v>
                </c:pt>
                <c:pt idx="7">
                  <c:v>2554</c:v>
                </c:pt>
                <c:pt idx="8">
                  <c:v>16394</c:v>
                </c:pt>
              </c:numCache>
            </c:numRef>
          </c:yVal>
          <c:smooth val="0"/>
          <c:extLst xmlns:c16r2="http://schemas.microsoft.com/office/drawing/2015/06/chart">
            <c:ext xmlns:c16="http://schemas.microsoft.com/office/drawing/2014/chart" uri="{C3380CC4-5D6E-409C-BE32-E72D297353CC}">
              <c16:uniqueId val="{00000000-C523-4E2A-950B-143FCAD559CB}"/>
            </c:ext>
          </c:extLst>
        </c:ser>
        <c:ser>
          <c:idx val="0"/>
          <c:order val="1"/>
          <c:tx>
            <c:v>Effective Data</c:v>
          </c:tx>
          <c:spPr>
            <a:ln w="28575">
              <a:noFill/>
            </a:ln>
          </c:spPr>
          <c:marker>
            <c:symbol val="triangle"/>
            <c:size val="7"/>
            <c:spPr>
              <a:noFill/>
            </c:spPr>
          </c:marker>
          <c:xVal>
            <c:numRef>
              <c:f>calibration!$C$2:$C$6</c:f>
              <c:numCache>
                <c:formatCode>General</c:formatCode>
                <c:ptCount val="5"/>
                <c:pt idx="0">
                  <c:v>41.11</c:v>
                </c:pt>
                <c:pt idx="1">
                  <c:v>261.18</c:v>
                </c:pt>
                <c:pt idx="2" formatCode="#,##0">
                  <c:v>24.03</c:v>
                </c:pt>
                <c:pt idx="3">
                  <c:v>2.0499999999999998</c:v>
                </c:pt>
                <c:pt idx="4">
                  <c:v>9.7200000000000006</c:v>
                </c:pt>
              </c:numCache>
            </c:numRef>
          </c:xVal>
          <c:yVal>
            <c:numRef>
              <c:f>calibration!$E$2:$E$6</c:f>
              <c:numCache>
                <c:formatCode>#,##0.00</c:formatCode>
                <c:ptCount val="5"/>
                <c:pt idx="0">
                  <c:v>3472</c:v>
                </c:pt>
                <c:pt idx="1">
                  <c:v>17865</c:v>
                </c:pt>
                <c:pt idx="2">
                  <c:v>4539</c:v>
                </c:pt>
                <c:pt idx="3">
                  <c:v>1428</c:v>
                </c:pt>
                <c:pt idx="4">
                  <c:v>1470</c:v>
                </c:pt>
              </c:numCache>
            </c:numRef>
          </c:yVal>
          <c:smooth val="0"/>
          <c:extLst xmlns:c16r2="http://schemas.microsoft.com/office/drawing/2015/06/chart">
            <c:ext xmlns:c16="http://schemas.microsoft.com/office/drawing/2014/chart" uri="{C3380CC4-5D6E-409C-BE32-E72D297353CC}">
              <c16:uniqueId val="{00000001-C523-4E2A-950B-143FCAD559CB}"/>
            </c:ext>
          </c:extLst>
        </c:ser>
        <c:ser>
          <c:idx val="1"/>
          <c:order val="2"/>
          <c:tx>
            <c:v>Regression</c:v>
          </c:tx>
          <c:spPr>
            <a:ln w="28575">
              <a:noFill/>
            </a:ln>
          </c:spPr>
          <c:marker>
            <c:symbol val="square"/>
            <c:size val="7"/>
            <c:spPr>
              <a:noFill/>
            </c:spPr>
          </c:marker>
          <c:dPt>
            <c:idx val="0"/>
            <c:bubble3D val="0"/>
            <c:extLst xmlns:c16r2="http://schemas.microsoft.com/office/drawing/2015/06/chart">
              <c:ext xmlns:c16="http://schemas.microsoft.com/office/drawing/2014/chart" uri="{C3380CC4-5D6E-409C-BE32-E72D297353CC}">
                <c16:uniqueId val="{00000002-C523-4E2A-950B-143FCAD559CB}"/>
              </c:ext>
            </c:extLst>
          </c:dPt>
          <c:dPt>
            <c:idx val="1"/>
            <c:bubble3D val="0"/>
            <c:extLst xmlns:c16r2="http://schemas.microsoft.com/office/drawing/2015/06/chart">
              <c:ext xmlns:c16="http://schemas.microsoft.com/office/drawing/2014/chart" uri="{C3380CC4-5D6E-409C-BE32-E72D297353CC}">
                <c16:uniqueId val="{00000003-C523-4E2A-950B-143FCAD559CB}"/>
              </c:ext>
            </c:extLst>
          </c:dPt>
          <c:dPt>
            <c:idx val="2"/>
            <c:bubble3D val="0"/>
            <c:extLst xmlns:c16r2="http://schemas.microsoft.com/office/drawing/2015/06/chart">
              <c:ext xmlns:c16="http://schemas.microsoft.com/office/drawing/2014/chart" uri="{C3380CC4-5D6E-409C-BE32-E72D297353CC}">
                <c16:uniqueId val="{00000004-C523-4E2A-950B-143FCAD559CB}"/>
              </c:ext>
            </c:extLst>
          </c:dPt>
          <c:xVal>
            <c:numRef>
              <c:f>calibration!$C$7:$C$10</c:f>
              <c:numCache>
                <c:formatCode>#,##0.00</c:formatCode>
                <c:ptCount val="4"/>
                <c:pt idx="0">
                  <c:v>59.354300000000002</c:v>
                </c:pt>
                <c:pt idx="1">
                  <c:v>64.958500000000001</c:v>
                </c:pt>
                <c:pt idx="2">
                  <c:v>25.729099999999999</c:v>
                </c:pt>
                <c:pt idx="3">
                  <c:v>232.791</c:v>
                </c:pt>
              </c:numCache>
            </c:numRef>
          </c:xVal>
          <c:yVal>
            <c:numRef>
              <c:f>calibration!$E$7:$E$10</c:f>
              <c:numCache>
                <c:formatCode>#,##0.00</c:formatCode>
                <c:ptCount val="4"/>
                <c:pt idx="0">
                  <c:v>5774</c:v>
                </c:pt>
                <c:pt idx="1">
                  <c:v>6652</c:v>
                </c:pt>
                <c:pt idx="2">
                  <c:v>3533</c:v>
                </c:pt>
                <c:pt idx="3">
                  <c:v>14607</c:v>
                </c:pt>
              </c:numCache>
            </c:numRef>
          </c:yVal>
          <c:smooth val="0"/>
          <c:extLst xmlns:c16r2="http://schemas.microsoft.com/office/drawing/2015/06/chart">
            <c:ext xmlns:c16="http://schemas.microsoft.com/office/drawing/2014/chart" uri="{C3380CC4-5D6E-409C-BE32-E72D297353CC}">
              <c16:uniqueId val="{00000005-C523-4E2A-950B-143FCAD559CB}"/>
            </c:ext>
          </c:extLst>
        </c:ser>
        <c:dLbls>
          <c:showLegendKey val="0"/>
          <c:showVal val="0"/>
          <c:showCatName val="0"/>
          <c:showSerName val="0"/>
          <c:showPercent val="0"/>
          <c:showBubbleSize val="0"/>
        </c:dLbls>
        <c:axId val="99422976"/>
        <c:axId val="99425280"/>
      </c:scatterChart>
      <c:valAx>
        <c:axId val="99422976"/>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General" sourceLinked="1"/>
        <c:majorTickMark val="out"/>
        <c:minorTickMark val="none"/>
        <c:tickLblPos val="nextTo"/>
        <c:crossAx val="99425280"/>
        <c:crosses val="autoZero"/>
        <c:crossBetween val="midCat"/>
      </c:valAx>
      <c:valAx>
        <c:axId val="99425280"/>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0.00" sourceLinked="1"/>
        <c:majorTickMark val="out"/>
        <c:minorTickMark val="none"/>
        <c:tickLblPos val="nextTo"/>
        <c:crossAx val="99422976"/>
        <c:crosses val="autoZero"/>
        <c:crossBetween val="midCat"/>
      </c:valAx>
      <c:spPr>
        <a:noFill/>
        <a:ln>
          <a:solidFill>
            <a:schemeClr val="bg1">
              <a:lumMod val="65000"/>
              <a:alpha val="50000"/>
            </a:schemeClr>
          </a:solidFill>
        </a:ln>
      </c:spPr>
    </c:plotArea>
    <c:legend>
      <c:legendPos val="l"/>
      <c:layout>
        <c:manualLayout>
          <c:xMode val="edge"/>
          <c:yMode val="edge"/>
          <c:x val="0.17623911202927131"/>
          <c:y val="5.2191839656406586E-2"/>
          <c:w val="0.18918097180073476"/>
          <c:h val="0.20050073770738611"/>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Precip!$G$3:$G$723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0.02</c:v>
                </c:pt>
                <c:pt idx="96">
                  <c:v>0.02</c:v>
                </c:pt>
                <c:pt idx="97">
                  <c:v>0.02</c:v>
                </c:pt>
                <c:pt idx="98">
                  <c:v>0.02</c:v>
                </c:pt>
                <c:pt idx="99">
                  <c:v>0.02</c:v>
                </c:pt>
                <c:pt idx="100">
                  <c:v>0.02</c:v>
                </c:pt>
                <c:pt idx="101">
                  <c:v>0.02</c:v>
                </c:pt>
                <c:pt idx="102">
                  <c:v>0.02</c:v>
                </c:pt>
                <c:pt idx="103">
                  <c:v>0.02</c:v>
                </c:pt>
                <c:pt idx="104">
                  <c:v>0.02</c:v>
                </c:pt>
                <c:pt idx="105">
                  <c:v>0.03</c:v>
                </c:pt>
                <c:pt idx="106">
                  <c:v>0.03</c:v>
                </c:pt>
                <c:pt idx="107">
                  <c:v>0.03</c:v>
                </c:pt>
                <c:pt idx="108">
                  <c:v>0.04</c:v>
                </c:pt>
                <c:pt idx="109">
                  <c:v>0.04</c:v>
                </c:pt>
                <c:pt idx="110">
                  <c:v>0.04</c:v>
                </c:pt>
                <c:pt idx="111">
                  <c:v>0.05</c:v>
                </c:pt>
                <c:pt idx="112">
                  <c:v>0.06</c:v>
                </c:pt>
                <c:pt idx="113">
                  <c:v>0.06</c:v>
                </c:pt>
                <c:pt idx="114">
                  <c:v>7.0000000000000007E-2</c:v>
                </c:pt>
                <c:pt idx="115">
                  <c:v>0.08</c:v>
                </c:pt>
                <c:pt idx="116">
                  <c:v>0.13</c:v>
                </c:pt>
                <c:pt idx="117">
                  <c:v>0.15</c:v>
                </c:pt>
                <c:pt idx="118">
                  <c:v>0.17</c:v>
                </c:pt>
                <c:pt idx="119">
                  <c:v>0.14000000000000001</c:v>
                </c:pt>
                <c:pt idx="120">
                  <c:v>0.32</c:v>
                </c:pt>
                <c:pt idx="121">
                  <c:v>0.61</c:v>
                </c:pt>
                <c:pt idx="122">
                  <c:v>0.21</c:v>
                </c:pt>
                <c:pt idx="123">
                  <c:v>0.13</c:v>
                </c:pt>
                <c:pt idx="124">
                  <c:v>0.18</c:v>
                </c:pt>
                <c:pt idx="125">
                  <c:v>0.16</c:v>
                </c:pt>
                <c:pt idx="126">
                  <c:v>0.1</c:v>
                </c:pt>
                <c:pt idx="127">
                  <c:v>0.09</c:v>
                </c:pt>
                <c:pt idx="128">
                  <c:v>0.08</c:v>
                </c:pt>
                <c:pt idx="129">
                  <c:v>0.08</c:v>
                </c:pt>
                <c:pt idx="130">
                  <c:v>7.0000000000000007E-2</c:v>
                </c:pt>
                <c:pt idx="131">
                  <c:v>0.05</c:v>
                </c:pt>
                <c:pt idx="132">
                  <c:v>0.05</c:v>
                </c:pt>
                <c:pt idx="133">
                  <c:v>0.05</c:v>
                </c:pt>
                <c:pt idx="134">
                  <c:v>0.05</c:v>
                </c:pt>
                <c:pt idx="135">
                  <c:v>0.04</c:v>
                </c:pt>
                <c:pt idx="136">
                  <c:v>0.04</c:v>
                </c:pt>
                <c:pt idx="137">
                  <c:v>0.03</c:v>
                </c:pt>
                <c:pt idx="138">
                  <c:v>0.03</c:v>
                </c:pt>
                <c:pt idx="139">
                  <c:v>0.03</c:v>
                </c:pt>
                <c:pt idx="140">
                  <c:v>0.03</c:v>
                </c:pt>
                <c:pt idx="141">
                  <c:v>0.03</c:v>
                </c:pt>
                <c:pt idx="142">
                  <c:v>0.03</c:v>
                </c:pt>
                <c:pt idx="143">
                  <c:v>0.03</c:v>
                </c:pt>
                <c:pt idx="144">
                  <c:v>0.03</c:v>
                </c:pt>
                <c:pt idx="145">
                  <c:v>0.03</c:v>
                </c:pt>
                <c:pt idx="146">
                  <c:v>0.03</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ser>
        <c:ser>
          <c:idx val="4"/>
          <c:order val="1"/>
          <c:tx>
            <c:v>0.2 Percent Annual Chance</c:v>
          </c:tx>
          <c:spPr>
            <a:ln>
              <a:solidFill>
                <a:schemeClr val="accent2"/>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0.02</c:v>
                </c:pt>
                <c:pt idx="100">
                  <c:v>0.02</c:v>
                </c:pt>
                <c:pt idx="101">
                  <c:v>0.02</c:v>
                </c:pt>
                <c:pt idx="102">
                  <c:v>0.02</c:v>
                </c:pt>
                <c:pt idx="103">
                  <c:v>0.02</c:v>
                </c:pt>
                <c:pt idx="104">
                  <c:v>0.02</c:v>
                </c:pt>
                <c:pt idx="105">
                  <c:v>0.02</c:v>
                </c:pt>
                <c:pt idx="106">
                  <c:v>0.03</c:v>
                </c:pt>
                <c:pt idx="107">
                  <c:v>0.03</c:v>
                </c:pt>
                <c:pt idx="108">
                  <c:v>0.03</c:v>
                </c:pt>
                <c:pt idx="109">
                  <c:v>0.03</c:v>
                </c:pt>
                <c:pt idx="110">
                  <c:v>0.03</c:v>
                </c:pt>
                <c:pt idx="111">
                  <c:v>0.05</c:v>
                </c:pt>
                <c:pt idx="112">
                  <c:v>0.05</c:v>
                </c:pt>
                <c:pt idx="113">
                  <c:v>0.05</c:v>
                </c:pt>
                <c:pt idx="114">
                  <c:v>0.06</c:v>
                </c:pt>
                <c:pt idx="115">
                  <c:v>7.0000000000000007E-2</c:v>
                </c:pt>
                <c:pt idx="116">
                  <c:v>0.11</c:v>
                </c:pt>
                <c:pt idx="117">
                  <c:v>0.12</c:v>
                </c:pt>
                <c:pt idx="118">
                  <c:v>0.14000000000000001</c:v>
                </c:pt>
                <c:pt idx="119">
                  <c:v>0.12</c:v>
                </c:pt>
                <c:pt idx="120">
                  <c:v>0.28000000000000003</c:v>
                </c:pt>
                <c:pt idx="121">
                  <c:v>0.54</c:v>
                </c:pt>
                <c:pt idx="122">
                  <c:v>0.19</c:v>
                </c:pt>
                <c:pt idx="123">
                  <c:v>0.12</c:v>
                </c:pt>
                <c:pt idx="124">
                  <c:v>0.16</c:v>
                </c:pt>
                <c:pt idx="125">
                  <c:v>0.15</c:v>
                </c:pt>
                <c:pt idx="126">
                  <c:v>0.1</c:v>
                </c:pt>
                <c:pt idx="127">
                  <c:v>0.09</c:v>
                </c:pt>
                <c:pt idx="128">
                  <c:v>0.08</c:v>
                </c:pt>
                <c:pt idx="129">
                  <c:v>0.08</c:v>
                </c:pt>
                <c:pt idx="130">
                  <c:v>7.0000000000000007E-2</c:v>
                </c:pt>
                <c:pt idx="131">
                  <c:v>0.06</c:v>
                </c:pt>
                <c:pt idx="132">
                  <c:v>0.05</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0.03</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0.01</c:v>
                </c:pt>
                <c:pt idx="97">
                  <c:v>0.01</c:v>
                </c:pt>
                <c:pt idx="98">
                  <c:v>0.01</c:v>
                </c:pt>
                <c:pt idx="99">
                  <c:v>0.01</c:v>
                </c:pt>
                <c:pt idx="100">
                  <c:v>0.01</c:v>
                </c:pt>
                <c:pt idx="101">
                  <c:v>0.01</c:v>
                </c:pt>
                <c:pt idx="102">
                  <c:v>0.01</c:v>
                </c:pt>
                <c:pt idx="103">
                  <c:v>0.01</c:v>
                </c:pt>
                <c:pt idx="104">
                  <c:v>0.01</c:v>
                </c:pt>
                <c:pt idx="105">
                  <c:v>0.01</c:v>
                </c:pt>
                <c:pt idx="106">
                  <c:v>0.01</c:v>
                </c:pt>
                <c:pt idx="107">
                  <c:v>0.01</c:v>
                </c:pt>
                <c:pt idx="108">
                  <c:v>0.01</c:v>
                </c:pt>
                <c:pt idx="109">
                  <c:v>0.02</c:v>
                </c:pt>
                <c:pt idx="110">
                  <c:v>0.02</c:v>
                </c:pt>
                <c:pt idx="111">
                  <c:v>0.02</c:v>
                </c:pt>
                <c:pt idx="112">
                  <c:v>0.03</c:v>
                </c:pt>
                <c:pt idx="113">
                  <c:v>0.03</c:v>
                </c:pt>
                <c:pt idx="114">
                  <c:v>0.03</c:v>
                </c:pt>
                <c:pt idx="115">
                  <c:v>0.04</c:v>
                </c:pt>
                <c:pt idx="116">
                  <c:v>7.0000000000000007E-2</c:v>
                </c:pt>
                <c:pt idx="117">
                  <c:v>0.08</c:v>
                </c:pt>
                <c:pt idx="118">
                  <c:v>0.09</c:v>
                </c:pt>
                <c:pt idx="119">
                  <c:v>0.08</c:v>
                </c:pt>
                <c:pt idx="120">
                  <c:v>0.19</c:v>
                </c:pt>
                <c:pt idx="121">
                  <c:v>0.37</c:v>
                </c:pt>
                <c:pt idx="122">
                  <c:v>0.14000000000000001</c:v>
                </c:pt>
                <c:pt idx="123">
                  <c:v>0.08</c:v>
                </c:pt>
                <c:pt idx="124">
                  <c:v>0.12</c:v>
                </c:pt>
                <c:pt idx="125">
                  <c:v>0.11</c:v>
                </c:pt>
                <c:pt idx="126">
                  <c:v>7.0000000000000007E-2</c:v>
                </c:pt>
                <c:pt idx="127">
                  <c:v>0.06</c:v>
                </c:pt>
                <c:pt idx="128">
                  <c:v>0.06</c:v>
                </c:pt>
                <c:pt idx="129">
                  <c:v>0.05</c:v>
                </c:pt>
                <c:pt idx="130">
                  <c:v>0.05</c:v>
                </c:pt>
                <c:pt idx="131">
                  <c:v>0.04</c:v>
                </c:pt>
                <c:pt idx="132">
                  <c:v>0.04</c:v>
                </c:pt>
                <c:pt idx="133">
                  <c:v>0.03</c:v>
                </c:pt>
                <c:pt idx="134">
                  <c:v>0.03</c:v>
                </c:pt>
                <c:pt idx="135">
                  <c:v>0.03</c:v>
                </c:pt>
                <c:pt idx="136">
                  <c:v>0.03</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0.01</c:v>
                </c:pt>
                <c:pt idx="104">
                  <c:v>0.01</c:v>
                </c:pt>
                <c:pt idx="105">
                  <c:v>0.01</c:v>
                </c:pt>
                <c:pt idx="106">
                  <c:v>0.01</c:v>
                </c:pt>
                <c:pt idx="107">
                  <c:v>0.01</c:v>
                </c:pt>
                <c:pt idx="108">
                  <c:v>0.01</c:v>
                </c:pt>
                <c:pt idx="109">
                  <c:v>0.01</c:v>
                </c:pt>
                <c:pt idx="110">
                  <c:v>0.01</c:v>
                </c:pt>
                <c:pt idx="111">
                  <c:v>0.02</c:v>
                </c:pt>
                <c:pt idx="112">
                  <c:v>0.02</c:v>
                </c:pt>
                <c:pt idx="113">
                  <c:v>0.02</c:v>
                </c:pt>
                <c:pt idx="114">
                  <c:v>0.03</c:v>
                </c:pt>
                <c:pt idx="115">
                  <c:v>0.03</c:v>
                </c:pt>
                <c:pt idx="116">
                  <c:v>0.05</c:v>
                </c:pt>
                <c:pt idx="117">
                  <c:v>0.06</c:v>
                </c:pt>
                <c:pt idx="118">
                  <c:v>7.0000000000000007E-2</c:v>
                </c:pt>
                <c:pt idx="119">
                  <c:v>0.06</c:v>
                </c:pt>
                <c:pt idx="120">
                  <c:v>0.15</c:v>
                </c:pt>
                <c:pt idx="121">
                  <c:v>0.31</c:v>
                </c:pt>
                <c:pt idx="122">
                  <c:v>0.11</c:v>
                </c:pt>
                <c:pt idx="123">
                  <c:v>7.0000000000000007E-2</c:v>
                </c:pt>
                <c:pt idx="124">
                  <c:v>0.1</c:v>
                </c:pt>
                <c:pt idx="125">
                  <c:v>0.09</c:v>
                </c:pt>
                <c:pt idx="126">
                  <c:v>0.06</c:v>
                </c:pt>
                <c:pt idx="127">
                  <c:v>0.05</c:v>
                </c:pt>
                <c:pt idx="128">
                  <c:v>0.05</c:v>
                </c:pt>
                <c:pt idx="129">
                  <c:v>0.04</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0.01</c:v>
                </c:pt>
                <c:pt idx="108">
                  <c:v>0.01</c:v>
                </c:pt>
                <c:pt idx="109">
                  <c:v>0.01</c:v>
                </c:pt>
                <c:pt idx="110">
                  <c:v>0.01</c:v>
                </c:pt>
                <c:pt idx="111">
                  <c:v>0.01</c:v>
                </c:pt>
                <c:pt idx="112">
                  <c:v>0.01</c:v>
                </c:pt>
                <c:pt idx="113">
                  <c:v>0.02</c:v>
                </c:pt>
                <c:pt idx="114">
                  <c:v>0.02</c:v>
                </c:pt>
                <c:pt idx="115">
                  <c:v>0.02</c:v>
                </c:pt>
                <c:pt idx="116">
                  <c:v>0.04</c:v>
                </c:pt>
                <c:pt idx="117">
                  <c:v>0.05</c:v>
                </c:pt>
                <c:pt idx="118">
                  <c:v>0.06</c:v>
                </c:pt>
                <c:pt idx="119">
                  <c:v>0.05</c:v>
                </c:pt>
                <c:pt idx="120">
                  <c:v>0.12</c:v>
                </c:pt>
                <c:pt idx="121">
                  <c:v>0.25</c:v>
                </c:pt>
                <c:pt idx="122">
                  <c:v>0.09</c:v>
                </c:pt>
                <c:pt idx="123">
                  <c:v>0.06</c:v>
                </c:pt>
                <c:pt idx="124">
                  <c:v>0.08</c:v>
                </c:pt>
                <c:pt idx="125">
                  <c:v>7.0000000000000007E-2</c:v>
                </c:pt>
                <c:pt idx="126">
                  <c:v>0.04</c:v>
                </c:pt>
                <c:pt idx="127">
                  <c:v>0.04</c:v>
                </c:pt>
                <c:pt idx="128">
                  <c:v>0.04</c:v>
                </c:pt>
                <c:pt idx="129">
                  <c:v>0.04</c:v>
                </c:pt>
                <c:pt idx="130">
                  <c:v>0.03</c:v>
                </c:pt>
                <c:pt idx="131">
                  <c:v>0.03</c:v>
                </c:pt>
                <c:pt idx="132">
                  <c:v>0.02</c:v>
                </c:pt>
                <c:pt idx="133">
                  <c:v>0.02</c:v>
                </c:pt>
                <c:pt idx="134">
                  <c:v>0.02</c:v>
                </c:pt>
                <c:pt idx="135">
                  <c:v>0.02</c:v>
                </c:pt>
                <c:pt idx="136">
                  <c:v>0.02</c:v>
                </c:pt>
                <c:pt idx="137">
                  <c:v>0.02</c:v>
                </c:pt>
                <c:pt idx="138">
                  <c:v>0.02</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0.01</c:v>
                </c:pt>
                <c:pt idx="113">
                  <c:v>0.01</c:v>
                </c:pt>
                <c:pt idx="114">
                  <c:v>0.01</c:v>
                </c:pt>
                <c:pt idx="115">
                  <c:v>0.01</c:v>
                </c:pt>
                <c:pt idx="116">
                  <c:v>0.02</c:v>
                </c:pt>
                <c:pt idx="117">
                  <c:v>0.03</c:v>
                </c:pt>
                <c:pt idx="118">
                  <c:v>0.03</c:v>
                </c:pt>
                <c:pt idx="119">
                  <c:v>0.03</c:v>
                </c:pt>
                <c:pt idx="120">
                  <c:v>0.08</c:v>
                </c:pt>
                <c:pt idx="121">
                  <c:v>0.17</c:v>
                </c:pt>
                <c:pt idx="122">
                  <c:v>0.06</c:v>
                </c:pt>
                <c:pt idx="123">
                  <c:v>0.04</c:v>
                </c:pt>
                <c:pt idx="124">
                  <c:v>0.06</c:v>
                </c:pt>
                <c:pt idx="125">
                  <c:v>0.05</c:v>
                </c:pt>
                <c:pt idx="126">
                  <c:v>0.03</c:v>
                </c:pt>
                <c:pt idx="127">
                  <c:v>0.03</c:v>
                </c:pt>
                <c:pt idx="128">
                  <c:v>0.03</c:v>
                </c:pt>
                <c:pt idx="129">
                  <c:v>0.03</c:v>
                </c:pt>
                <c:pt idx="130">
                  <c:v>0.02</c:v>
                </c:pt>
                <c:pt idx="131">
                  <c:v>0.02</c:v>
                </c:pt>
                <c:pt idx="132">
                  <c:v>0.02</c:v>
                </c:pt>
                <c:pt idx="133">
                  <c:v>0.02</c:v>
                </c:pt>
                <c:pt idx="134">
                  <c:v>0.02</c:v>
                </c:pt>
                <c:pt idx="135">
                  <c:v>0.01</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numCache>
            </c:numRef>
          </c:xVal>
          <c:yVal>
            <c:numRef>
              <c:f>Precip!$H$3:$H$723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0.01</c:v>
                </c:pt>
                <c:pt idx="116">
                  <c:v>0.01</c:v>
                </c:pt>
                <c:pt idx="117">
                  <c:v>0.02</c:v>
                </c:pt>
                <c:pt idx="118">
                  <c:v>0.02</c:v>
                </c:pt>
                <c:pt idx="119">
                  <c:v>0.02</c:v>
                </c:pt>
                <c:pt idx="120">
                  <c:v>0.05</c:v>
                </c:pt>
                <c:pt idx="121">
                  <c:v>0.13</c:v>
                </c:pt>
                <c:pt idx="122">
                  <c:v>0.05</c:v>
                </c:pt>
                <c:pt idx="123">
                  <c:v>0.03</c:v>
                </c:pt>
                <c:pt idx="124">
                  <c:v>0.05</c:v>
                </c:pt>
                <c:pt idx="125">
                  <c:v>0.04</c:v>
                </c:pt>
                <c:pt idx="126">
                  <c:v>0.03</c:v>
                </c:pt>
                <c:pt idx="127">
                  <c:v>0.03</c:v>
                </c:pt>
                <c:pt idx="128">
                  <c:v>0.03</c:v>
                </c:pt>
                <c:pt idx="129">
                  <c:v>0.02</c:v>
                </c:pt>
                <c:pt idx="130">
                  <c:v>0.02</c:v>
                </c:pt>
                <c:pt idx="131">
                  <c:v>0.02</c:v>
                </c:pt>
                <c:pt idx="132">
                  <c:v>0.02</c:v>
                </c:pt>
                <c:pt idx="133">
                  <c:v>0.02</c:v>
                </c:pt>
                <c:pt idx="134">
                  <c:v>0.02</c:v>
                </c:pt>
                <c:pt idx="135">
                  <c:v>0.01</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ser>
        <c:dLbls>
          <c:showLegendKey val="0"/>
          <c:showVal val="0"/>
          <c:showCatName val="0"/>
          <c:showSerName val="0"/>
          <c:showPercent val="0"/>
          <c:showBubbleSize val="0"/>
        </c:dLbls>
        <c:axId val="100957568"/>
        <c:axId val="100963840"/>
      </c:scatterChart>
      <c:valAx>
        <c:axId val="100957568"/>
        <c:scaling>
          <c:orientation val="minMax"/>
          <c:max val="3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00963840"/>
        <c:crosses val="autoZero"/>
        <c:crossBetween val="midCat"/>
        <c:minorUnit val="2.0000000000000004E-2"/>
      </c:valAx>
      <c:valAx>
        <c:axId val="100963840"/>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00957568"/>
        <c:crosses val="autoZero"/>
        <c:crossBetween val="midCat"/>
      </c:valAx>
      <c:spPr>
        <a:ln>
          <a:solidFill>
            <a:schemeClr val="tx1"/>
          </a:solidFill>
        </a:ln>
      </c:spPr>
    </c:plotArea>
    <c:legend>
      <c:legendPos val="r"/>
      <c:layout>
        <c:manualLayout>
          <c:xMode val="edge"/>
          <c:yMode val="edge"/>
          <c:x val="0.62621256477555687"/>
          <c:y val="3.8202099737532809E-2"/>
          <c:w val="0.33682944720762897"/>
          <c:h val="0.35715578521434821"/>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81189396762122"/>
          <c:y val="3.5873305423788755E-2"/>
          <c:w val="0.8306151916557305"/>
          <c:h val="0.87945570027642406"/>
        </c:manualLayout>
      </c:layout>
      <c:scatterChart>
        <c:scatterStyle val="smoothMarker"/>
        <c:varyColors val="0"/>
        <c:ser>
          <c:idx val="5"/>
          <c:order val="0"/>
          <c:tx>
            <c:v>1 Percent Plus Annual Chance</c:v>
          </c:tx>
          <c:marker>
            <c:symbol val="none"/>
          </c:marker>
          <c:xVal>
            <c:numRef>
              <c:f>Precip!$A$4:$A$724</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Precip!$G$4:$G$724</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0.02</c:v>
                </c:pt>
                <c:pt idx="85">
                  <c:v>0.02</c:v>
                </c:pt>
                <c:pt idx="86">
                  <c:v>0.02</c:v>
                </c:pt>
                <c:pt idx="87">
                  <c:v>0.02</c:v>
                </c:pt>
                <c:pt idx="88">
                  <c:v>0.02</c:v>
                </c:pt>
                <c:pt idx="89">
                  <c:v>0.02</c:v>
                </c:pt>
                <c:pt idx="90">
                  <c:v>0.02</c:v>
                </c:pt>
                <c:pt idx="91">
                  <c:v>0.02</c:v>
                </c:pt>
                <c:pt idx="92">
                  <c:v>0.02</c:v>
                </c:pt>
                <c:pt idx="93">
                  <c:v>0.02</c:v>
                </c:pt>
                <c:pt idx="94">
                  <c:v>0.02</c:v>
                </c:pt>
                <c:pt idx="95">
                  <c:v>0.02</c:v>
                </c:pt>
                <c:pt idx="96">
                  <c:v>0.02</c:v>
                </c:pt>
                <c:pt idx="97">
                  <c:v>0.02</c:v>
                </c:pt>
                <c:pt idx="98">
                  <c:v>0.02</c:v>
                </c:pt>
                <c:pt idx="99">
                  <c:v>0.03</c:v>
                </c:pt>
                <c:pt idx="100">
                  <c:v>0.03</c:v>
                </c:pt>
                <c:pt idx="101">
                  <c:v>0.03</c:v>
                </c:pt>
                <c:pt idx="102">
                  <c:v>0.03</c:v>
                </c:pt>
                <c:pt idx="103">
                  <c:v>0.03</c:v>
                </c:pt>
                <c:pt idx="104">
                  <c:v>0.03</c:v>
                </c:pt>
                <c:pt idx="105">
                  <c:v>0.03</c:v>
                </c:pt>
                <c:pt idx="106">
                  <c:v>0.04</c:v>
                </c:pt>
                <c:pt idx="107">
                  <c:v>0.04</c:v>
                </c:pt>
                <c:pt idx="108">
                  <c:v>0.05</c:v>
                </c:pt>
                <c:pt idx="109">
                  <c:v>0.05</c:v>
                </c:pt>
                <c:pt idx="110">
                  <c:v>0.05</c:v>
                </c:pt>
                <c:pt idx="111">
                  <c:v>7.0000000000000007E-2</c:v>
                </c:pt>
                <c:pt idx="112">
                  <c:v>7.0000000000000007E-2</c:v>
                </c:pt>
                <c:pt idx="113">
                  <c:v>0.08</c:v>
                </c:pt>
                <c:pt idx="114">
                  <c:v>0.09</c:v>
                </c:pt>
                <c:pt idx="115">
                  <c:v>0.09</c:v>
                </c:pt>
                <c:pt idx="116">
                  <c:v>0.16</c:v>
                </c:pt>
                <c:pt idx="117">
                  <c:v>0.17</c:v>
                </c:pt>
                <c:pt idx="118">
                  <c:v>0.19</c:v>
                </c:pt>
                <c:pt idx="119">
                  <c:v>0.16</c:v>
                </c:pt>
                <c:pt idx="120">
                  <c:v>0.34</c:v>
                </c:pt>
                <c:pt idx="121">
                  <c:v>0.64</c:v>
                </c:pt>
                <c:pt idx="122">
                  <c:v>0.22</c:v>
                </c:pt>
                <c:pt idx="123">
                  <c:v>0.14000000000000001</c:v>
                </c:pt>
                <c:pt idx="124">
                  <c:v>0.19</c:v>
                </c:pt>
                <c:pt idx="125">
                  <c:v>0.17</c:v>
                </c:pt>
                <c:pt idx="126">
                  <c:v>0.11</c:v>
                </c:pt>
                <c:pt idx="127">
                  <c:v>0.1</c:v>
                </c:pt>
                <c:pt idx="128">
                  <c:v>0.09</c:v>
                </c:pt>
                <c:pt idx="129">
                  <c:v>0.08</c:v>
                </c:pt>
                <c:pt idx="130">
                  <c:v>0.08</c:v>
                </c:pt>
                <c:pt idx="131">
                  <c:v>0.06</c:v>
                </c:pt>
                <c:pt idx="132">
                  <c:v>0.06</c:v>
                </c:pt>
                <c:pt idx="133">
                  <c:v>0.05</c:v>
                </c:pt>
                <c:pt idx="134">
                  <c:v>0.05</c:v>
                </c:pt>
                <c:pt idx="135">
                  <c:v>0.05</c:v>
                </c:pt>
                <c:pt idx="136">
                  <c:v>0.04</c:v>
                </c:pt>
                <c:pt idx="137">
                  <c:v>0.04</c:v>
                </c:pt>
                <c:pt idx="138">
                  <c:v>0.04</c:v>
                </c:pt>
                <c:pt idx="139">
                  <c:v>0.04</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ser>
        <c:ser>
          <c:idx val="4"/>
          <c:order val="1"/>
          <c:tx>
            <c:v>0.2 Percent Annual Chance</c:v>
          </c:tx>
          <c:spPr>
            <a:ln>
              <a:solidFill>
                <a:schemeClr val="accent2"/>
              </a:solidFill>
            </a:ln>
          </c:spPr>
          <c:marker>
            <c:symbol val="none"/>
          </c:marker>
          <c:xVal>
            <c:numRef>
              <c:f>Precip!$A$4:$A$724</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Precip!$F$4:$F$724</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0.02</c:v>
                </c:pt>
                <c:pt idx="85">
                  <c:v>0.02</c:v>
                </c:pt>
                <c:pt idx="86">
                  <c:v>0.02</c:v>
                </c:pt>
                <c:pt idx="87">
                  <c:v>0.02</c:v>
                </c:pt>
                <c:pt idx="88">
                  <c:v>0.02</c:v>
                </c:pt>
                <c:pt idx="89">
                  <c:v>0.02</c:v>
                </c:pt>
                <c:pt idx="90">
                  <c:v>0.02</c:v>
                </c:pt>
                <c:pt idx="91">
                  <c:v>0.02</c:v>
                </c:pt>
                <c:pt idx="92">
                  <c:v>0.02</c:v>
                </c:pt>
                <c:pt idx="93">
                  <c:v>0.02</c:v>
                </c:pt>
                <c:pt idx="94">
                  <c:v>0.02</c:v>
                </c:pt>
                <c:pt idx="95">
                  <c:v>0.02</c:v>
                </c:pt>
                <c:pt idx="96">
                  <c:v>0.02</c:v>
                </c:pt>
                <c:pt idx="97">
                  <c:v>0.02</c:v>
                </c:pt>
                <c:pt idx="98">
                  <c:v>0.03</c:v>
                </c:pt>
                <c:pt idx="99">
                  <c:v>0.03</c:v>
                </c:pt>
                <c:pt idx="100">
                  <c:v>0.03</c:v>
                </c:pt>
                <c:pt idx="101">
                  <c:v>0.03</c:v>
                </c:pt>
                <c:pt idx="102">
                  <c:v>0.03</c:v>
                </c:pt>
                <c:pt idx="103">
                  <c:v>0.03</c:v>
                </c:pt>
                <c:pt idx="104">
                  <c:v>0.03</c:v>
                </c:pt>
                <c:pt idx="105">
                  <c:v>0.03</c:v>
                </c:pt>
                <c:pt idx="106">
                  <c:v>0.04</c:v>
                </c:pt>
                <c:pt idx="107">
                  <c:v>0.04</c:v>
                </c:pt>
                <c:pt idx="108">
                  <c:v>0.05</c:v>
                </c:pt>
                <c:pt idx="109">
                  <c:v>0.05</c:v>
                </c:pt>
                <c:pt idx="110">
                  <c:v>0.05</c:v>
                </c:pt>
                <c:pt idx="111">
                  <c:v>7.0000000000000007E-2</c:v>
                </c:pt>
                <c:pt idx="112">
                  <c:v>7.0000000000000007E-2</c:v>
                </c:pt>
                <c:pt idx="113">
                  <c:v>0.08</c:v>
                </c:pt>
                <c:pt idx="114">
                  <c:v>0.09</c:v>
                </c:pt>
                <c:pt idx="115">
                  <c:v>0.09</c:v>
                </c:pt>
                <c:pt idx="116">
                  <c:v>0.14000000000000001</c:v>
                </c:pt>
                <c:pt idx="117">
                  <c:v>0.16</c:v>
                </c:pt>
                <c:pt idx="118">
                  <c:v>0.18</c:v>
                </c:pt>
                <c:pt idx="119">
                  <c:v>0.15</c:v>
                </c:pt>
                <c:pt idx="120">
                  <c:v>0.32</c:v>
                </c:pt>
                <c:pt idx="121">
                  <c:v>0.6</c:v>
                </c:pt>
                <c:pt idx="122">
                  <c:v>0.21</c:v>
                </c:pt>
                <c:pt idx="123">
                  <c:v>0.13</c:v>
                </c:pt>
                <c:pt idx="124">
                  <c:v>0.18</c:v>
                </c:pt>
                <c:pt idx="125">
                  <c:v>0.16</c:v>
                </c:pt>
                <c:pt idx="126">
                  <c:v>0.11</c:v>
                </c:pt>
                <c:pt idx="127">
                  <c:v>0.1</c:v>
                </c:pt>
                <c:pt idx="128">
                  <c:v>0.09</c:v>
                </c:pt>
                <c:pt idx="129">
                  <c:v>0.09</c:v>
                </c:pt>
                <c:pt idx="130">
                  <c:v>0.08</c:v>
                </c:pt>
                <c:pt idx="131">
                  <c:v>7.0000000000000007E-2</c:v>
                </c:pt>
                <c:pt idx="132">
                  <c:v>0.06</c:v>
                </c:pt>
                <c:pt idx="133">
                  <c:v>0.06</c:v>
                </c:pt>
                <c:pt idx="134">
                  <c:v>0.06</c:v>
                </c:pt>
                <c:pt idx="135">
                  <c:v>0.05</c:v>
                </c:pt>
                <c:pt idx="136">
                  <c:v>0.05</c:v>
                </c:pt>
                <c:pt idx="137">
                  <c:v>0.04</c:v>
                </c:pt>
                <c:pt idx="138">
                  <c:v>0.04</c:v>
                </c:pt>
                <c:pt idx="139">
                  <c:v>0.04</c:v>
                </c:pt>
                <c:pt idx="140">
                  <c:v>0.04</c:v>
                </c:pt>
                <c:pt idx="141">
                  <c:v>0.04</c:v>
                </c:pt>
                <c:pt idx="142">
                  <c:v>0.04</c:v>
                </c:pt>
                <c:pt idx="143">
                  <c:v>0.04</c:v>
                </c:pt>
                <c:pt idx="144">
                  <c:v>0.03</c:v>
                </c:pt>
                <c:pt idx="145">
                  <c:v>0.03</c:v>
                </c:pt>
                <c:pt idx="146">
                  <c:v>0.03</c:v>
                </c:pt>
                <c:pt idx="147">
                  <c:v>0.03</c:v>
                </c:pt>
                <c:pt idx="148">
                  <c:v>0.03</c:v>
                </c:pt>
                <c:pt idx="149">
                  <c:v>0.03</c:v>
                </c:pt>
                <c:pt idx="150">
                  <c:v>0.03</c:v>
                </c:pt>
                <c:pt idx="151">
                  <c:v>0.03</c:v>
                </c:pt>
                <c:pt idx="152">
                  <c:v>0.03</c:v>
                </c:pt>
                <c:pt idx="153">
                  <c:v>0.03</c:v>
                </c:pt>
                <c:pt idx="154">
                  <c:v>0.03</c:v>
                </c:pt>
                <c:pt idx="155">
                  <c:v>0.03</c:v>
                </c:pt>
                <c:pt idx="156">
                  <c:v>0.03</c:v>
                </c:pt>
                <c:pt idx="157">
                  <c:v>0.03</c:v>
                </c:pt>
                <c:pt idx="158">
                  <c:v>0.03</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Precip!$A$4:$A$724</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Precip!$E$4:$E$724</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0.02</c:v>
                </c:pt>
                <c:pt idx="101">
                  <c:v>0.02</c:v>
                </c:pt>
                <c:pt idx="102">
                  <c:v>0.02</c:v>
                </c:pt>
                <c:pt idx="103">
                  <c:v>0.02</c:v>
                </c:pt>
                <c:pt idx="104">
                  <c:v>0.02</c:v>
                </c:pt>
                <c:pt idx="105">
                  <c:v>0.02</c:v>
                </c:pt>
                <c:pt idx="106">
                  <c:v>0.02</c:v>
                </c:pt>
                <c:pt idx="107">
                  <c:v>0.03</c:v>
                </c:pt>
                <c:pt idx="108">
                  <c:v>0.03</c:v>
                </c:pt>
                <c:pt idx="109">
                  <c:v>0.03</c:v>
                </c:pt>
                <c:pt idx="110">
                  <c:v>0.03</c:v>
                </c:pt>
                <c:pt idx="111">
                  <c:v>0.04</c:v>
                </c:pt>
                <c:pt idx="112">
                  <c:v>0.05</c:v>
                </c:pt>
                <c:pt idx="113">
                  <c:v>0.05</c:v>
                </c:pt>
                <c:pt idx="114">
                  <c:v>0.06</c:v>
                </c:pt>
                <c:pt idx="115">
                  <c:v>0.06</c:v>
                </c:pt>
                <c:pt idx="116">
                  <c:v>0.1</c:v>
                </c:pt>
                <c:pt idx="117">
                  <c:v>0.11</c:v>
                </c:pt>
                <c:pt idx="118">
                  <c:v>0.13</c:v>
                </c:pt>
                <c:pt idx="119">
                  <c:v>0.11</c:v>
                </c:pt>
                <c:pt idx="120">
                  <c:v>0.24</c:v>
                </c:pt>
                <c:pt idx="121">
                  <c:v>0.46</c:v>
                </c:pt>
                <c:pt idx="122">
                  <c:v>0.16</c:v>
                </c:pt>
                <c:pt idx="123">
                  <c:v>0.1</c:v>
                </c:pt>
                <c:pt idx="124">
                  <c:v>0.14000000000000001</c:v>
                </c:pt>
                <c:pt idx="125">
                  <c:v>0.13</c:v>
                </c:pt>
                <c:pt idx="126">
                  <c:v>0.08</c:v>
                </c:pt>
                <c:pt idx="127">
                  <c:v>7.0000000000000007E-2</c:v>
                </c:pt>
                <c:pt idx="128">
                  <c:v>7.0000000000000007E-2</c:v>
                </c:pt>
                <c:pt idx="129">
                  <c:v>0.06</c:v>
                </c:pt>
                <c:pt idx="130">
                  <c:v>0.06</c:v>
                </c:pt>
                <c:pt idx="131">
                  <c:v>0.05</c:v>
                </c:pt>
                <c:pt idx="132">
                  <c:v>0.04</c:v>
                </c:pt>
                <c:pt idx="133">
                  <c:v>0.04</c:v>
                </c:pt>
                <c:pt idx="134">
                  <c:v>0.04</c:v>
                </c:pt>
                <c:pt idx="135">
                  <c:v>0.04</c:v>
                </c:pt>
                <c:pt idx="136">
                  <c:v>0.03</c:v>
                </c:pt>
                <c:pt idx="137">
                  <c:v>0.03</c:v>
                </c:pt>
                <c:pt idx="138">
                  <c:v>0.03</c:v>
                </c:pt>
                <c:pt idx="139">
                  <c:v>0.03</c:v>
                </c:pt>
                <c:pt idx="140">
                  <c:v>0.03</c:v>
                </c:pt>
                <c:pt idx="141">
                  <c:v>0.03</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Precip!$A$4:$A$724</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Precip!$D$4:$D$724</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0.03</c:v>
                </c:pt>
                <c:pt idx="111">
                  <c:v>0.03</c:v>
                </c:pt>
                <c:pt idx="112">
                  <c:v>0.04</c:v>
                </c:pt>
                <c:pt idx="113">
                  <c:v>0.04</c:v>
                </c:pt>
                <c:pt idx="114">
                  <c:v>0.04</c:v>
                </c:pt>
                <c:pt idx="115">
                  <c:v>0.05</c:v>
                </c:pt>
                <c:pt idx="116">
                  <c:v>0.09</c:v>
                </c:pt>
                <c:pt idx="117">
                  <c:v>0.1</c:v>
                </c:pt>
                <c:pt idx="118">
                  <c:v>0.11</c:v>
                </c:pt>
                <c:pt idx="119">
                  <c:v>0.09</c:v>
                </c:pt>
                <c:pt idx="120">
                  <c:v>0.21</c:v>
                </c:pt>
                <c:pt idx="121">
                  <c:v>0.4</c:v>
                </c:pt>
                <c:pt idx="122">
                  <c:v>0.14000000000000001</c:v>
                </c:pt>
                <c:pt idx="123">
                  <c:v>0.09</c:v>
                </c:pt>
                <c:pt idx="124">
                  <c:v>0.12</c:v>
                </c:pt>
                <c:pt idx="125">
                  <c:v>0.11</c:v>
                </c:pt>
                <c:pt idx="126">
                  <c:v>7.0000000000000007E-2</c:v>
                </c:pt>
                <c:pt idx="127">
                  <c:v>0.06</c:v>
                </c:pt>
                <c:pt idx="128">
                  <c:v>0.06</c:v>
                </c:pt>
                <c:pt idx="129">
                  <c:v>0.05</c:v>
                </c:pt>
                <c:pt idx="130">
                  <c:v>0.05</c:v>
                </c:pt>
                <c:pt idx="131">
                  <c:v>0.04</c:v>
                </c:pt>
                <c:pt idx="132">
                  <c:v>0.04</c:v>
                </c:pt>
                <c:pt idx="133">
                  <c:v>0.04</c:v>
                </c:pt>
                <c:pt idx="134">
                  <c:v>0.03</c:v>
                </c:pt>
                <c:pt idx="135">
                  <c:v>0.03</c:v>
                </c:pt>
                <c:pt idx="136">
                  <c:v>0.03</c:v>
                </c:pt>
                <c:pt idx="137">
                  <c:v>0.03</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Precip!$A$4:$A$724</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Precip!$C$4:$C$724</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0.01</c:v>
                </c:pt>
                <c:pt idx="107">
                  <c:v>0.01</c:v>
                </c:pt>
                <c:pt idx="108">
                  <c:v>0.02</c:v>
                </c:pt>
                <c:pt idx="109">
                  <c:v>0.02</c:v>
                </c:pt>
                <c:pt idx="110">
                  <c:v>0.02</c:v>
                </c:pt>
                <c:pt idx="111">
                  <c:v>0.03</c:v>
                </c:pt>
                <c:pt idx="112">
                  <c:v>0.03</c:v>
                </c:pt>
                <c:pt idx="113">
                  <c:v>0.03</c:v>
                </c:pt>
                <c:pt idx="114">
                  <c:v>0.04</c:v>
                </c:pt>
                <c:pt idx="115">
                  <c:v>0.04</c:v>
                </c:pt>
                <c:pt idx="116">
                  <c:v>7.0000000000000007E-2</c:v>
                </c:pt>
                <c:pt idx="117">
                  <c:v>0.08</c:v>
                </c:pt>
                <c:pt idx="118">
                  <c:v>0.09</c:v>
                </c:pt>
                <c:pt idx="119">
                  <c:v>0.08</c:v>
                </c:pt>
                <c:pt idx="120">
                  <c:v>0.18</c:v>
                </c:pt>
                <c:pt idx="121">
                  <c:v>0.34</c:v>
                </c:pt>
                <c:pt idx="122">
                  <c:v>0.12</c:v>
                </c:pt>
                <c:pt idx="123">
                  <c:v>0.08</c:v>
                </c:pt>
                <c:pt idx="124">
                  <c:v>0.1</c:v>
                </c:pt>
                <c:pt idx="125">
                  <c:v>0.1</c:v>
                </c:pt>
                <c:pt idx="126">
                  <c:v>0.06</c:v>
                </c:pt>
                <c:pt idx="127">
                  <c:v>0.05</c:v>
                </c:pt>
                <c:pt idx="128">
                  <c:v>0.05</c:v>
                </c:pt>
                <c:pt idx="129">
                  <c:v>0.05</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Precip!$A$4:$A$724</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Precip!$B$4:$B$724</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0.01</c:v>
                </c:pt>
                <c:pt idx="104">
                  <c:v>0.01</c:v>
                </c:pt>
                <c:pt idx="105">
                  <c:v>0.01</c:v>
                </c:pt>
                <c:pt idx="106">
                  <c:v>0.01</c:v>
                </c:pt>
                <c:pt idx="107">
                  <c:v>0.01</c:v>
                </c:pt>
                <c:pt idx="108">
                  <c:v>0.01</c:v>
                </c:pt>
                <c:pt idx="109">
                  <c:v>0.01</c:v>
                </c:pt>
                <c:pt idx="110">
                  <c:v>0.01</c:v>
                </c:pt>
                <c:pt idx="111">
                  <c:v>0.02</c:v>
                </c:pt>
                <c:pt idx="112">
                  <c:v>0.02</c:v>
                </c:pt>
                <c:pt idx="113">
                  <c:v>0.02</c:v>
                </c:pt>
                <c:pt idx="114">
                  <c:v>0.02</c:v>
                </c:pt>
                <c:pt idx="115">
                  <c:v>0.03</c:v>
                </c:pt>
                <c:pt idx="116">
                  <c:v>0.05</c:v>
                </c:pt>
                <c:pt idx="117">
                  <c:v>0.06</c:v>
                </c:pt>
                <c:pt idx="118">
                  <c:v>7.0000000000000007E-2</c:v>
                </c:pt>
                <c:pt idx="119">
                  <c:v>0.06</c:v>
                </c:pt>
                <c:pt idx="120">
                  <c:v>0.13</c:v>
                </c:pt>
                <c:pt idx="121">
                  <c:v>0.26</c:v>
                </c:pt>
                <c:pt idx="122">
                  <c:v>0.09</c:v>
                </c:pt>
                <c:pt idx="123">
                  <c:v>0.06</c:v>
                </c:pt>
                <c:pt idx="124">
                  <c:v>0.08</c:v>
                </c:pt>
                <c:pt idx="125">
                  <c:v>0.08</c:v>
                </c:pt>
                <c:pt idx="126">
                  <c:v>0.04</c:v>
                </c:pt>
                <c:pt idx="127">
                  <c:v>0.04</c:v>
                </c:pt>
                <c:pt idx="128">
                  <c:v>0.04</c:v>
                </c:pt>
                <c:pt idx="129">
                  <c:v>0.04</c:v>
                </c:pt>
                <c:pt idx="130">
                  <c:v>0.03</c:v>
                </c:pt>
                <c:pt idx="131">
                  <c:v>0.03</c:v>
                </c:pt>
                <c:pt idx="132">
                  <c:v>0.02</c:v>
                </c:pt>
                <c:pt idx="133">
                  <c:v>0.02</c:v>
                </c:pt>
                <c:pt idx="134">
                  <c:v>0.02</c:v>
                </c:pt>
                <c:pt idx="135">
                  <c:v>0.02</c:v>
                </c:pt>
                <c:pt idx="136">
                  <c:v>0.02</c:v>
                </c:pt>
                <c:pt idx="137">
                  <c:v>0.02</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Precip!$A$4:$A$724</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Precip!$H$4:$H$724</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0.01</c:v>
                </c:pt>
                <c:pt idx="105">
                  <c:v>0.01</c:v>
                </c:pt>
                <c:pt idx="106">
                  <c:v>0.01</c:v>
                </c:pt>
                <c:pt idx="107">
                  <c:v>0.01</c:v>
                </c:pt>
                <c:pt idx="108">
                  <c:v>0.01</c:v>
                </c:pt>
                <c:pt idx="109">
                  <c:v>0.01</c:v>
                </c:pt>
                <c:pt idx="110">
                  <c:v>0.01</c:v>
                </c:pt>
                <c:pt idx="111">
                  <c:v>0.02</c:v>
                </c:pt>
                <c:pt idx="112">
                  <c:v>0.02</c:v>
                </c:pt>
                <c:pt idx="113">
                  <c:v>0.02</c:v>
                </c:pt>
                <c:pt idx="114">
                  <c:v>0.02</c:v>
                </c:pt>
                <c:pt idx="115">
                  <c:v>0.03</c:v>
                </c:pt>
                <c:pt idx="116">
                  <c:v>0.04</c:v>
                </c:pt>
                <c:pt idx="117">
                  <c:v>0.05</c:v>
                </c:pt>
                <c:pt idx="118">
                  <c:v>0.06</c:v>
                </c:pt>
                <c:pt idx="119">
                  <c:v>0.05</c:v>
                </c:pt>
                <c:pt idx="120">
                  <c:v>0.12</c:v>
                </c:pt>
                <c:pt idx="121">
                  <c:v>0.24</c:v>
                </c:pt>
                <c:pt idx="122">
                  <c:v>0.09</c:v>
                </c:pt>
                <c:pt idx="123">
                  <c:v>0.06</c:v>
                </c:pt>
                <c:pt idx="124">
                  <c:v>0.08</c:v>
                </c:pt>
                <c:pt idx="125">
                  <c:v>7.0000000000000007E-2</c:v>
                </c:pt>
                <c:pt idx="126">
                  <c:v>0.05</c:v>
                </c:pt>
                <c:pt idx="127">
                  <c:v>0.04</c:v>
                </c:pt>
                <c:pt idx="128">
                  <c:v>0.04</c:v>
                </c:pt>
                <c:pt idx="129">
                  <c:v>0.04</c:v>
                </c:pt>
                <c:pt idx="130">
                  <c:v>0.04</c:v>
                </c:pt>
                <c:pt idx="131">
                  <c:v>0.03</c:v>
                </c:pt>
                <c:pt idx="132">
                  <c:v>0.03</c:v>
                </c:pt>
                <c:pt idx="133">
                  <c:v>0.03</c:v>
                </c:pt>
                <c:pt idx="134">
                  <c:v>0.02</c:v>
                </c:pt>
                <c:pt idx="135">
                  <c:v>0.02</c:v>
                </c:pt>
                <c:pt idx="136">
                  <c:v>0.02</c:v>
                </c:pt>
                <c:pt idx="137">
                  <c:v>0.02</c:v>
                </c:pt>
                <c:pt idx="138">
                  <c:v>0.02</c:v>
                </c:pt>
                <c:pt idx="139">
                  <c:v>0.02</c:v>
                </c:pt>
                <c:pt idx="140">
                  <c:v>0.02</c:v>
                </c:pt>
                <c:pt idx="141">
                  <c:v>0.02</c:v>
                </c:pt>
                <c:pt idx="142">
                  <c:v>0.02</c:v>
                </c:pt>
                <c:pt idx="143">
                  <c:v>0.02</c:v>
                </c:pt>
                <c:pt idx="144">
                  <c:v>0.02</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ser>
        <c:dLbls>
          <c:showLegendKey val="0"/>
          <c:showVal val="0"/>
          <c:showCatName val="0"/>
          <c:showSerName val="0"/>
          <c:showPercent val="0"/>
          <c:showBubbleSize val="0"/>
        </c:dLbls>
        <c:axId val="100914304"/>
        <c:axId val="100916224"/>
      </c:scatterChart>
      <c:valAx>
        <c:axId val="100914304"/>
        <c:scaling>
          <c:orientation val="minMax"/>
          <c:max val="3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00916224"/>
        <c:crosses val="autoZero"/>
        <c:crossBetween val="midCat"/>
        <c:minorUnit val="2.0000000000000004E-2"/>
      </c:valAx>
      <c:valAx>
        <c:axId val="100916224"/>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00914304"/>
        <c:crosses val="autoZero"/>
        <c:crossBetween val="midCat"/>
      </c:valAx>
      <c:spPr>
        <a:ln>
          <a:solidFill>
            <a:schemeClr val="tx1"/>
          </a:solidFill>
        </a:ln>
      </c:spPr>
    </c:plotArea>
    <c:legend>
      <c:legendPos val="r"/>
      <c:layout>
        <c:manualLayout>
          <c:xMode val="edge"/>
          <c:yMode val="edge"/>
          <c:x val="0.6051599896912111"/>
          <c:y val="3.5066710411198597E-2"/>
          <c:w val="0.35614118824353358"/>
          <c:h val="0.370552548118985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Precip!$G$3:$G$723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0.02</c:v>
                </c:pt>
                <c:pt idx="88">
                  <c:v>0.02</c:v>
                </c:pt>
                <c:pt idx="89">
                  <c:v>0.02</c:v>
                </c:pt>
                <c:pt idx="90">
                  <c:v>0.02</c:v>
                </c:pt>
                <c:pt idx="91">
                  <c:v>0.02</c:v>
                </c:pt>
                <c:pt idx="92">
                  <c:v>0.02</c:v>
                </c:pt>
                <c:pt idx="93">
                  <c:v>0.02</c:v>
                </c:pt>
                <c:pt idx="94">
                  <c:v>0.02</c:v>
                </c:pt>
                <c:pt idx="95">
                  <c:v>0.02</c:v>
                </c:pt>
                <c:pt idx="96">
                  <c:v>0.02</c:v>
                </c:pt>
                <c:pt idx="97">
                  <c:v>0.02</c:v>
                </c:pt>
                <c:pt idx="98">
                  <c:v>0.02</c:v>
                </c:pt>
                <c:pt idx="99">
                  <c:v>0.02</c:v>
                </c:pt>
                <c:pt idx="100">
                  <c:v>0.02</c:v>
                </c:pt>
                <c:pt idx="101">
                  <c:v>0.03</c:v>
                </c:pt>
                <c:pt idx="102">
                  <c:v>0.03</c:v>
                </c:pt>
                <c:pt idx="103">
                  <c:v>0.03</c:v>
                </c:pt>
                <c:pt idx="104">
                  <c:v>0.03</c:v>
                </c:pt>
                <c:pt idx="105">
                  <c:v>0.03</c:v>
                </c:pt>
                <c:pt idx="106">
                  <c:v>0.04</c:v>
                </c:pt>
                <c:pt idx="107">
                  <c:v>0.04</c:v>
                </c:pt>
                <c:pt idx="108">
                  <c:v>0.04</c:v>
                </c:pt>
                <c:pt idx="109">
                  <c:v>0.04</c:v>
                </c:pt>
                <c:pt idx="110">
                  <c:v>0.05</c:v>
                </c:pt>
                <c:pt idx="111">
                  <c:v>0.06</c:v>
                </c:pt>
                <c:pt idx="112">
                  <c:v>7.0000000000000007E-2</c:v>
                </c:pt>
                <c:pt idx="113">
                  <c:v>7.0000000000000007E-2</c:v>
                </c:pt>
                <c:pt idx="114">
                  <c:v>0.08</c:v>
                </c:pt>
                <c:pt idx="115">
                  <c:v>0.09</c:v>
                </c:pt>
                <c:pt idx="116">
                  <c:v>0.14000000000000001</c:v>
                </c:pt>
                <c:pt idx="117">
                  <c:v>0.16</c:v>
                </c:pt>
                <c:pt idx="118">
                  <c:v>0.18</c:v>
                </c:pt>
                <c:pt idx="119">
                  <c:v>0.15</c:v>
                </c:pt>
                <c:pt idx="120">
                  <c:v>0.34</c:v>
                </c:pt>
                <c:pt idx="121">
                  <c:v>0.63</c:v>
                </c:pt>
                <c:pt idx="122">
                  <c:v>0.22</c:v>
                </c:pt>
                <c:pt idx="123">
                  <c:v>0.13</c:v>
                </c:pt>
                <c:pt idx="124">
                  <c:v>0.18</c:v>
                </c:pt>
                <c:pt idx="125">
                  <c:v>0.16</c:v>
                </c:pt>
                <c:pt idx="126">
                  <c:v>0.1</c:v>
                </c:pt>
                <c:pt idx="127">
                  <c:v>0.09</c:v>
                </c:pt>
                <c:pt idx="128">
                  <c:v>0.09</c:v>
                </c:pt>
                <c:pt idx="129">
                  <c:v>0.08</c:v>
                </c:pt>
                <c:pt idx="130">
                  <c:v>7.0000000000000007E-2</c:v>
                </c:pt>
                <c:pt idx="131">
                  <c:v>0.06</c:v>
                </c:pt>
                <c:pt idx="132">
                  <c:v>0.05</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ser>
        <c:ser>
          <c:idx val="4"/>
          <c:order val="1"/>
          <c:tx>
            <c:v>0.2 Percent Annual Chance</c:v>
          </c:tx>
          <c:spPr>
            <a:ln>
              <a:solidFill>
                <a:schemeClr val="accent2"/>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Precip!$F$3:$F$723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0.02</c:v>
                </c:pt>
                <c:pt idx="105">
                  <c:v>0.02</c:v>
                </c:pt>
                <c:pt idx="106">
                  <c:v>0.02</c:v>
                </c:pt>
                <c:pt idx="107">
                  <c:v>0.02</c:v>
                </c:pt>
                <c:pt idx="108">
                  <c:v>0.02</c:v>
                </c:pt>
                <c:pt idx="109">
                  <c:v>0.03</c:v>
                </c:pt>
                <c:pt idx="110">
                  <c:v>0.03</c:v>
                </c:pt>
                <c:pt idx="111">
                  <c:v>0.04</c:v>
                </c:pt>
                <c:pt idx="112">
                  <c:v>0.04</c:v>
                </c:pt>
                <c:pt idx="113">
                  <c:v>0.05</c:v>
                </c:pt>
                <c:pt idx="114">
                  <c:v>0.05</c:v>
                </c:pt>
                <c:pt idx="115">
                  <c:v>0.06</c:v>
                </c:pt>
                <c:pt idx="116">
                  <c:v>0.09</c:v>
                </c:pt>
                <c:pt idx="117">
                  <c:v>0.1</c:v>
                </c:pt>
                <c:pt idx="118">
                  <c:v>0.12</c:v>
                </c:pt>
                <c:pt idx="119">
                  <c:v>0.1</c:v>
                </c:pt>
                <c:pt idx="120">
                  <c:v>0.22</c:v>
                </c:pt>
                <c:pt idx="121">
                  <c:v>0.44</c:v>
                </c:pt>
                <c:pt idx="122">
                  <c:v>0.16</c:v>
                </c:pt>
                <c:pt idx="123">
                  <c:v>0.11</c:v>
                </c:pt>
                <c:pt idx="124">
                  <c:v>0.14000000000000001</c:v>
                </c:pt>
                <c:pt idx="125">
                  <c:v>0.13</c:v>
                </c:pt>
                <c:pt idx="126">
                  <c:v>0.09</c:v>
                </c:pt>
                <c:pt idx="127">
                  <c:v>0.08</c:v>
                </c:pt>
                <c:pt idx="128">
                  <c:v>0.08</c:v>
                </c:pt>
                <c:pt idx="129">
                  <c:v>7.0000000000000007E-2</c:v>
                </c:pt>
                <c:pt idx="130">
                  <c:v>7.0000000000000007E-2</c:v>
                </c:pt>
                <c:pt idx="131">
                  <c:v>0.05</c:v>
                </c:pt>
                <c:pt idx="132">
                  <c:v>0.05</c:v>
                </c:pt>
                <c:pt idx="133">
                  <c:v>0.05</c:v>
                </c:pt>
                <c:pt idx="134">
                  <c:v>0.05</c:v>
                </c:pt>
                <c:pt idx="135">
                  <c:v>0.04</c:v>
                </c:pt>
                <c:pt idx="136">
                  <c:v>0.04</c:v>
                </c:pt>
                <c:pt idx="137">
                  <c:v>0.04</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Precip!$E$3:$E$723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0.01</c:v>
                </c:pt>
                <c:pt idx="104">
                  <c:v>0.01</c:v>
                </c:pt>
                <c:pt idx="105">
                  <c:v>0.01</c:v>
                </c:pt>
                <c:pt idx="106">
                  <c:v>0.01</c:v>
                </c:pt>
                <c:pt idx="107">
                  <c:v>0.01</c:v>
                </c:pt>
                <c:pt idx="108">
                  <c:v>0.01</c:v>
                </c:pt>
                <c:pt idx="109">
                  <c:v>0.01</c:v>
                </c:pt>
                <c:pt idx="110">
                  <c:v>0.01</c:v>
                </c:pt>
                <c:pt idx="111">
                  <c:v>0.02</c:v>
                </c:pt>
                <c:pt idx="112">
                  <c:v>0.02</c:v>
                </c:pt>
                <c:pt idx="113">
                  <c:v>0.02</c:v>
                </c:pt>
                <c:pt idx="114">
                  <c:v>0.03</c:v>
                </c:pt>
                <c:pt idx="115">
                  <c:v>0.03</c:v>
                </c:pt>
                <c:pt idx="116">
                  <c:v>0.05</c:v>
                </c:pt>
                <c:pt idx="117">
                  <c:v>0.06</c:v>
                </c:pt>
                <c:pt idx="118">
                  <c:v>7.0000000000000007E-2</c:v>
                </c:pt>
                <c:pt idx="119">
                  <c:v>0.06</c:v>
                </c:pt>
                <c:pt idx="120">
                  <c:v>0.15</c:v>
                </c:pt>
                <c:pt idx="121">
                  <c:v>0.3</c:v>
                </c:pt>
                <c:pt idx="122">
                  <c:v>0.11</c:v>
                </c:pt>
                <c:pt idx="123">
                  <c:v>7.0000000000000007E-2</c:v>
                </c:pt>
                <c:pt idx="124">
                  <c:v>0.1</c:v>
                </c:pt>
                <c:pt idx="125">
                  <c:v>0.09</c:v>
                </c:pt>
                <c:pt idx="126">
                  <c:v>0.06</c:v>
                </c:pt>
                <c:pt idx="127">
                  <c:v>0.05</c:v>
                </c:pt>
                <c:pt idx="128">
                  <c:v>0.05</c:v>
                </c:pt>
                <c:pt idx="129">
                  <c:v>0.05</c:v>
                </c:pt>
                <c:pt idx="130">
                  <c:v>0.05</c:v>
                </c:pt>
                <c:pt idx="131">
                  <c:v>0.04</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Precip!$D$3:$D$723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0.01</c:v>
                </c:pt>
                <c:pt idx="108">
                  <c:v>0.01</c:v>
                </c:pt>
                <c:pt idx="109">
                  <c:v>0.01</c:v>
                </c:pt>
                <c:pt idx="110">
                  <c:v>0.01</c:v>
                </c:pt>
                <c:pt idx="111">
                  <c:v>0.01</c:v>
                </c:pt>
                <c:pt idx="112">
                  <c:v>0.01</c:v>
                </c:pt>
                <c:pt idx="113">
                  <c:v>0.02</c:v>
                </c:pt>
                <c:pt idx="114">
                  <c:v>0.02</c:v>
                </c:pt>
                <c:pt idx="115">
                  <c:v>0.02</c:v>
                </c:pt>
                <c:pt idx="116">
                  <c:v>0.04</c:v>
                </c:pt>
                <c:pt idx="117">
                  <c:v>0.04</c:v>
                </c:pt>
                <c:pt idx="118">
                  <c:v>0.05</c:v>
                </c:pt>
                <c:pt idx="119">
                  <c:v>0.05</c:v>
                </c:pt>
                <c:pt idx="120">
                  <c:v>0.12</c:v>
                </c:pt>
                <c:pt idx="121">
                  <c:v>0.24</c:v>
                </c:pt>
                <c:pt idx="122">
                  <c:v>0.09</c:v>
                </c:pt>
                <c:pt idx="123">
                  <c:v>0.06</c:v>
                </c:pt>
                <c:pt idx="124">
                  <c:v>0.08</c:v>
                </c:pt>
                <c:pt idx="125">
                  <c:v>0.08</c:v>
                </c:pt>
                <c:pt idx="126">
                  <c:v>0.05</c:v>
                </c:pt>
                <c:pt idx="127">
                  <c:v>0.04</c:v>
                </c:pt>
                <c:pt idx="128">
                  <c:v>0.04</c:v>
                </c:pt>
                <c:pt idx="129">
                  <c:v>0.04</c:v>
                </c:pt>
                <c:pt idx="130">
                  <c:v>0.04</c:v>
                </c:pt>
                <c:pt idx="131">
                  <c:v>0.03</c:v>
                </c:pt>
                <c:pt idx="132">
                  <c:v>0.03</c:v>
                </c:pt>
                <c:pt idx="133">
                  <c:v>0.03</c:v>
                </c:pt>
                <c:pt idx="134">
                  <c:v>0.02</c:v>
                </c:pt>
                <c:pt idx="135">
                  <c:v>0.02</c:v>
                </c:pt>
                <c:pt idx="136">
                  <c:v>0.02</c:v>
                </c:pt>
                <c:pt idx="137">
                  <c:v>0.02</c:v>
                </c:pt>
                <c:pt idx="138">
                  <c:v>0.02</c:v>
                </c:pt>
                <c:pt idx="139">
                  <c:v>0.02</c:v>
                </c:pt>
                <c:pt idx="140">
                  <c:v>0.02</c:v>
                </c:pt>
                <c:pt idx="141">
                  <c:v>0.02</c:v>
                </c:pt>
                <c:pt idx="142">
                  <c:v>0.02</c:v>
                </c:pt>
                <c:pt idx="143">
                  <c:v>0.02</c:v>
                </c:pt>
                <c:pt idx="144">
                  <c:v>0.02</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Precip!$C$3:$C$723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0.02</c:v>
                </c:pt>
                <c:pt idx="117">
                  <c:v>0.03</c:v>
                </c:pt>
                <c:pt idx="118">
                  <c:v>0.04</c:v>
                </c:pt>
                <c:pt idx="119">
                  <c:v>0.04</c:v>
                </c:pt>
                <c:pt idx="120">
                  <c:v>0.09</c:v>
                </c:pt>
                <c:pt idx="121">
                  <c:v>0.19</c:v>
                </c:pt>
                <c:pt idx="122">
                  <c:v>7.0000000000000007E-2</c:v>
                </c:pt>
                <c:pt idx="123">
                  <c:v>0.05</c:v>
                </c:pt>
                <c:pt idx="124">
                  <c:v>7.0000000000000007E-2</c:v>
                </c:pt>
                <c:pt idx="125">
                  <c:v>0.06</c:v>
                </c:pt>
                <c:pt idx="126">
                  <c:v>0.04</c:v>
                </c:pt>
                <c:pt idx="127">
                  <c:v>0.04</c:v>
                </c:pt>
                <c:pt idx="128">
                  <c:v>0.03</c:v>
                </c:pt>
                <c:pt idx="129">
                  <c:v>0.03</c:v>
                </c:pt>
                <c:pt idx="130">
                  <c:v>0.03</c:v>
                </c:pt>
                <c:pt idx="131">
                  <c:v>0.02</c:v>
                </c:pt>
                <c:pt idx="132">
                  <c:v>0.02</c:v>
                </c:pt>
                <c:pt idx="133">
                  <c:v>0.02</c:v>
                </c:pt>
                <c:pt idx="134">
                  <c:v>0.02</c:v>
                </c:pt>
                <c:pt idx="135">
                  <c:v>0.02</c:v>
                </c:pt>
                <c:pt idx="136">
                  <c:v>0.02</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6"/>
          <c:order val="5"/>
          <c:tx>
            <c:v>1 Percent Minus Annual Chance</c:v>
          </c:tx>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Precip!$H$3:$H$723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0.02</c:v>
                </c:pt>
                <c:pt idx="117">
                  <c:v>0.03</c:v>
                </c:pt>
                <c:pt idx="118">
                  <c:v>0.04</c:v>
                </c:pt>
                <c:pt idx="119">
                  <c:v>0.03</c:v>
                </c:pt>
                <c:pt idx="120">
                  <c:v>0.08</c:v>
                </c:pt>
                <c:pt idx="121">
                  <c:v>0.18</c:v>
                </c:pt>
                <c:pt idx="122">
                  <c:v>7.0000000000000007E-2</c:v>
                </c:pt>
                <c:pt idx="123">
                  <c:v>0.04</c:v>
                </c:pt>
                <c:pt idx="124">
                  <c:v>0.06</c:v>
                </c:pt>
                <c:pt idx="125">
                  <c:v>0.06</c:v>
                </c:pt>
                <c:pt idx="126">
                  <c:v>0.04</c:v>
                </c:pt>
                <c:pt idx="127">
                  <c:v>0.03</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ser>
        <c:ser>
          <c:idx val="0"/>
          <c:order val="6"/>
          <c:tx>
            <c:v>10 Percent Annual Chance</c:v>
          </c:tx>
          <c:spPr>
            <a:ln>
              <a:solidFill>
                <a:srgbClr val="33CC33"/>
              </a:solidFill>
            </a:ln>
          </c:spPr>
          <c:marker>
            <c:symbol val="none"/>
          </c:marker>
          <c:xVal>
            <c:numRef>
              <c:f>Precip!$A$3:$A$723</c:f>
              <c:numCache>
                <c:formatCode>0.00</c:formatCode>
                <c:ptCount val="721"/>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pt idx="50">
                  <c:v>5.0999999999999996</c:v>
                </c:pt>
                <c:pt idx="51">
                  <c:v>5.2</c:v>
                </c:pt>
                <c:pt idx="52">
                  <c:v>5.3</c:v>
                </c:pt>
                <c:pt idx="53">
                  <c:v>5.4</c:v>
                </c:pt>
                <c:pt idx="54">
                  <c:v>5.5</c:v>
                </c:pt>
                <c:pt idx="55">
                  <c:v>5.6</c:v>
                </c:pt>
                <c:pt idx="56">
                  <c:v>5.7</c:v>
                </c:pt>
                <c:pt idx="57">
                  <c:v>5.8</c:v>
                </c:pt>
                <c:pt idx="58">
                  <c:v>5.9</c:v>
                </c:pt>
                <c:pt idx="59">
                  <c:v>6</c:v>
                </c:pt>
                <c:pt idx="60">
                  <c:v>6.1</c:v>
                </c:pt>
                <c:pt idx="61">
                  <c:v>6.2</c:v>
                </c:pt>
                <c:pt idx="62">
                  <c:v>6.3</c:v>
                </c:pt>
                <c:pt idx="63">
                  <c:v>6.4</c:v>
                </c:pt>
                <c:pt idx="64">
                  <c:v>6.5</c:v>
                </c:pt>
                <c:pt idx="65">
                  <c:v>6.6</c:v>
                </c:pt>
                <c:pt idx="66">
                  <c:v>6.7</c:v>
                </c:pt>
                <c:pt idx="67">
                  <c:v>6.8</c:v>
                </c:pt>
                <c:pt idx="68">
                  <c:v>6.9</c:v>
                </c:pt>
                <c:pt idx="69">
                  <c:v>7</c:v>
                </c:pt>
                <c:pt idx="70">
                  <c:v>7.1</c:v>
                </c:pt>
                <c:pt idx="71">
                  <c:v>7.2</c:v>
                </c:pt>
                <c:pt idx="72">
                  <c:v>7.3</c:v>
                </c:pt>
                <c:pt idx="73">
                  <c:v>7.4</c:v>
                </c:pt>
                <c:pt idx="74">
                  <c:v>7.5</c:v>
                </c:pt>
                <c:pt idx="75">
                  <c:v>7.6</c:v>
                </c:pt>
                <c:pt idx="76">
                  <c:v>7.7</c:v>
                </c:pt>
                <c:pt idx="77">
                  <c:v>7.8</c:v>
                </c:pt>
                <c:pt idx="78">
                  <c:v>7.9</c:v>
                </c:pt>
                <c:pt idx="79">
                  <c:v>8</c:v>
                </c:pt>
                <c:pt idx="80">
                  <c:v>8.1</c:v>
                </c:pt>
                <c:pt idx="81">
                  <c:v>8.1999999999999993</c:v>
                </c:pt>
                <c:pt idx="82">
                  <c:v>8.3000000000000007</c:v>
                </c:pt>
                <c:pt idx="83">
                  <c:v>8.4</c:v>
                </c:pt>
                <c:pt idx="84">
                  <c:v>8.5</c:v>
                </c:pt>
                <c:pt idx="85">
                  <c:v>8.6</c:v>
                </c:pt>
                <c:pt idx="86">
                  <c:v>8.6999999999999993</c:v>
                </c:pt>
                <c:pt idx="87">
                  <c:v>8.8000000000000007</c:v>
                </c:pt>
                <c:pt idx="88">
                  <c:v>8.9</c:v>
                </c:pt>
                <c:pt idx="89">
                  <c:v>9</c:v>
                </c:pt>
                <c:pt idx="90">
                  <c:v>9.1</c:v>
                </c:pt>
                <c:pt idx="91">
                  <c:v>9.1999999999999993</c:v>
                </c:pt>
                <c:pt idx="92">
                  <c:v>9.3000000000000007</c:v>
                </c:pt>
                <c:pt idx="93">
                  <c:v>9.4</c:v>
                </c:pt>
                <c:pt idx="94">
                  <c:v>9.5</c:v>
                </c:pt>
                <c:pt idx="95">
                  <c:v>9.6</c:v>
                </c:pt>
                <c:pt idx="96">
                  <c:v>9.6999999999999993</c:v>
                </c:pt>
                <c:pt idx="97">
                  <c:v>9.8000000000000007</c:v>
                </c:pt>
                <c:pt idx="98">
                  <c:v>9.9</c:v>
                </c:pt>
                <c:pt idx="99">
                  <c:v>10</c:v>
                </c:pt>
                <c:pt idx="100">
                  <c:v>10.1</c:v>
                </c:pt>
                <c:pt idx="101">
                  <c:v>10.199999999999999</c:v>
                </c:pt>
                <c:pt idx="102">
                  <c:v>10.3</c:v>
                </c:pt>
                <c:pt idx="103">
                  <c:v>10.4</c:v>
                </c:pt>
                <c:pt idx="104">
                  <c:v>10.5</c:v>
                </c:pt>
                <c:pt idx="105">
                  <c:v>10.6</c:v>
                </c:pt>
                <c:pt idx="106">
                  <c:v>10.7</c:v>
                </c:pt>
                <c:pt idx="107">
                  <c:v>10.8</c:v>
                </c:pt>
                <c:pt idx="108">
                  <c:v>10.9</c:v>
                </c:pt>
                <c:pt idx="109">
                  <c:v>11</c:v>
                </c:pt>
                <c:pt idx="110">
                  <c:v>11.1</c:v>
                </c:pt>
                <c:pt idx="111">
                  <c:v>11.2</c:v>
                </c:pt>
                <c:pt idx="112">
                  <c:v>11.3</c:v>
                </c:pt>
                <c:pt idx="113">
                  <c:v>11.4</c:v>
                </c:pt>
                <c:pt idx="114">
                  <c:v>11.5</c:v>
                </c:pt>
                <c:pt idx="115">
                  <c:v>11.6</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16.100000000000001</c:v>
                </c:pt>
                <c:pt idx="161">
                  <c:v>16.2</c:v>
                </c:pt>
                <c:pt idx="162">
                  <c:v>16.3</c:v>
                </c:pt>
                <c:pt idx="163">
                  <c:v>16.399999999999999</c:v>
                </c:pt>
                <c:pt idx="164">
                  <c:v>16.5</c:v>
                </c:pt>
                <c:pt idx="165">
                  <c:v>16.600000000000001</c:v>
                </c:pt>
                <c:pt idx="166">
                  <c:v>16.7</c:v>
                </c:pt>
                <c:pt idx="167">
                  <c:v>16.8</c:v>
                </c:pt>
                <c:pt idx="168">
                  <c:v>16.899999999999999</c:v>
                </c:pt>
                <c:pt idx="169">
                  <c:v>17</c:v>
                </c:pt>
                <c:pt idx="170">
                  <c:v>17.100000000000001</c:v>
                </c:pt>
                <c:pt idx="171">
                  <c:v>17.2</c:v>
                </c:pt>
                <c:pt idx="172">
                  <c:v>17.3</c:v>
                </c:pt>
                <c:pt idx="173">
                  <c:v>17.399999999999999</c:v>
                </c:pt>
                <c:pt idx="174">
                  <c:v>17.5</c:v>
                </c:pt>
                <c:pt idx="175">
                  <c:v>17.600000000000001</c:v>
                </c:pt>
                <c:pt idx="176">
                  <c:v>17.7</c:v>
                </c:pt>
                <c:pt idx="177">
                  <c:v>17.8</c:v>
                </c:pt>
                <c:pt idx="178">
                  <c:v>17.899999999999999</c:v>
                </c:pt>
                <c:pt idx="179">
                  <c:v>18</c:v>
                </c:pt>
                <c:pt idx="180">
                  <c:v>18.100000000000001</c:v>
                </c:pt>
                <c:pt idx="181">
                  <c:v>18.2</c:v>
                </c:pt>
                <c:pt idx="182">
                  <c:v>18.3</c:v>
                </c:pt>
                <c:pt idx="183">
                  <c:v>18.399999999999999</c:v>
                </c:pt>
                <c:pt idx="184">
                  <c:v>18.5</c:v>
                </c:pt>
                <c:pt idx="185">
                  <c:v>18.600000000000001</c:v>
                </c:pt>
                <c:pt idx="186">
                  <c:v>18.7</c:v>
                </c:pt>
                <c:pt idx="187">
                  <c:v>18.8</c:v>
                </c:pt>
                <c:pt idx="188">
                  <c:v>18.899999999999999</c:v>
                </c:pt>
                <c:pt idx="189">
                  <c:v>19</c:v>
                </c:pt>
                <c:pt idx="190">
                  <c:v>19.100000000000001</c:v>
                </c:pt>
                <c:pt idx="191">
                  <c:v>19.2</c:v>
                </c:pt>
                <c:pt idx="192">
                  <c:v>19.3</c:v>
                </c:pt>
                <c:pt idx="193">
                  <c:v>19.399999999999999</c:v>
                </c:pt>
                <c:pt idx="194">
                  <c:v>19.5</c:v>
                </c:pt>
                <c:pt idx="195">
                  <c:v>19.600000000000001</c:v>
                </c:pt>
                <c:pt idx="196">
                  <c:v>19.7</c:v>
                </c:pt>
                <c:pt idx="197">
                  <c:v>19.8</c:v>
                </c:pt>
                <c:pt idx="198">
                  <c:v>19.899999999999999</c:v>
                </c:pt>
                <c:pt idx="199">
                  <c:v>20</c:v>
                </c:pt>
                <c:pt idx="200">
                  <c:v>20.100000000000001</c:v>
                </c:pt>
                <c:pt idx="201">
                  <c:v>20.2</c:v>
                </c:pt>
                <c:pt idx="202">
                  <c:v>20.3</c:v>
                </c:pt>
                <c:pt idx="203">
                  <c:v>20.399999999999999</c:v>
                </c:pt>
                <c:pt idx="204">
                  <c:v>20.5</c:v>
                </c:pt>
                <c:pt idx="205">
                  <c:v>20.6</c:v>
                </c:pt>
                <c:pt idx="206">
                  <c:v>20.7</c:v>
                </c:pt>
                <c:pt idx="207">
                  <c:v>20.8</c:v>
                </c:pt>
                <c:pt idx="208">
                  <c:v>20.9</c:v>
                </c:pt>
                <c:pt idx="209">
                  <c:v>21</c:v>
                </c:pt>
                <c:pt idx="210">
                  <c:v>21.1</c:v>
                </c:pt>
                <c:pt idx="211">
                  <c:v>21.2</c:v>
                </c:pt>
                <c:pt idx="212">
                  <c:v>21.3</c:v>
                </c:pt>
                <c:pt idx="213">
                  <c:v>21.4</c:v>
                </c:pt>
                <c:pt idx="214">
                  <c:v>21.5</c:v>
                </c:pt>
                <c:pt idx="215">
                  <c:v>21.6</c:v>
                </c:pt>
                <c:pt idx="216">
                  <c:v>21.7</c:v>
                </c:pt>
                <c:pt idx="217">
                  <c:v>21.8</c:v>
                </c:pt>
                <c:pt idx="218">
                  <c:v>21.9</c:v>
                </c:pt>
                <c:pt idx="219">
                  <c:v>22</c:v>
                </c:pt>
                <c:pt idx="220">
                  <c:v>22.1</c:v>
                </c:pt>
                <c:pt idx="221">
                  <c:v>22.2</c:v>
                </c:pt>
                <c:pt idx="222">
                  <c:v>22.3</c:v>
                </c:pt>
                <c:pt idx="223">
                  <c:v>22.4</c:v>
                </c:pt>
                <c:pt idx="224">
                  <c:v>22.5</c:v>
                </c:pt>
                <c:pt idx="225">
                  <c:v>22.6</c:v>
                </c:pt>
                <c:pt idx="226">
                  <c:v>22.7</c:v>
                </c:pt>
                <c:pt idx="227">
                  <c:v>22.8</c:v>
                </c:pt>
                <c:pt idx="228">
                  <c:v>22.9</c:v>
                </c:pt>
                <c:pt idx="229">
                  <c:v>23</c:v>
                </c:pt>
                <c:pt idx="230">
                  <c:v>23.1</c:v>
                </c:pt>
                <c:pt idx="231">
                  <c:v>23.2</c:v>
                </c:pt>
                <c:pt idx="232">
                  <c:v>23.3</c:v>
                </c:pt>
                <c:pt idx="233">
                  <c:v>23.4</c:v>
                </c:pt>
                <c:pt idx="234">
                  <c:v>23.5</c:v>
                </c:pt>
                <c:pt idx="235">
                  <c:v>23.6</c:v>
                </c:pt>
                <c:pt idx="236">
                  <c:v>23.7</c:v>
                </c:pt>
                <c:pt idx="237">
                  <c:v>23.8</c:v>
                </c:pt>
                <c:pt idx="238">
                  <c:v>23.9</c:v>
                </c:pt>
                <c:pt idx="239">
                  <c:v>24</c:v>
                </c:pt>
                <c:pt idx="240">
                  <c:v>24.1</c:v>
                </c:pt>
                <c:pt idx="241">
                  <c:v>24.2</c:v>
                </c:pt>
                <c:pt idx="242">
                  <c:v>24.3</c:v>
                </c:pt>
                <c:pt idx="243">
                  <c:v>24.4</c:v>
                </c:pt>
                <c:pt idx="244">
                  <c:v>24.5</c:v>
                </c:pt>
                <c:pt idx="245">
                  <c:v>24.6</c:v>
                </c:pt>
                <c:pt idx="246">
                  <c:v>24.7</c:v>
                </c:pt>
                <c:pt idx="247">
                  <c:v>24.8</c:v>
                </c:pt>
                <c:pt idx="248">
                  <c:v>24.9</c:v>
                </c:pt>
                <c:pt idx="249">
                  <c:v>25</c:v>
                </c:pt>
                <c:pt idx="250">
                  <c:v>25.1</c:v>
                </c:pt>
                <c:pt idx="251">
                  <c:v>25.2</c:v>
                </c:pt>
                <c:pt idx="252">
                  <c:v>25.3</c:v>
                </c:pt>
                <c:pt idx="253">
                  <c:v>25.4</c:v>
                </c:pt>
                <c:pt idx="254">
                  <c:v>25.5</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30</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32.200000000000003</c:v>
                </c:pt>
                <c:pt idx="322">
                  <c:v>32.299999999999997</c:v>
                </c:pt>
                <c:pt idx="323">
                  <c:v>32.4</c:v>
                </c:pt>
                <c:pt idx="324">
                  <c:v>32.5</c:v>
                </c:pt>
                <c:pt idx="325">
                  <c:v>32.6</c:v>
                </c:pt>
                <c:pt idx="326">
                  <c:v>32.700000000000003</c:v>
                </c:pt>
                <c:pt idx="327">
                  <c:v>32.799999999999997</c:v>
                </c:pt>
                <c:pt idx="328">
                  <c:v>32.9</c:v>
                </c:pt>
                <c:pt idx="329">
                  <c:v>33</c:v>
                </c:pt>
                <c:pt idx="330">
                  <c:v>33.1</c:v>
                </c:pt>
                <c:pt idx="331">
                  <c:v>33.200000000000003</c:v>
                </c:pt>
                <c:pt idx="332">
                  <c:v>33.299999999999997</c:v>
                </c:pt>
                <c:pt idx="333">
                  <c:v>33.4</c:v>
                </c:pt>
                <c:pt idx="334">
                  <c:v>33.5</c:v>
                </c:pt>
                <c:pt idx="335">
                  <c:v>33.6</c:v>
                </c:pt>
                <c:pt idx="336">
                  <c:v>33.700000000000003</c:v>
                </c:pt>
                <c:pt idx="337">
                  <c:v>33.799999999999997</c:v>
                </c:pt>
                <c:pt idx="338">
                  <c:v>33.9</c:v>
                </c:pt>
                <c:pt idx="339">
                  <c:v>34</c:v>
                </c:pt>
                <c:pt idx="340">
                  <c:v>34.1</c:v>
                </c:pt>
                <c:pt idx="341">
                  <c:v>34.200000000000003</c:v>
                </c:pt>
                <c:pt idx="342">
                  <c:v>34.299999999999997</c:v>
                </c:pt>
                <c:pt idx="343">
                  <c:v>34.4</c:v>
                </c:pt>
                <c:pt idx="344">
                  <c:v>34.5</c:v>
                </c:pt>
                <c:pt idx="345">
                  <c:v>34.6</c:v>
                </c:pt>
                <c:pt idx="346">
                  <c:v>34.700000000000003</c:v>
                </c:pt>
                <c:pt idx="347">
                  <c:v>34.799999999999997</c:v>
                </c:pt>
                <c:pt idx="348">
                  <c:v>34.9</c:v>
                </c:pt>
                <c:pt idx="349">
                  <c:v>35</c:v>
                </c:pt>
                <c:pt idx="350">
                  <c:v>35.1</c:v>
                </c:pt>
                <c:pt idx="351">
                  <c:v>35.200000000000003</c:v>
                </c:pt>
                <c:pt idx="352">
                  <c:v>35.299999999999997</c:v>
                </c:pt>
                <c:pt idx="353">
                  <c:v>35.4</c:v>
                </c:pt>
                <c:pt idx="354">
                  <c:v>35.5</c:v>
                </c:pt>
                <c:pt idx="355">
                  <c:v>35.6</c:v>
                </c:pt>
                <c:pt idx="356">
                  <c:v>35.700000000000003</c:v>
                </c:pt>
                <c:pt idx="357">
                  <c:v>35.799999999999997</c:v>
                </c:pt>
                <c:pt idx="358">
                  <c:v>35.9</c:v>
                </c:pt>
                <c:pt idx="359">
                  <c:v>36</c:v>
                </c:pt>
                <c:pt idx="360">
                  <c:v>36.1</c:v>
                </c:pt>
                <c:pt idx="361">
                  <c:v>36.200000000000003</c:v>
                </c:pt>
                <c:pt idx="362">
                  <c:v>36.299999999999997</c:v>
                </c:pt>
                <c:pt idx="363">
                  <c:v>36.4</c:v>
                </c:pt>
                <c:pt idx="364">
                  <c:v>36.5</c:v>
                </c:pt>
                <c:pt idx="365">
                  <c:v>36.6</c:v>
                </c:pt>
                <c:pt idx="366">
                  <c:v>36.700000000000003</c:v>
                </c:pt>
                <c:pt idx="367">
                  <c:v>36.799999999999997</c:v>
                </c:pt>
                <c:pt idx="368">
                  <c:v>36.9</c:v>
                </c:pt>
                <c:pt idx="369">
                  <c:v>37</c:v>
                </c:pt>
                <c:pt idx="370">
                  <c:v>37.1</c:v>
                </c:pt>
                <c:pt idx="371">
                  <c:v>37.200000000000003</c:v>
                </c:pt>
                <c:pt idx="372">
                  <c:v>37.299999999999997</c:v>
                </c:pt>
                <c:pt idx="373">
                  <c:v>37.4</c:v>
                </c:pt>
                <c:pt idx="374">
                  <c:v>37.5</c:v>
                </c:pt>
                <c:pt idx="375">
                  <c:v>37.6</c:v>
                </c:pt>
                <c:pt idx="376">
                  <c:v>37.700000000000003</c:v>
                </c:pt>
                <c:pt idx="377">
                  <c:v>37.799999999999997</c:v>
                </c:pt>
                <c:pt idx="378">
                  <c:v>37.9</c:v>
                </c:pt>
                <c:pt idx="379">
                  <c:v>38</c:v>
                </c:pt>
                <c:pt idx="380">
                  <c:v>38.1</c:v>
                </c:pt>
                <c:pt idx="381">
                  <c:v>38.200000000000003</c:v>
                </c:pt>
                <c:pt idx="382">
                  <c:v>38.299999999999997</c:v>
                </c:pt>
                <c:pt idx="383">
                  <c:v>38.4</c:v>
                </c:pt>
                <c:pt idx="384">
                  <c:v>38.5</c:v>
                </c:pt>
                <c:pt idx="385">
                  <c:v>38.6</c:v>
                </c:pt>
                <c:pt idx="386">
                  <c:v>38.700000000000003</c:v>
                </c:pt>
                <c:pt idx="387">
                  <c:v>38.799999999999997</c:v>
                </c:pt>
                <c:pt idx="388">
                  <c:v>38.9</c:v>
                </c:pt>
                <c:pt idx="389">
                  <c:v>39</c:v>
                </c:pt>
                <c:pt idx="390">
                  <c:v>39.1</c:v>
                </c:pt>
                <c:pt idx="391">
                  <c:v>39.200000000000003</c:v>
                </c:pt>
                <c:pt idx="392">
                  <c:v>39.299999999999997</c:v>
                </c:pt>
                <c:pt idx="393">
                  <c:v>39.4</c:v>
                </c:pt>
                <c:pt idx="394">
                  <c:v>39.5</c:v>
                </c:pt>
                <c:pt idx="395">
                  <c:v>39.6</c:v>
                </c:pt>
                <c:pt idx="396">
                  <c:v>39.700000000000003</c:v>
                </c:pt>
                <c:pt idx="397">
                  <c:v>39.799999999999997</c:v>
                </c:pt>
                <c:pt idx="398">
                  <c:v>39.9</c:v>
                </c:pt>
                <c:pt idx="399">
                  <c:v>40</c:v>
                </c:pt>
                <c:pt idx="400">
                  <c:v>40.1</c:v>
                </c:pt>
                <c:pt idx="401">
                  <c:v>40.200000000000003</c:v>
                </c:pt>
                <c:pt idx="402">
                  <c:v>40.299999999999997</c:v>
                </c:pt>
                <c:pt idx="403">
                  <c:v>40.4</c:v>
                </c:pt>
                <c:pt idx="404">
                  <c:v>40.5</c:v>
                </c:pt>
                <c:pt idx="405">
                  <c:v>40.6</c:v>
                </c:pt>
                <c:pt idx="406">
                  <c:v>40.700000000000003</c:v>
                </c:pt>
                <c:pt idx="407">
                  <c:v>40.799999999999997</c:v>
                </c:pt>
                <c:pt idx="408">
                  <c:v>40.9</c:v>
                </c:pt>
                <c:pt idx="409">
                  <c:v>41</c:v>
                </c:pt>
                <c:pt idx="410">
                  <c:v>41.1</c:v>
                </c:pt>
                <c:pt idx="411">
                  <c:v>41.2</c:v>
                </c:pt>
                <c:pt idx="412">
                  <c:v>41.3</c:v>
                </c:pt>
                <c:pt idx="413">
                  <c:v>41.4</c:v>
                </c:pt>
                <c:pt idx="414">
                  <c:v>41.5</c:v>
                </c:pt>
                <c:pt idx="415">
                  <c:v>41.6</c:v>
                </c:pt>
                <c:pt idx="416">
                  <c:v>41.7</c:v>
                </c:pt>
                <c:pt idx="417">
                  <c:v>41.8</c:v>
                </c:pt>
                <c:pt idx="418">
                  <c:v>41.9</c:v>
                </c:pt>
                <c:pt idx="419">
                  <c:v>42</c:v>
                </c:pt>
                <c:pt idx="420">
                  <c:v>42.1</c:v>
                </c:pt>
                <c:pt idx="421">
                  <c:v>42.2</c:v>
                </c:pt>
                <c:pt idx="422">
                  <c:v>42.3</c:v>
                </c:pt>
                <c:pt idx="423">
                  <c:v>42.4</c:v>
                </c:pt>
                <c:pt idx="424">
                  <c:v>42.5</c:v>
                </c:pt>
                <c:pt idx="425">
                  <c:v>42.6</c:v>
                </c:pt>
                <c:pt idx="426">
                  <c:v>42.7</c:v>
                </c:pt>
                <c:pt idx="427">
                  <c:v>42.8</c:v>
                </c:pt>
                <c:pt idx="428">
                  <c:v>42.9</c:v>
                </c:pt>
                <c:pt idx="429">
                  <c:v>43</c:v>
                </c:pt>
                <c:pt idx="430">
                  <c:v>43.1</c:v>
                </c:pt>
                <c:pt idx="431">
                  <c:v>43.2</c:v>
                </c:pt>
                <c:pt idx="432">
                  <c:v>43.3</c:v>
                </c:pt>
                <c:pt idx="433">
                  <c:v>43.4</c:v>
                </c:pt>
                <c:pt idx="434">
                  <c:v>43.5</c:v>
                </c:pt>
                <c:pt idx="435">
                  <c:v>43.6</c:v>
                </c:pt>
                <c:pt idx="436">
                  <c:v>43.7</c:v>
                </c:pt>
                <c:pt idx="437">
                  <c:v>43.8</c:v>
                </c:pt>
                <c:pt idx="438">
                  <c:v>43.9</c:v>
                </c:pt>
                <c:pt idx="439">
                  <c:v>44</c:v>
                </c:pt>
                <c:pt idx="440">
                  <c:v>44.1</c:v>
                </c:pt>
                <c:pt idx="441">
                  <c:v>44.2</c:v>
                </c:pt>
                <c:pt idx="442">
                  <c:v>44.3</c:v>
                </c:pt>
                <c:pt idx="443">
                  <c:v>44.4</c:v>
                </c:pt>
                <c:pt idx="444">
                  <c:v>44.5</c:v>
                </c:pt>
                <c:pt idx="445">
                  <c:v>44.6</c:v>
                </c:pt>
                <c:pt idx="446">
                  <c:v>44.7</c:v>
                </c:pt>
                <c:pt idx="447">
                  <c:v>44.8</c:v>
                </c:pt>
                <c:pt idx="448">
                  <c:v>44.9</c:v>
                </c:pt>
                <c:pt idx="449">
                  <c:v>45</c:v>
                </c:pt>
                <c:pt idx="450">
                  <c:v>45.1</c:v>
                </c:pt>
                <c:pt idx="451">
                  <c:v>45.2</c:v>
                </c:pt>
                <c:pt idx="452">
                  <c:v>45.3</c:v>
                </c:pt>
                <c:pt idx="453">
                  <c:v>45.4</c:v>
                </c:pt>
                <c:pt idx="454">
                  <c:v>45.5</c:v>
                </c:pt>
                <c:pt idx="455">
                  <c:v>45.6</c:v>
                </c:pt>
                <c:pt idx="456">
                  <c:v>45.7</c:v>
                </c:pt>
                <c:pt idx="457">
                  <c:v>45.8</c:v>
                </c:pt>
                <c:pt idx="458">
                  <c:v>45.9</c:v>
                </c:pt>
                <c:pt idx="459">
                  <c:v>46</c:v>
                </c:pt>
                <c:pt idx="460">
                  <c:v>46.1</c:v>
                </c:pt>
                <c:pt idx="461">
                  <c:v>46.2</c:v>
                </c:pt>
                <c:pt idx="462">
                  <c:v>46.3</c:v>
                </c:pt>
                <c:pt idx="463">
                  <c:v>46.4</c:v>
                </c:pt>
                <c:pt idx="464">
                  <c:v>46.5</c:v>
                </c:pt>
                <c:pt idx="465">
                  <c:v>46.6</c:v>
                </c:pt>
                <c:pt idx="466">
                  <c:v>46.7</c:v>
                </c:pt>
                <c:pt idx="467">
                  <c:v>46.8</c:v>
                </c:pt>
                <c:pt idx="468">
                  <c:v>46.9</c:v>
                </c:pt>
                <c:pt idx="469">
                  <c:v>47</c:v>
                </c:pt>
                <c:pt idx="470">
                  <c:v>47.1</c:v>
                </c:pt>
                <c:pt idx="471">
                  <c:v>47.2</c:v>
                </c:pt>
                <c:pt idx="472">
                  <c:v>47.3</c:v>
                </c:pt>
                <c:pt idx="473">
                  <c:v>47.4</c:v>
                </c:pt>
                <c:pt idx="474">
                  <c:v>47.5</c:v>
                </c:pt>
                <c:pt idx="475">
                  <c:v>47.6</c:v>
                </c:pt>
                <c:pt idx="476">
                  <c:v>47.7</c:v>
                </c:pt>
                <c:pt idx="477">
                  <c:v>47.8</c:v>
                </c:pt>
                <c:pt idx="478">
                  <c:v>47.9</c:v>
                </c:pt>
                <c:pt idx="479">
                  <c:v>48</c:v>
                </c:pt>
                <c:pt idx="480">
                  <c:v>48.1</c:v>
                </c:pt>
                <c:pt idx="481">
                  <c:v>48.2</c:v>
                </c:pt>
                <c:pt idx="482">
                  <c:v>48.3</c:v>
                </c:pt>
                <c:pt idx="483">
                  <c:v>48.4</c:v>
                </c:pt>
                <c:pt idx="484">
                  <c:v>48.5</c:v>
                </c:pt>
                <c:pt idx="485">
                  <c:v>48.6</c:v>
                </c:pt>
                <c:pt idx="486">
                  <c:v>48.7</c:v>
                </c:pt>
                <c:pt idx="487">
                  <c:v>48.8</c:v>
                </c:pt>
                <c:pt idx="488">
                  <c:v>48.9</c:v>
                </c:pt>
                <c:pt idx="489">
                  <c:v>49</c:v>
                </c:pt>
                <c:pt idx="490">
                  <c:v>49.1</c:v>
                </c:pt>
                <c:pt idx="491">
                  <c:v>49.2</c:v>
                </c:pt>
                <c:pt idx="492">
                  <c:v>49.3</c:v>
                </c:pt>
                <c:pt idx="493">
                  <c:v>49.4</c:v>
                </c:pt>
                <c:pt idx="494">
                  <c:v>49.5</c:v>
                </c:pt>
                <c:pt idx="495">
                  <c:v>49.6</c:v>
                </c:pt>
                <c:pt idx="496">
                  <c:v>49.7</c:v>
                </c:pt>
                <c:pt idx="497">
                  <c:v>49.8</c:v>
                </c:pt>
                <c:pt idx="498">
                  <c:v>49.9</c:v>
                </c:pt>
                <c:pt idx="499">
                  <c:v>50</c:v>
                </c:pt>
                <c:pt idx="500">
                  <c:v>50.1</c:v>
                </c:pt>
                <c:pt idx="501">
                  <c:v>50.2</c:v>
                </c:pt>
                <c:pt idx="502">
                  <c:v>50.3</c:v>
                </c:pt>
                <c:pt idx="503">
                  <c:v>50.4</c:v>
                </c:pt>
                <c:pt idx="504">
                  <c:v>50.5</c:v>
                </c:pt>
                <c:pt idx="505">
                  <c:v>50.6</c:v>
                </c:pt>
                <c:pt idx="506">
                  <c:v>50.7</c:v>
                </c:pt>
                <c:pt idx="507">
                  <c:v>50.8</c:v>
                </c:pt>
                <c:pt idx="508">
                  <c:v>50.9</c:v>
                </c:pt>
                <c:pt idx="509">
                  <c:v>51</c:v>
                </c:pt>
                <c:pt idx="510">
                  <c:v>51.1</c:v>
                </c:pt>
                <c:pt idx="511">
                  <c:v>51.2</c:v>
                </c:pt>
                <c:pt idx="512">
                  <c:v>51.3</c:v>
                </c:pt>
                <c:pt idx="513">
                  <c:v>51.4</c:v>
                </c:pt>
                <c:pt idx="514">
                  <c:v>51.5</c:v>
                </c:pt>
                <c:pt idx="515">
                  <c:v>51.6</c:v>
                </c:pt>
                <c:pt idx="516">
                  <c:v>51.7</c:v>
                </c:pt>
                <c:pt idx="517">
                  <c:v>51.8</c:v>
                </c:pt>
                <c:pt idx="518">
                  <c:v>51.9</c:v>
                </c:pt>
                <c:pt idx="519">
                  <c:v>52</c:v>
                </c:pt>
                <c:pt idx="520">
                  <c:v>52.1</c:v>
                </c:pt>
                <c:pt idx="521">
                  <c:v>52.2</c:v>
                </c:pt>
                <c:pt idx="522">
                  <c:v>52.3</c:v>
                </c:pt>
                <c:pt idx="523">
                  <c:v>52.4</c:v>
                </c:pt>
                <c:pt idx="524">
                  <c:v>52.5</c:v>
                </c:pt>
                <c:pt idx="525">
                  <c:v>52.6</c:v>
                </c:pt>
                <c:pt idx="526">
                  <c:v>52.7</c:v>
                </c:pt>
                <c:pt idx="527">
                  <c:v>52.8</c:v>
                </c:pt>
                <c:pt idx="528">
                  <c:v>52.9</c:v>
                </c:pt>
                <c:pt idx="529">
                  <c:v>53</c:v>
                </c:pt>
                <c:pt idx="530">
                  <c:v>53.1</c:v>
                </c:pt>
                <c:pt idx="531">
                  <c:v>53.2</c:v>
                </c:pt>
                <c:pt idx="532">
                  <c:v>53.3</c:v>
                </c:pt>
                <c:pt idx="533">
                  <c:v>53.4</c:v>
                </c:pt>
                <c:pt idx="534">
                  <c:v>53.5</c:v>
                </c:pt>
                <c:pt idx="535">
                  <c:v>53.6</c:v>
                </c:pt>
                <c:pt idx="536">
                  <c:v>53.7</c:v>
                </c:pt>
                <c:pt idx="537">
                  <c:v>53.8</c:v>
                </c:pt>
                <c:pt idx="538">
                  <c:v>53.9</c:v>
                </c:pt>
                <c:pt idx="539">
                  <c:v>54</c:v>
                </c:pt>
                <c:pt idx="540">
                  <c:v>54.1</c:v>
                </c:pt>
                <c:pt idx="541">
                  <c:v>54.2</c:v>
                </c:pt>
                <c:pt idx="542">
                  <c:v>54.3</c:v>
                </c:pt>
                <c:pt idx="543">
                  <c:v>54.4</c:v>
                </c:pt>
                <c:pt idx="544">
                  <c:v>54.5</c:v>
                </c:pt>
                <c:pt idx="545">
                  <c:v>54.6</c:v>
                </c:pt>
                <c:pt idx="546">
                  <c:v>54.7</c:v>
                </c:pt>
                <c:pt idx="547">
                  <c:v>54.8</c:v>
                </c:pt>
                <c:pt idx="548">
                  <c:v>54.9</c:v>
                </c:pt>
                <c:pt idx="549">
                  <c:v>55</c:v>
                </c:pt>
                <c:pt idx="550">
                  <c:v>55.1</c:v>
                </c:pt>
                <c:pt idx="551">
                  <c:v>55.2</c:v>
                </c:pt>
                <c:pt idx="552">
                  <c:v>55.3</c:v>
                </c:pt>
                <c:pt idx="553">
                  <c:v>55.4</c:v>
                </c:pt>
                <c:pt idx="554">
                  <c:v>55.5</c:v>
                </c:pt>
                <c:pt idx="555">
                  <c:v>55.6</c:v>
                </c:pt>
                <c:pt idx="556">
                  <c:v>55.7</c:v>
                </c:pt>
                <c:pt idx="557">
                  <c:v>55.8</c:v>
                </c:pt>
                <c:pt idx="558">
                  <c:v>55.9</c:v>
                </c:pt>
                <c:pt idx="559">
                  <c:v>56</c:v>
                </c:pt>
                <c:pt idx="560">
                  <c:v>56.1</c:v>
                </c:pt>
                <c:pt idx="561">
                  <c:v>56.2</c:v>
                </c:pt>
                <c:pt idx="562">
                  <c:v>56.3</c:v>
                </c:pt>
                <c:pt idx="563">
                  <c:v>56.4</c:v>
                </c:pt>
                <c:pt idx="564">
                  <c:v>56.5</c:v>
                </c:pt>
                <c:pt idx="565">
                  <c:v>56.6</c:v>
                </c:pt>
                <c:pt idx="566">
                  <c:v>56.7</c:v>
                </c:pt>
                <c:pt idx="567">
                  <c:v>56.8</c:v>
                </c:pt>
                <c:pt idx="568">
                  <c:v>56.9</c:v>
                </c:pt>
                <c:pt idx="569">
                  <c:v>57</c:v>
                </c:pt>
                <c:pt idx="570">
                  <c:v>57.1</c:v>
                </c:pt>
                <c:pt idx="571">
                  <c:v>57.2</c:v>
                </c:pt>
                <c:pt idx="572">
                  <c:v>57.3</c:v>
                </c:pt>
                <c:pt idx="573">
                  <c:v>57.4</c:v>
                </c:pt>
                <c:pt idx="574">
                  <c:v>57.5</c:v>
                </c:pt>
                <c:pt idx="575">
                  <c:v>57.6</c:v>
                </c:pt>
                <c:pt idx="576">
                  <c:v>57.7</c:v>
                </c:pt>
                <c:pt idx="577">
                  <c:v>57.8</c:v>
                </c:pt>
                <c:pt idx="578">
                  <c:v>57.9</c:v>
                </c:pt>
                <c:pt idx="579">
                  <c:v>58</c:v>
                </c:pt>
                <c:pt idx="580">
                  <c:v>58.1</c:v>
                </c:pt>
                <c:pt idx="581">
                  <c:v>58.2</c:v>
                </c:pt>
                <c:pt idx="582">
                  <c:v>58.3</c:v>
                </c:pt>
                <c:pt idx="583">
                  <c:v>58.4</c:v>
                </c:pt>
                <c:pt idx="584">
                  <c:v>58.5</c:v>
                </c:pt>
                <c:pt idx="585">
                  <c:v>58.6</c:v>
                </c:pt>
                <c:pt idx="586">
                  <c:v>58.7</c:v>
                </c:pt>
                <c:pt idx="587">
                  <c:v>58.8</c:v>
                </c:pt>
                <c:pt idx="588">
                  <c:v>58.9</c:v>
                </c:pt>
                <c:pt idx="589">
                  <c:v>59</c:v>
                </c:pt>
                <c:pt idx="590">
                  <c:v>59.1</c:v>
                </c:pt>
                <c:pt idx="591">
                  <c:v>59.2</c:v>
                </c:pt>
                <c:pt idx="592">
                  <c:v>59.3</c:v>
                </c:pt>
                <c:pt idx="593">
                  <c:v>59.4</c:v>
                </c:pt>
                <c:pt idx="594">
                  <c:v>59.5</c:v>
                </c:pt>
                <c:pt idx="595">
                  <c:v>59.6</c:v>
                </c:pt>
                <c:pt idx="596">
                  <c:v>59.7</c:v>
                </c:pt>
                <c:pt idx="597">
                  <c:v>59.8</c:v>
                </c:pt>
                <c:pt idx="598">
                  <c:v>59.9</c:v>
                </c:pt>
                <c:pt idx="599">
                  <c:v>60</c:v>
                </c:pt>
                <c:pt idx="600">
                  <c:v>60.1</c:v>
                </c:pt>
                <c:pt idx="601">
                  <c:v>60.2</c:v>
                </c:pt>
                <c:pt idx="602">
                  <c:v>60.3</c:v>
                </c:pt>
                <c:pt idx="603">
                  <c:v>60.4</c:v>
                </c:pt>
                <c:pt idx="604">
                  <c:v>60.5</c:v>
                </c:pt>
                <c:pt idx="605">
                  <c:v>60.6</c:v>
                </c:pt>
                <c:pt idx="606">
                  <c:v>60.7</c:v>
                </c:pt>
                <c:pt idx="607">
                  <c:v>60.8</c:v>
                </c:pt>
                <c:pt idx="608">
                  <c:v>60.9</c:v>
                </c:pt>
                <c:pt idx="609">
                  <c:v>61</c:v>
                </c:pt>
                <c:pt idx="610">
                  <c:v>61.1</c:v>
                </c:pt>
                <c:pt idx="611">
                  <c:v>61.2</c:v>
                </c:pt>
                <c:pt idx="612">
                  <c:v>61.3</c:v>
                </c:pt>
                <c:pt idx="613">
                  <c:v>61.4</c:v>
                </c:pt>
                <c:pt idx="614">
                  <c:v>61.5</c:v>
                </c:pt>
                <c:pt idx="615">
                  <c:v>61.6</c:v>
                </c:pt>
                <c:pt idx="616">
                  <c:v>61.7</c:v>
                </c:pt>
                <c:pt idx="617">
                  <c:v>61.8</c:v>
                </c:pt>
                <c:pt idx="618">
                  <c:v>61.9</c:v>
                </c:pt>
                <c:pt idx="619">
                  <c:v>62</c:v>
                </c:pt>
                <c:pt idx="620">
                  <c:v>62.1</c:v>
                </c:pt>
                <c:pt idx="621">
                  <c:v>62.2</c:v>
                </c:pt>
                <c:pt idx="622">
                  <c:v>62.3</c:v>
                </c:pt>
                <c:pt idx="623">
                  <c:v>62.4</c:v>
                </c:pt>
                <c:pt idx="624">
                  <c:v>62.5</c:v>
                </c:pt>
                <c:pt idx="625">
                  <c:v>62.6</c:v>
                </c:pt>
                <c:pt idx="626">
                  <c:v>62.7</c:v>
                </c:pt>
                <c:pt idx="627">
                  <c:v>62.8</c:v>
                </c:pt>
                <c:pt idx="628">
                  <c:v>62.9</c:v>
                </c:pt>
                <c:pt idx="629">
                  <c:v>63</c:v>
                </c:pt>
                <c:pt idx="630">
                  <c:v>63.1</c:v>
                </c:pt>
                <c:pt idx="631">
                  <c:v>63.2</c:v>
                </c:pt>
                <c:pt idx="632">
                  <c:v>63.3</c:v>
                </c:pt>
                <c:pt idx="633">
                  <c:v>63.4</c:v>
                </c:pt>
                <c:pt idx="634">
                  <c:v>63.5</c:v>
                </c:pt>
                <c:pt idx="635">
                  <c:v>63.6</c:v>
                </c:pt>
                <c:pt idx="636">
                  <c:v>63.7</c:v>
                </c:pt>
                <c:pt idx="637">
                  <c:v>63.8</c:v>
                </c:pt>
                <c:pt idx="638">
                  <c:v>63.9</c:v>
                </c:pt>
                <c:pt idx="639">
                  <c:v>64</c:v>
                </c:pt>
                <c:pt idx="640">
                  <c:v>64.099999999999994</c:v>
                </c:pt>
                <c:pt idx="641">
                  <c:v>64.2</c:v>
                </c:pt>
                <c:pt idx="642">
                  <c:v>64.3</c:v>
                </c:pt>
                <c:pt idx="643">
                  <c:v>64.400000000000006</c:v>
                </c:pt>
                <c:pt idx="644">
                  <c:v>64.5</c:v>
                </c:pt>
                <c:pt idx="645">
                  <c:v>64.599999999999994</c:v>
                </c:pt>
                <c:pt idx="646">
                  <c:v>64.7</c:v>
                </c:pt>
                <c:pt idx="647">
                  <c:v>64.8</c:v>
                </c:pt>
                <c:pt idx="648">
                  <c:v>64.900000000000006</c:v>
                </c:pt>
                <c:pt idx="649">
                  <c:v>65</c:v>
                </c:pt>
                <c:pt idx="650">
                  <c:v>65.099999999999994</c:v>
                </c:pt>
                <c:pt idx="651">
                  <c:v>65.2</c:v>
                </c:pt>
                <c:pt idx="652">
                  <c:v>65.3</c:v>
                </c:pt>
                <c:pt idx="653">
                  <c:v>65.400000000000006</c:v>
                </c:pt>
                <c:pt idx="654">
                  <c:v>65.5</c:v>
                </c:pt>
                <c:pt idx="655">
                  <c:v>65.599999999999994</c:v>
                </c:pt>
                <c:pt idx="656">
                  <c:v>65.7</c:v>
                </c:pt>
                <c:pt idx="657">
                  <c:v>65.8</c:v>
                </c:pt>
                <c:pt idx="658">
                  <c:v>65.900000000000006</c:v>
                </c:pt>
                <c:pt idx="659">
                  <c:v>66</c:v>
                </c:pt>
                <c:pt idx="660">
                  <c:v>66.099999999999994</c:v>
                </c:pt>
                <c:pt idx="661">
                  <c:v>66.2</c:v>
                </c:pt>
                <c:pt idx="662">
                  <c:v>66.3</c:v>
                </c:pt>
                <c:pt idx="663">
                  <c:v>66.400000000000006</c:v>
                </c:pt>
                <c:pt idx="664">
                  <c:v>66.5</c:v>
                </c:pt>
                <c:pt idx="665">
                  <c:v>66.599999999999994</c:v>
                </c:pt>
                <c:pt idx="666">
                  <c:v>66.7</c:v>
                </c:pt>
                <c:pt idx="667">
                  <c:v>66.8</c:v>
                </c:pt>
                <c:pt idx="668">
                  <c:v>66.900000000000006</c:v>
                </c:pt>
                <c:pt idx="669">
                  <c:v>67</c:v>
                </c:pt>
                <c:pt idx="670">
                  <c:v>67.099999999999994</c:v>
                </c:pt>
                <c:pt idx="671">
                  <c:v>67.2</c:v>
                </c:pt>
                <c:pt idx="672">
                  <c:v>67.3</c:v>
                </c:pt>
                <c:pt idx="673">
                  <c:v>67.400000000000006</c:v>
                </c:pt>
                <c:pt idx="674">
                  <c:v>67.5</c:v>
                </c:pt>
                <c:pt idx="675">
                  <c:v>67.599999999999994</c:v>
                </c:pt>
                <c:pt idx="676">
                  <c:v>67.7</c:v>
                </c:pt>
                <c:pt idx="677">
                  <c:v>67.8</c:v>
                </c:pt>
                <c:pt idx="678">
                  <c:v>67.900000000000006</c:v>
                </c:pt>
                <c:pt idx="679">
                  <c:v>68</c:v>
                </c:pt>
                <c:pt idx="680">
                  <c:v>68.099999999999994</c:v>
                </c:pt>
                <c:pt idx="681">
                  <c:v>68.2</c:v>
                </c:pt>
                <c:pt idx="682">
                  <c:v>68.3</c:v>
                </c:pt>
                <c:pt idx="683">
                  <c:v>68.400000000000006</c:v>
                </c:pt>
                <c:pt idx="684">
                  <c:v>68.5</c:v>
                </c:pt>
                <c:pt idx="685">
                  <c:v>68.599999999999994</c:v>
                </c:pt>
                <c:pt idx="686">
                  <c:v>68.7</c:v>
                </c:pt>
                <c:pt idx="687">
                  <c:v>68.8</c:v>
                </c:pt>
                <c:pt idx="688">
                  <c:v>68.900000000000006</c:v>
                </c:pt>
                <c:pt idx="689">
                  <c:v>69</c:v>
                </c:pt>
                <c:pt idx="690">
                  <c:v>69.099999999999994</c:v>
                </c:pt>
                <c:pt idx="691">
                  <c:v>69.2</c:v>
                </c:pt>
                <c:pt idx="692">
                  <c:v>69.3</c:v>
                </c:pt>
                <c:pt idx="693">
                  <c:v>69.400000000000006</c:v>
                </c:pt>
                <c:pt idx="694">
                  <c:v>69.5</c:v>
                </c:pt>
                <c:pt idx="695">
                  <c:v>69.599999999999994</c:v>
                </c:pt>
                <c:pt idx="696">
                  <c:v>69.7</c:v>
                </c:pt>
                <c:pt idx="697">
                  <c:v>69.8</c:v>
                </c:pt>
                <c:pt idx="698">
                  <c:v>69.900000000000006</c:v>
                </c:pt>
                <c:pt idx="699">
                  <c:v>70</c:v>
                </c:pt>
                <c:pt idx="700">
                  <c:v>70.099999999999994</c:v>
                </c:pt>
                <c:pt idx="701">
                  <c:v>70.2</c:v>
                </c:pt>
                <c:pt idx="702">
                  <c:v>70.3</c:v>
                </c:pt>
                <c:pt idx="703">
                  <c:v>70.400000000000006</c:v>
                </c:pt>
                <c:pt idx="704">
                  <c:v>70.5</c:v>
                </c:pt>
                <c:pt idx="705">
                  <c:v>70.599999999999994</c:v>
                </c:pt>
                <c:pt idx="706">
                  <c:v>70.7</c:v>
                </c:pt>
                <c:pt idx="707">
                  <c:v>70.8</c:v>
                </c:pt>
                <c:pt idx="708">
                  <c:v>70.900000000000006</c:v>
                </c:pt>
                <c:pt idx="709">
                  <c:v>71</c:v>
                </c:pt>
                <c:pt idx="710">
                  <c:v>71.099999999999994</c:v>
                </c:pt>
                <c:pt idx="711">
                  <c:v>71.2</c:v>
                </c:pt>
                <c:pt idx="712">
                  <c:v>71.3</c:v>
                </c:pt>
                <c:pt idx="713">
                  <c:v>71.400000000000006</c:v>
                </c:pt>
                <c:pt idx="714">
                  <c:v>71.5</c:v>
                </c:pt>
                <c:pt idx="715">
                  <c:v>71.599999999999994</c:v>
                </c:pt>
                <c:pt idx="716">
                  <c:v>71.7</c:v>
                </c:pt>
                <c:pt idx="717">
                  <c:v>71.8</c:v>
                </c:pt>
                <c:pt idx="718">
                  <c:v>71.900000000000006</c:v>
                </c:pt>
                <c:pt idx="719">
                  <c:v>72</c:v>
                </c:pt>
                <c:pt idx="720">
                  <c:v>72.099999999999994</c:v>
                </c:pt>
              </c:numCache>
            </c:numRef>
          </c:xVal>
          <c:yVal>
            <c:numRef>
              <c:f>Precip!$B$3:$B$723</c:f>
              <c:numCache>
                <c:formatCode>General</c:formatCode>
                <c:ptCount val="7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0.01</c:v>
                </c:pt>
                <c:pt idx="117">
                  <c:v>0.02</c:v>
                </c:pt>
                <c:pt idx="118">
                  <c:v>0.02</c:v>
                </c:pt>
                <c:pt idx="119">
                  <c:v>0.02</c:v>
                </c:pt>
                <c:pt idx="120">
                  <c:v>0.05</c:v>
                </c:pt>
                <c:pt idx="121">
                  <c:v>0.12</c:v>
                </c:pt>
                <c:pt idx="122">
                  <c:v>0.05</c:v>
                </c:pt>
                <c:pt idx="123">
                  <c:v>0.03</c:v>
                </c:pt>
                <c:pt idx="124">
                  <c:v>0.04</c:v>
                </c:pt>
                <c:pt idx="125">
                  <c:v>0.04</c:v>
                </c:pt>
                <c:pt idx="126">
                  <c:v>0.03</c:v>
                </c:pt>
                <c:pt idx="127">
                  <c:v>0.02</c:v>
                </c:pt>
                <c:pt idx="128">
                  <c:v>0.02</c:v>
                </c:pt>
                <c:pt idx="129">
                  <c:v>0.02</c:v>
                </c:pt>
                <c:pt idx="130">
                  <c:v>0.02</c:v>
                </c:pt>
                <c:pt idx="131">
                  <c:v>0.02</c:v>
                </c:pt>
                <c:pt idx="132">
                  <c:v>0.02</c:v>
                </c:pt>
                <c:pt idx="133">
                  <c:v>0.01</c:v>
                </c:pt>
                <c:pt idx="134">
                  <c:v>0.01</c:v>
                </c:pt>
                <c:pt idx="135">
                  <c:v>0.01</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numCache>
            </c:numRef>
          </c:yVal>
          <c:smooth val="1"/>
          <c:extLst xmlns:c16r2="http://schemas.microsoft.com/office/drawing/2015/06/chart">
            <c:ext xmlns:c16="http://schemas.microsoft.com/office/drawing/2014/chart" uri="{C3380CC4-5D6E-409C-BE32-E72D297353CC}">
              <c16:uniqueId val="{00000004-023E-4C89-B2BA-AFA834A25DAC}"/>
            </c:ext>
          </c:extLst>
        </c:ser>
        <c:dLbls>
          <c:showLegendKey val="0"/>
          <c:showVal val="0"/>
          <c:showCatName val="0"/>
          <c:showSerName val="0"/>
          <c:showPercent val="0"/>
          <c:showBubbleSize val="0"/>
        </c:dLbls>
        <c:axId val="116832512"/>
        <c:axId val="116838784"/>
      </c:scatterChart>
      <c:valAx>
        <c:axId val="116832512"/>
        <c:scaling>
          <c:orientation val="minMax"/>
          <c:max val="3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16838784"/>
        <c:crosses val="autoZero"/>
        <c:crossBetween val="midCat"/>
        <c:minorUnit val="2.0000000000000004E-2"/>
      </c:valAx>
      <c:valAx>
        <c:axId val="116838784"/>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16832512"/>
        <c:crosses val="autoZero"/>
        <c:crossBetween val="midCat"/>
      </c:valAx>
      <c:spPr>
        <a:ln>
          <a:solidFill>
            <a:schemeClr val="tx1"/>
          </a:solidFill>
        </a:ln>
      </c:spPr>
    </c:plotArea>
    <c:legend>
      <c:legendPos val="r"/>
      <c:layout>
        <c:manualLayout>
          <c:xMode val="edge"/>
          <c:yMode val="edge"/>
          <c:x val="0.61502794224365376"/>
          <c:y val="3.8205927384076993E-2"/>
          <c:w val="0.34951256536586922"/>
          <c:h val="0.36532917760279965"/>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Hydrograph!$A$3:$A$740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numCache>
            </c:numRef>
          </c:xVal>
          <c:yVal>
            <c:numRef>
              <c:f>Hydrograph!$G$3:$G$740</c:f>
              <c:numCache>
                <c:formatCode>General</c:formatCode>
                <c:ptCount val="738"/>
                <c:pt idx="0">
                  <c:v>0</c:v>
                </c:pt>
                <c:pt idx="1">
                  <c:v>0</c:v>
                </c:pt>
                <c:pt idx="2">
                  <c:v>0</c:v>
                </c:pt>
                <c:pt idx="3">
                  <c:v>0</c:v>
                </c:pt>
                <c:pt idx="4">
                  <c:v>0.09</c:v>
                </c:pt>
                <c:pt idx="5">
                  <c:v>0.49</c:v>
                </c:pt>
                <c:pt idx="6">
                  <c:v>1.99</c:v>
                </c:pt>
                <c:pt idx="7">
                  <c:v>5.24</c:v>
                </c:pt>
                <c:pt idx="8">
                  <c:v>6.76</c:v>
                </c:pt>
                <c:pt idx="9">
                  <c:v>6.15</c:v>
                </c:pt>
                <c:pt idx="10">
                  <c:v>6.8</c:v>
                </c:pt>
                <c:pt idx="11">
                  <c:v>10.1</c:v>
                </c:pt>
                <c:pt idx="12">
                  <c:v>42.56</c:v>
                </c:pt>
                <c:pt idx="13" formatCode="#,##0">
                  <c:v>2116.23</c:v>
                </c:pt>
                <c:pt idx="14" formatCode="#,##0">
                  <c:v>3182.26</c:v>
                </c:pt>
                <c:pt idx="15" formatCode="#,##0">
                  <c:v>3464.37</c:v>
                </c:pt>
                <c:pt idx="16" formatCode="#,##0">
                  <c:v>4148.43</c:v>
                </c:pt>
                <c:pt idx="17" formatCode="#,##0">
                  <c:v>5434.65</c:v>
                </c:pt>
                <c:pt idx="18" formatCode="#,##0">
                  <c:v>7243.58</c:v>
                </c:pt>
                <c:pt idx="19" formatCode="#,##0">
                  <c:v>9107.9</c:v>
                </c:pt>
                <c:pt idx="20" formatCode="#,##0">
                  <c:v>10324.049999999999</c:v>
                </c:pt>
                <c:pt idx="21" formatCode="#,##0">
                  <c:v>10785.72</c:v>
                </c:pt>
                <c:pt idx="22" formatCode="#,##0">
                  <c:v>10688.41</c:v>
                </c:pt>
                <c:pt idx="23" formatCode="#,##0">
                  <c:v>10483.33</c:v>
                </c:pt>
                <c:pt idx="24" formatCode="#,##0">
                  <c:v>10305.56</c:v>
                </c:pt>
                <c:pt idx="25" formatCode="#,##0">
                  <c:v>9935.83</c:v>
                </c:pt>
                <c:pt idx="26" formatCode="#,##0">
                  <c:v>9373.34</c:v>
                </c:pt>
                <c:pt idx="27" formatCode="#,##0">
                  <c:v>8725.9599999999991</c:v>
                </c:pt>
                <c:pt idx="28" formatCode="#,##0">
                  <c:v>8127.68</c:v>
                </c:pt>
                <c:pt idx="29" formatCode="#,##0">
                  <c:v>7885.75</c:v>
                </c:pt>
                <c:pt idx="30" formatCode="#,##0">
                  <c:v>8344.7999999999993</c:v>
                </c:pt>
                <c:pt idx="31" formatCode="#,##0">
                  <c:v>9333.61</c:v>
                </c:pt>
                <c:pt idx="32" formatCode="#,##0">
                  <c:v>10268.709999999999</c:v>
                </c:pt>
                <c:pt idx="33" formatCode="#,##0">
                  <c:v>10810.84</c:v>
                </c:pt>
                <c:pt idx="34" formatCode="#,##0">
                  <c:v>10938.57</c:v>
                </c:pt>
                <c:pt idx="35" formatCode="#,##0">
                  <c:v>10728.24</c:v>
                </c:pt>
                <c:pt idx="36" formatCode="#,##0">
                  <c:v>10292.469999999999</c:v>
                </c:pt>
                <c:pt idx="37" formatCode="#,##0">
                  <c:v>9737.64</c:v>
                </c:pt>
                <c:pt idx="38" formatCode="#,##0">
                  <c:v>9130.43</c:v>
                </c:pt>
                <c:pt idx="39" formatCode="#,##0">
                  <c:v>8522.2000000000007</c:v>
                </c:pt>
                <c:pt idx="40" formatCode="#,##0">
                  <c:v>7944.39</c:v>
                </c:pt>
                <c:pt idx="41" formatCode="#,##0">
                  <c:v>7391.66</c:v>
                </c:pt>
                <c:pt idx="42" formatCode="#,##0">
                  <c:v>6886.8</c:v>
                </c:pt>
                <c:pt idx="43" formatCode="#,##0">
                  <c:v>6414.11</c:v>
                </c:pt>
                <c:pt idx="44" formatCode="#,##0">
                  <c:v>5988.8</c:v>
                </c:pt>
                <c:pt idx="45" formatCode="#,##0">
                  <c:v>5592.49</c:v>
                </c:pt>
                <c:pt idx="46" formatCode="#,##0">
                  <c:v>5227.63</c:v>
                </c:pt>
                <c:pt idx="47" formatCode="#,##0">
                  <c:v>4905.72</c:v>
                </c:pt>
                <c:pt idx="48" formatCode="#,##0">
                  <c:v>4600.68</c:v>
                </c:pt>
                <c:pt idx="49" formatCode="#,##0">
                  <c:v>4324.96</c:v>
                </c:pt>
                <c:pt idx="50" formatCode="#,##0">
                  <c:v>4070.7</c:v>
                </c:pt>
                <c:pt idx="51" formatCode="#,##0">
                  <c:v>3828.67</c:v>
                </c:pt>
                <c:pt idx="52" formatCode="#,##0">
                  <c:v>3606.32</c:v>
                </c:pt>
                <c:pt idx="53" formatCode="#,##0">
                  <c:v>3399.73</c:v>
                </c:pt>
                <c:pt idx="54" formatCode="#,##0">
                  <c:v>3206.19</c:v>
                </c:pt>
                <c:pt idx="55" formatCode="#,##0">
                  <c:v>3021.62</c:v>
                </c:pt>
                <c:pt idx="56" formatCode="#,##0">
                  <c:v>2852.43</c:v>
                </c:pt>
                <c:pt idx="57" formatCode="#,##0">
                  <c:v>2702.12</c:v>
                </c:pt>
                <c:pt idx="58" formatCode="#,##0">
                  <c:v>2566.31</c:v>
                </c:pt>
                <c:pt idx="59" formatCode="#,##0">
                  <c:v>2435.2199999999998</c:v>
                </c:pt>
                <c:pt idx="60" formatCode="#,##0">
                  <c:v>2311.41</c:v>
                </c:pt>
                <c:pt idx="61" formatCode="#,##0">
                  <c:v>2196.59</c:v>
                </c:pt>
                <c:pt idx="62" formatCode="#,##0">
                  <c:v>2096.1999999999998</c:v>
                </c:pt>
                <c:pt idx="63" formatCode="#,##0">
                  <c:v>1997.71</c:v>
                </c:pt>
                <c:pt idx="64" formatCode="#,##0">
                  <c:v>1903.31</c:v>
                </c:pt>
                <c:pt idx="65" formatCode="#,##0">
                  <c:v>1813.64</c:v>
                </c:pt>
                <c:pt idx="66" formatCode="#,##0">
                  <c:v>1727.92</c:v>
                </c:pt>
                <c:pt idx="67" formatCode="#,##0">
                  <c:v>1649.76</c:v>
                </c:pt>
                <c:pt idx="68" formatCode="#,##0">
                  <c:v>1573.18</c:v>
                </c:pt>
                <c:pt idx="69" formatCode="#,##0">
                  <c:v>1498.11</c:v>
                </c:pt>
                <c:pt idx="70" formatCode="#,##0">
                  <c:v>1423.87</c:v>
                </c:pt>
                <c:pt idx="71" formatCode="#,##0">
                  <c:v>1356.27</c:v>
                </c:pt>
                <c:pt idx="72" formatCode="#,##0">
                  <c:v>1293.49</c:v>
                </c:pt>
              </c:numCache>
            </c:numRef>
          </c:yVal>
          <c:smooth val="1"/>
        </c:ser>
        <c:ser>
          <c:idx val="4"/>
          <c:order val="1"/>
          <c:tx>
            <c:v>0.2 Percent Annual Chance</c:v>
          </c:tx>
          <c:spPr>
            <a:ln>
              <a:solidFill>
                <a:schemeClr val="accent2"/>
              </a:solidFill>
            </a:ln>
          </c:spPr>
          <c:marker>
            <c:symbol val="none"/>
          </c:marker>
          <c:xVal>
            <c:numRef>
              <c:f>Hydrograph!$A$3:$A$740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numCache>
            </c:numRef>
          </c:xVal>
          <c:yVal>
            <c:numRef>
              <c:f>Hydrograph!$F$3:$F$740</c:f>
              <c:numCache>
                <c:formatCode>General</c:formatCode>
                <c:ptCount val="738"/>
                <c:pt idx="0">
                  <c:v>0</c:v>
                </c:pt>
                <c:pt idx="1">
                  <c:v>0</c:v>
                </c:pt>
                <c:pt idx="2">
                  <c:v>0</c:v>
                </c:pt>
                <c:pt idx="3">
                  <c:v>0</c:v>
                </c:pt>
                <c:pt idx="4">
                  <c:v>0</c:v>
                </c:pt>
                <c:pt idx="5">
                  <c:v>0.03</c:v>
                </c:pt>
                <c:pt idx="6">
                  <c:v>0.35</c:v>
                </c:pt>
                <c:pt idx="7">
                  <c:v>1.67</c:v>
                </c:pt>
                <c:pt idx="8">
                  <c:v>5.82</c:v>
                </c:pt>
                <c:pt idx="9">
                  <c:v>7.76</c:v>
                </c:pt>
                <c:pt idx="10">
                  <c:v>7.26</c:v>
                </c:pt>
                <c:pt idx="11">
                  <c:v>10.81</c:v>
                </c:pt>
                <c:pt idx="12">
                  <c:v>41.94</c:v>
                </c:pt>
                <c:pt idx="13" formatCode="#,##0.00">
                  <c:v>1383.68</c:v>
                </c:pt>
                <c:pt idx="14" formatCode="#,##0.00">
                  <c:v>2769.19</c:v>
                </c:pt>
                <c:pt idx="15" formatCode="#,##0.00">
                  <c:v>3122.07</c:v>
                </c:pt>
                <c:pt idx="16" formatCode="#,##0.00">
                  <c:v>3537.09</c:v>
                </c:pt>
                <c:pt idx="17" formatCode="#,##0.00">
                  <c:v>4480.45</c:v>
                </c:pt>
                <c:pt idx="18" formatCode="#,##0.00">
                  <c:v>6033.59</c:v>
                </c:pt>
                <c:pt idx="19" formatCode="#,##0.00">
                  <c:v>7886.65</c:v>
                </c:pt>
                <c:pt idx="20" formatCode="#,##0.00">
                  <c:v>9302.01</c:v>
                </c:pt>
                <c:pt idx="21" formatCode="#,##0.00">
                  <c:v>10048.879999999999</c:v>
                </c:pt>
                <c:pt idx="22" formatCode="#,##0.00">
                  <c:v>10231.99</c:v>
                </c:pt>
                <c:pt idx="23" formatCode="#,##0.00">
                  <c:v>10155.91</c:v>
                </c:pt>
                <c:pt idx="24" formatCode="#,##0.00">
                  <c:v>10118.959999999999</c:v>
                </c:pt>
                <c:pt idx="25" formatCode="#,##0.00">
                  <c:v>9947.59</c:v>
                </c:pt>
                <c:pt idx="26" formatCode="#,##0.00">
                  <c:v>9551.9599999999991</c:v>
                </c:pt>
                <c:pt idx="27" formatCode="#,##0.00">
                  <c:v>8987.92</c:v>
                </c:pt>
                <c:pt idx="28" formatCode="#,##0.00">
                  <c:v>8376.07</c:v>
                </c:pt>
                <c:pt idx="29" formatCode="#,##0.00">
                  <c:v>7878.38</c:v>
                </c:pt>
                <c:pt idx="30" formatCode="#,##0.00">
                  <c:v>7838.09</c:v>
                </c:pt>
                <c:pt idx="31" formatCode="#,##0.00">
                  <c:v>8461.2000000000007</c:v>
                </c:pt>
                <c:pt idx="32" formatCode="#,##0.00">
                  <c:v>9409.69</c:v>
                </c:pt>
                <c:pt idx="33" formatCode="#,##0.00">
                  <c:v>10178.459999999999</c:v>
                </c:pt>
                <c:pt idx="34" formatCode="#,##0.00">
                  <c:v>10555.89</c:v>
                </c:pt>
                <c:pt idx="35" formatCode="#,##0.00">
                  <c:v>10565.76</c:v>
                </c:pt>
                <c:pt idx="36" formatCode="#,##0.00">
                  <c:v>10301.39</c:v>
                </c:pt>
                <c:pt idx="37" formatCode="#,##0.00">
                  <c:v>9860.74</c:v>
                </c:pt>
                <c:pt idx="38" formatCode="#,##0.00">
                  <c:v>9327.08</c:v>
                </c:pt>
                <c:pt idx="39" formatCode="#,##0.00">
                  <c:v>8758.85</c:v>
                </c:pt>
                <c:pt idx="40" formatCode="#,##0.00">
                  <c:v>8196.27</c:v>
                </c:pt>
                <c:pt idx="41" formatCode="#,##0.00">
                  <c:v>7656.82</c:v>
                </c:pt>
                <c:pt idx="42" formatCode="#,##0.00">
                  <c:v>7140.28</c:v>
                </c:pt>
                <c:pt idx="43" formatCode="#,##0.00">
                  <c:v>6663.06</c:v>
                </c:pt>
                <c:pt idx="44" formatCode="#,##0.00">
                  <c:v>6222.41</c:v>
                </c:pt>
                <c:pt idx="45" formatCode="#,##0.00">
                  <c:v>5806.61</c:v>
                </c:pt>
                <c:pt idx="46" formatCode="#,##0.00">
                  <c:v>5431.1</c:v>
                </c:pt>
                <c:pt idx="47" formatCode="#,##0.00">
                  <c:v>5076.1099999999997</c:v>
                </c:pt>
                <c:pt idx="48" formatCode="#,##0.00">
                  <c:v>4772.41</c:v>
                </c:pt>
                <c:pt idx="49" formatCode="#,##0.00">
                  <c:v>4479.3599999999997</c:v>
                </c:pt>
                <c:pt idx="50" formatCode="#,##0.00">
                  <c:v>4215.2700000000004</c:v>
                </c:pt>
                <c:pt idx="51" formatCode="#,##0.00">
                  <c:v>3965.78</c:v>
                </c:pt>
                <c:pt idx="52" formatCode="#,##0.00">
                  <c:v>3729.63</c:v>
                </c:pt>
                <c:pt idx="53" formatCode="#,##0.00">
                  <c:v>3514.46</c:v>
                </c:pt>
                <c:pt idx="54" formatCode="#,##0.00">
                  <c:v>3315.25</c:v>
                </c:pt>
                <c:pt idx="55" formatCode="#,##0.00">
                  <c:v>3125.01</c:v>
                </c:pt>
                <c:pt idx="56" formatCode="#,##0.00">
                  <c:v>2944.43</c:v>
                </c:pt>
                <c:pt idx="57" formatCode="#,##0.00">
                  <c:v>2783.16</c:v>
                </c:pt>
                <c:pt idx="58" formatCode="#,##0.00">
                  <c:v>2640.33</c:v>
                </c:pt>
                <c:pt idx="59" formatCode="#,##0.00">
                  <c:v>2505.48</c:v>
                </c:pt>
                <c:pt idx="60" formatCode="#,##0.00">
                  <c:v>2378.4</c:v>
                </c:pt>
                <c:pt idx="61" formatCode="#,##0.00">
                  <c:v>2257.29</c:v>
                </c:pt>
                <c:pt idx="62" formatCode="#,##0.00">
                  <c:v>2149.2800000000002</c:v>
                </c:pt>
                <c:pt idx="63" formatCode="#,##0.00">
                  <c:v>2049.38</c:v>
                </c:pt>
                <c:pt idx="64" formatCode="#,##0.00">
                  <c:v>1952.22</c:v>
                </c:pt>
                <c:pt idx="65" formatCode="#,##0.00">
                  <c:v>1859.59</c:v>
                </c:pt>
                <c:pt idx="66" formatCode="#,##0.00">
                  <c:v>1770.98</c:v>
                </c:pt>
                <c:pt idx="67" formatCode="#,##0.00">
                  <c:v>1688.87</c:v>
                </c:pt>
                <c:pt idx="68" formatCode="#,##0.00">
                  <c:v>1612.28</c:v>
                </c:pt>
                <c:pt idx="69" formatCode="#,##0.00">
                  <c:v>1536.85</c:v>
                </c:pt>
                <c:pt idx="70" formatCode="#,##0.00">
                  <c:v>1460.59</c:v>
                </c:pt>
                <c:pt idx="71" formatCode="#,##0.00">
                  <c:v>1388.37</c:v>
                </c:pt>
                <c:pt idx="72" formatCode="#,##0.00">
                  <c:v>1324.02</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2"/>
          <c:tx>
            <c:v>1 Percent Annual Chance</c:v>
          </c:tx>
          <c:spPr>
            <a:ln>
              <a:solidFill>
                <a:schemeClr val="tx1"/>
              </a:solidFill>
            </a:ln>
          </c:spPr>
          <c:marker>
            <c:symbol val="none"/>
          </c:marker>
          <c:xVal>
            <c:numRef>
              <c:f>Hydrograph!$A$3:$A$740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numCache>
            </c:numRef>
          </c:xVal>
          <c:yVal>
            <c:numRef>
              <c:f>Hydrograph!$E$3:$E$740</c:f>
              <c:numCache>
                <c:formatCode>General</c:formatCode>
                <c:ptCount val="738"/>
                <c:pt idx="0">
                  <c:v>0</c:v>
                </c:pt>
                <c:pt idx="1">
                  <c:v>0</c:v>
                </c:pt>
                <c:pt idx="2">
                  <c:v>0</c:v>
                </c:pt>
                <c:pt idx="3">
                  <c:v>0</c:v>
                </c:pt>
                <c:pt idx="4">
                  <c:v>0</c:v>
                </c:pt>
                <c:pt idx="5">
                  <c:v>0</c:v>
                </c:pt>
                <c:pt idx="6">
                  <c:v>0</c:v>
                </c:pt>
                <c:pt idx="7">
                  <c:v>0.08</c:v>
                </c:pt>
                <c:pt idx="8">
                  <c:v>0.49</c:v>
                </c:pt>
                <c:pt idx="9">
                  <c:v>2.15</c:v>
                </c:pt>
                <c:pt idx="10">
                  <c:v>5.96</c:v>
                </c:pt>
                <c:pt idx="11">
                  <c:v>9.18</c:v>
                </c:pt>
                <c:pt idx="12">
                  <c:v>35.93</c:v>
                </c:pt>
                <c:pt idx="13">
                  <c:v>15.38</c:v>
                </c:pt>
                <c:pt idx="14">
                  <c:v>988.37</c:v>
                </c:pt>
                <c:pt idx="15" formatCode="#,##0.00">
                  <c:v>1585.62</c:v>
                </c:pt>
                <c:pt idx="16" formatCode="#,##0.00">
                  <c:v>1672.22</c:v>
                </c:pt>
                <c:pt idx="17" formatCode="#,##0.00">
                  <c:v>1627.6</c:v>
                </c:pt>
                <c:pt idx="18" formatCode="#,##0.00">
                  <c:v>1801.4</c:v>
                </c:pt>
                <c:pt idx="19" formatCode="#,##0.00">
                  <c:v>2037.01</c:v>
                </c:pt>
                <c:pt idx="20" formatCode="#,##0.00">
                  <c:v>2526.7800000000002</c:v>
                </c:pt>
                <c:pt idx="21" formatCode="#,##0.00">
                  <c:v>3171.8</c:v>
                </c:pt>
                <c:pt idx="22" formatCode="#,##0.00">
                  <c:v>3724.03</c:v>
                </c:pt>
                <c:pt idx="23" formatCode="#,##0.00">
                  <c:v>4065.05</c:v>
                </c:pt>
                <c:pt idx="24" formatCode="#,##0.00">
                  <c:v>4161.37</c:v>
                </c:pt>
                <c:pt idx="25" formatCode="#,##0.00">
                  <c:v>4068.96</c:v>
                </c:pt>
                <c:pt idx="26" formatCode="#,##0.00">
                  <c:v>3948.3</c:v>
                </c:pt>
                <c:pt idx="27" formatCode="#,##0.00">
                  <c:v>3852.53</c:v>
                </c:pt>
                <c:pt idx="28" formatCode="#,##0.00">
                  <c:v>3766.68</c:v>
                </c:pt>
                <c:pt idx="29" formatCode="#,##0.00">
                  <c:v>3693.16</c:v>
                </c:pt>
                <c:pt idx="30" formatCode="#,##0.00">
                  <c:v>3620.22</c:v>
                </c:pt>
                <c:pt idx="31" formatCode="#,##0.00">
                  <c:v>3513.08</c:v>
                </c:pt>
                <c:pt idx="32" formatCode="#,##0.00">
                  <c:v>3359.32</c:v>
                </c:pt>
                <c:pt idx="33" formatCode="#,##0.00">
                  <c:v>3177.34</c:v>
                </c:pt>
                <c:pt idx="34" formatCode="#,##0.00">
                  <c:v>2979.43</c:v>
                </c:pt>
                <c:pt idx="35" formatCode="#,##0.00">
                  <c:v>2795.32</c:v>
                </c:pt>
                <c:pt idx="36" formatCode="#,##0.00">
                  <c:v>2642.37</c:v>
                </c:pt>
                <c:pt idx="37" formatCode="#,##0.00">
                  <c:v>2544.1</c:v>
                </c:pt>
                <c:pt idx="38" formatCode="#,##0.00">
                  <c:v>2531.4899999999998</c:v>
                </c:pt>
                <c:pt idx="39" formatCode="#,##0.00">
                  <c:v>2641.12</c:v>
                </c:pt>
                <c:pt idx="40" formatCode="#,##0.00">
                  <c:v>2888.04</c:v>
                </c:pt>
                <c:pt idx="41" formatCode="#,##0.00">
                  <c:v>3170.87</c:v>
                </c:pt>
                <c:pt idx="42" formatCode="#,##0.00">
                  <c:v>3387.09</c:v>
                </c:pt>
                <c:pt idx="43" formatCode="#,##0.00">
                  <c:v>3516.38</c:v>
                </c:pt>
                <c:pt idx="44" formatCode="#,##0.00">
                  <c:v>3566.65</c:v>
                </c:pt>
                <c:pt idx="45" formatCode="#,##0.00">
                  <c:v>3549.56</c:v>
                </c:pt>
                <c:pt idx="46" formatCode="#,##0.00">
                  <c:v>3486.28</c:v>
                </c:pt>
                <c:pt idx="47" formatCode="#,##0.00">
                  <c:v>3395.17</c:v>
                </c:pt>
                <c:pt idx="48" formatCode="#,##0.00">
                  <c:v>3285.68</c:v>
                </c:pt>
                <c:pt idx="49" formatCode="#,##0.00">
                  <c:v>3163.3</c:v>
                </c:pt>
                <c:pt idx="50" formatCode="#,##0.00">
                  <c:v>3025.92</c:v>
                </c:pt>
                <c:pt idx="51" formatCode="#,##0.00">
                  <c:v>2889.54</c:v>
                </c:pt>
                <c:pt idx="52" formatCode="#,##0.00">
                  <c:v>2759.15</c:v>
                </c:pt>
                <c:pt idx="53" formatCode="#,##0.00">
                  <c:v>2639.01</c:v>
                </c:pt>
                <c:pt idx="54" formatCode="#,##0.00">
                  <c:v>2523.79</c:v>
                </c:pt>
                <c:pt idx="55" formatCode="#,##0.00">
                  <c:v>2409.8200000000002</c:v>
                </c:pt>
                <c:pt idx="56" formatCode="#,##0.00">
                  <c:v>2300.0100000000002</c:v>
                </c:pt>
                <c:pt idx="57" formatCode="#,##0.00">
                  <c:v>2195.16</c:v>
                </c:pt>
                <c:pt idx="58" formatCode="#,##0.00">
                  <c:v>2100.64</c:v>
                </c:pt>
                <c:pt idx="59" formatCode="#,##0.00">
                  <c:v>2007.57</c:v>
                </c:pt>
                <c:pt idx="60" formatCode="#,##0.00">
                  <c:v>1917.72</c:v>
                </c:pt>
                <c:pt idx="61" formatCode="#,##0.00">
                  <c:v>1832.16</c:v>
                </c:pt>
                <c:pt idx="62" formatCode="#,##0.00">
                  <c:v>1748.95</c:v>
                </c:pt>
                <c:pt idx="63" formatCode="#,##0.00">
                  <c:v>1671.75</c:v>
                </c:pt>
                <c:pt idx="64" formatCode="#,##0.00">
                  <c:v>1598.1</c:v>
                </c:pt>
                <c:pt idx="65" formatCode="#,##0.00">
                  <c:v>1524.94</c:v>
                </c:pt>
                <c:pt idx="66" formatCode="#,##0.00">
                  <c:v>1451.08</c:v>
                </c:pt>
                <c:pt idx="67" formatCode="#,##0.00">
                  <c:v>1381.28</c:v>
                </c:pt>
                <c:pt idx="68" formatCode="#,##0.00">
                  <c:v>1319.65</c:v>
                </c:pt>
                <c:pt idx="69" formatCode="#,##0.00">
                  <c:v>1259.82</c:v>
                </c:pt>
                <c:pt idx="70" formatCode="#,##0.00">
                  <c:v>1203.08</c:v>
                </c:pt>
                <c:pt idx="71" formatCode="#,##0.00">
                  <c:v>1150.3599999999999</c:v>
                </c:pt>
                <c:pt idx="72" formatCode="#,##0.00">
                  <c:v>1101.3</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3"/>
          <c:tx>
            <c:v>2 Percent Annual Chance</c:v>
          </c:tx>
          <c:spPr>
            <a:ln>
              <a:solidFill>
                <a:schemeClr val="tx2">
                  <a:lumMod val="60000"/>
                  <a:lumOff val="40000"/>
                </a:schemeClr>
              </a:solidFill>
            </a:ln>
          </c:spPr>
          <c:marker>
            <c:symbol val="none"/>
          </c:marker>
          <c:xVal>
            <c:numRef>
              <c:f>Hydrograph!$A$3:$A$740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numCache>
            </c:numRef>
          </c:xVal>
          <c:yVal>
            <c:numRef>
              <c:f>Hydrograph!$D$3:$D$740</c:f>
              <c:numCache>
                <c:formatCode>General</c:formatCode>
                <c:ptCount val="738"/>
                <c:pt idx="0">
                  <c:v>0</c:v>
                </c:pt>
                <c:pt idx="1">
                  <c:v>0</c:v>
                </c:pt>
                <c:pt idx="2">
                  <c:v>0</c:v>
                </c:pt>
                <c:pt idx="3">
                  <c:v>0</c:v>
                </c:pt>
                <c:pt idx="4">
                  <c:v>0</c:v>
                </c:pt>
                <c:pt idx="5">
                  <c:v>0</c:v>
                </c:pt>
                <c:pt idx="6">
                  <c:v>0</c:v>
                </c:pt>
                <c:pt idx="7">
                  <c:v>0</c:v>
                </c:pt>
                <c:pt idx="8">
                  <c:v>0.1</c:v>
                </c:pt>
                <c:pt idx="9">
                  <c:v>0.52</c:v>
                </c:pt>
                <c:pt idx="10">
                  <c:v>2.4900000000000002</c:v>
                </c:pt>
                <c:pt idx="11">
                  <c:v>7.95</c:v>
                </c:pt>
                <c:pt idx="12">
                  <c:v>31.75</c:v>
                </c:pt>
                <c:pt idx="13">
                  <c:v>7.42</c:v>
                </c:pt>
                <c:pt idx="14">
                  <c:v>105.12</c:v>
                </c:pt>
                <c:pt idx="15" formatCode="#,##0.00">
                  <c:v>1048.54</c:v>
                </c:pt>
                <c:pt idx="16" formatCode="#,##0.00">
                  <c:v>1210.1600000000001</c:v>
                </c:pt>
                <c:pt idx="17" formatCode="#,##0.00">
                  <c:v>1161.58</c:v>
                </c:pt>
                <c:pt idx="18" formatCode="#,##0.00">
                  <c:v>1156.28</c:v>
                </c:pt>
                <c:pt idx="19" formatCode="#,##0.00">
                  <c:v>1303.21</c:v>
                </c:pt>
                <c:pt idx="20" formatCode="#,##0.00">
                  <c:v>1441.06</c:v>
                </c:pt>
                <c:pt idx="21" formatCode="#,##0.00">
                  <c:v>1663.32</c:v>
                </c:pt>
                <c:pt idx="22" formatCode="#,##0.00">
                  <c:v>1939.61</c:v>
                </c:pt>
                <c:pt idx="23" formatCode="#,##0.00">
                  <c:v>2172.34</c:v>
                </c:pt>
                <c:pt idx="24" formatCode="#,##0.00">
                  <c:v>2359.19</c:v>
                </c:pt>
                <c:pt idx="25" formatCode="#,##0.00">
                  <c:v>2472.84</c:v>
                </c:pt>
                <c:pt idx="26" formatCode="#,##0.00">
                  <c:v>2474.59</c:v>
                </c:pt>
                <c:pt idx="27" formatCode="#,##0.00">
                  <c:v>2383.0500000000002</c:v>
                </c:pt>
                <c:pt idx="28" formatCode="#,##0.00">
                  <c:v>2252.34</c:v>
                </c:pt>
                <c:pt idx="29" formatCode="#,##0.00">
                  <c:v>2132.6799999999998</c:v>
                </c:pt>
                <c:pt idx="30" formatCode="#,##0.00">
                  <c:v>2075.62</c:v>
                </c:pt>
                <c:pt idx="31" formatCode="#,##0.00">
                  <c:v>2062.91</c:v>
                </c:pt>
                <c:pt idx="32" formatCode="#,##0.00">
                  <c:v>2044.68</c:v>
                </c:pt>
                <c:pt idx="33" formatCode="#,##0.00">
                  <c:v>2011.3</c:v>
                </c:pt>
                <c:pt idx="34" formatCode="#,##0.00">
                  <c:v>1960.97</c:v>
                </c:pt>
                <c:pt idx="35" formatCode="#,##0.00">
                  <c:v>1894.35</c:v>
                </c:pt>
                <c:pt idx="36" formatCode="#,##0.00">
                  <c:v>1817.55</c:v>
                </c:pt>
                <c:pt idx="37" formatCode="#,##0.00">
                  <c:v>1737.3</c:v>
                </c:pt>
                <c:pt idx="38" formatCode="#,##0.00">
                  <c:v>1660.61</c:v>
                </c:pt>
                <c:pt idx="39" formatCode="#,##0.00">
                  <c:v>1586.36</c:v>
                </c:pt>
                <c:pt idx="40" formatCode="#,##0.00">
                  <c:v>1517.66</c:v>
                </c:pt>
                <c:pt idx="41" formatCode="#,##0.00">
                  <c:v>1457.16</c:v>
                </c:pt>
                <c:pt idx="42" formatCode="#,##0.00">
                  <c:v>1419.1</c:v>
                </c:pt>
                <c:pt idx="43" formatCode="#,##0.00">
                  <c:v>1419.52</c:v>
                </c:pt>
                <c:pt idx="44" formatCode="#,##0.00">
                  <c:v>1458.37</c:v>
                </c:pt>
                <c:pt idx="45" formatCode="#,##0.00">
                  <c:v>1512.59</c:v>
                </c:pt>
                <c:pt idx="46" formatCode="#,##0.00">
                  <c:v>1562.13</c:v>
                </c:pt>
                <c:pt idx="47" formatCode="#,##0.00">
                  <c:v>1608.66</c:v>
                </c:pt>
                <c:pt idx="48" formatCode="#,##0.00">
                  <c:v>1654.14</c:v>
                </c:pt>
                <c:pt idx="49" formatCode="#,##0.00">
                  <c:v>1699.78</c:v>
                </c:pt>
                <c:pt idx="50" formatCode="#,##0.00">
                  <c:v>1742.54</c:v>
                </c:pt>
                <c:pt idx="51" formatCode="#,##0.00">
                  <c:v>1778.94</c:v>
                </c:pt>
                <c:pt idx="52" formatCode="#,##0.00">
                  <c:v>1801.39</c:v>
                </c:pt>
                <c:pt idx="53" formatCode="#,##0.00">
                  <c:v>1805.38</c:v>
                </c:pt>
                <c:pt idx="54" formatCode="#,##0.00">
                  <c:v>1789.62</c:v>
                </c:pt>
                <c:pt idx="55" formatCode="#,##0.00">
                  <c:v>1757.13</c:v>
                </c:pt>
                <c:pt idx="56" formatCode="#,##0.00">
                  <c:v>1712.96</c:v>
                </c:pt>
                <c:pt idx="57" formatCode="#,##0.00">
                  <c:v>1662.1</c:v>
                </c:pt>
                <c:pt idx="58" formatCode="#,##0.00">
                  <c:v>1608.06</c:v>
                </c:pt>
                <c:pt idx="59" formatCode="#,##0.00">
                  <c:v>1550.89</c:v>
                </c:pt>
                <c:pt idx="60" formatCode="#,##0.00">
                  <c:v>1494.29</c:v>
                </c:pt>
                <c:pt idx="61" formatCode="#,##0.00">
                  <c:v>1436.1</c:v>
                </c:pt>
                <c:pt idx="62" formatCode="#,##0.00">
                  <c:v>1378.37</c:v>
                </c:pt>
                <c:pt idx="63" formatCode="#,##0.00">
                  <c:v>1322.88</c:v>
                </c:pt>
                <c:pt idx="64" formatCode="#,##0.00">
                  <c:v>1269.3499999999999</c:v>
                </c:pt>
                <c:pt idx="65" formatCode="#,##0.00">
                  <c:v>1218.1500000000001</c:v>
                </c:pt>
                <c:pt idx="66" formatCode="#,##0.00">
                  <c:v>1168.97</c:v>
                </c:pt>
                <c:pt idx="67" formatCode="#,##0.00">
                  <c:v>1120.48</c:v>
                </c:pt>
                <c:pt idx="68" formatCode="#,##0.00">
                  <c:v>1075.94</c:v>
                </c:pt>
                <c:pt idx="69" formatCode="#,##0.00">
                  <c:v>1041.1099999999999</c:v>
                </c:pt>
                <c:pt idx="70" formatCode="#,##0.00">
                  <c:v>1004.75</c:v>
                </c:pt>
                <c:pt idx="71">
                  <c:v>971.21</c:v>
                </c:pt>
                <c:pt idx="72">
                  <c:v>940.22</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4"/>
          <c:tx>
            <c:v>4 Percent Annual Chance</c:v>
          </c:tx>
          <c:spPr>
            <a:ln>
              <a:solidFill>
                <a:srgbClr val="FFCC00"/>
              </a:solidFill>
            </a:ln>
          </c:spPr>
          <c:marker>
            <c:symbol val="none"/>
          </c:marker>
          <c:xVal>
            <c:numRef>
              <c:f>Hydrograph!$A$3:$A$740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numCache>
            </c:numRef>
          </c:xVal>
          <c:yVal>
            <c:numRef>
              <c:f>Hydrograph!$C$3:$C$740</c:f>
              <c:numCache>
                <c:formatCode>General</c:formatCode>
                <c:ptCount val="738"/>
                <c:pt idx="0">
                  <c:v>0</c:v>
                </c:pt>
                <c:pt idx="1">
                  <c:v>0</c:v>
                </c:pt>
                <c:pt idx="2">
                  <c:v>0</c:v>
                </c:pt>
                <c:pt idx="3">
                  <c:v>0</c:v>
                </c:pt>
                <c:pt idx="4">
                  <c:v>0</c:v>
                </c:pt>
                <c:pt idx="5">
                  <c:v>0</c:v>
                </c:pt>
                <c:pt idx="6">
                  <c:v>0</c:v>
                </c:pt>
                <c:pt idx="7">
                  <c:v>0</c:v>
                </c:pt>
                <c:pt idx="8">
                  <c:v>0</c:v>
                </c:pt>
                <c:pt idx="9">
                  <c:v>0.11</c:v>
                </c:pt>
                <c:pt idx="10">
                  <c:v>0.6</c:v>
                </c:pt>
                <c:pt idx="11">
                  <c:v>3.77</c:v>
                </c:pt>
                <c:pt idx="12">
                  <c:v>27.79</c:v>
                </c:pt>
                <c:pt idx="13">
                  <c:v>12.3</c:v>
                </c:pt>
                <c:pt idx="14">
                  <c:v>-6.62</c:v>
                </c:pt>
                <c:pt idx="15">
                  <c:v>320.32</c:v>
                </c:pt>
                <c:pt idx="16">
                  <c:v>767.47</c:v>
                </c:pt>
                <c:pt idx="17">
                  <c:v>833.97</c:v>
                </c:pt>
                <c:pt idx="18">
                  <c:v>796.8</c:v>
                </c:pt>
                <c:pt idx="19">
                  <c:v>742.73</c:v>
                </c:pt>
                <c:pt idx="20">
                  <c:v>801.18</c:v>
                </c:pt>
                <c:pt idx="21">
                  <c:v>891.89</c:v>
                </c:pt>
                <c:pt idx="22" formatCode="#,##0.00">
                  <c:v>1002.07</c:v>
                </c:pt>
                <c:pt idx="23" formatCode="#,##0.00">
                  <c:v>1209.22</c:v>
                </c:pt>
                <c:pt idx="24" formatCode="#,##0.00">
                  <c:v>1355.58</c:v>
                </c:pt>
                <c:pt idx="25" formatCode="#,##0.00">
                  <c:v>1410.99</c:v>
                </c:pt>
                <c:pt idx="26" formatCode="#,##0.00">
                  <c:v>1397.87</c:v>
                </c:pt>
                <c:pt idx="27" formatCode="#,##0.00">
                  <c:v>1366.86</c:v>
                </c:pt>
                <c:pt idx="28" formatCode="#,##0.00">
                  <c:v>1339.51</c:v>
                </c:pt>
                <c:pt idx="29" formatCode="#,##0.00">
                  <c:v>1302.44</c:v>
                </c:pt>
                <c:pt idx="30" formatCode="#,##0.00">
                  <c:v>1245.3599999999999</c:v>
                </c:pt>
                <c:pt idx="31" formatCode="#,##0.00">
                  <c:v>1174.28</c:v>
                </c:pt>
                <c:pt idx="32" formatCode="#,##0.00">
                  <c:v>1097</c:v>
                </c:pt>
                <c:pt idx="33" formatCode="#,##0.00">
                  <c:v>1038.95</c:v>
                </c:pt>
                <c:pt idx="34">
                  <c:v>972.05</c:v>
                </c:pt>
                <c:pt idx="35">
                  <c:v>911.99</c:v>
                </c:pt>
                <c:pt idx="36">
                  <c:v>872.42</c:v>
                </c:pt>
                <c:pt idx="37">
                  <c:v>857.94</c:v>
                </c:pt>
                <c:pt idx="38">
                  <c:v>858.14</c:v>
                </c:pt>
                <c:pt idx="39">
                  <c:v>858.28</c:v>
                </c:pt>
                <c:pt idx="40">
                  <c:v>853.26</c:v>
                </c:pt>
                <c:pt idx="41">
                  <c:v>841.57</c:v>
                </c:pt>
                <c:pt idx="42">
                  <c:v>821.81</c:v>
                </c:pt>
                <c:pt idx="43">
                  <c:v>799.16</c:v>
                </c:pt>
                <c:pt idx="44">
                  <c:v>775.33</c:v>
                </c:pt>
                <c:pt idx="45">
                  <c:v>753.39</c:v>
                </c:pt>
                <c:pt idx="46">
                  <c:v>732.93</c:v>
                </c:pt>
                <c:pt idx="47">
                  <c:v>714.54</c:v>
                </c:pt>
                <c:pt idx="48">
                  <c:v>698</c:v>
                </c:pt>
                <c:pt idx="49">
                  <c:v>683.89</c:v>
                </c:pt>
                <c:pt idx="50">
                  <c:v>673.87</c:v>
                </c:pt>
                <c:pt idx="51">
                  <c:v>670.79</c:v>
                </c:pt>
                <c:pt idx="52">
                  <c:v>675.22</c:v>
                </c:pt>
                <c:pt idx="53">
                  <c:v>685.62</c:v>
                </c:pt>
                <c:pt idx="54">
                  <c:v>698.44</c:v>
                </c:pt>
                <c:pt idx="55">
                  <c:v>713.18</c:v>
                </c:pt>
                <c:pt idx="56">
                  <c:v>730.71</c:v>
                </c:pt>
                <c:pt idx="57">
                  <c:v>752.05</c:v>
                </c:pt>
                <c:pt idx="58">
                  <c:v>773.84</c:v>
                </c:pt>
                <c:pt idx="59">
                  <c:v>791.47</c:v>
                </c:pt>
                <c:pt idx="60">
                  <c:v>802.87</c:v>
                </c:pt>
                <c:pt idx="61">
                  <c:v>807.06</c:v>
                </c:pt>
                <c:pt idx="62">
                  <c:v>804.21</c:v>
                </c:pt>
                <c:pt idx="63">
                  <c:v>795.95</c:v>
                </c:pt>
                <c:pt idx="64">
                  <c:v>783.26</c:v>
                </c:pt>
                <c:pt idx="65">
                  <c:v>767.71</c:v>
                </c:pt>
                <c:pt idx="66">
                  <c:v>750.45</c:v>
                </c:pt>
                <c:pt idx="67">
                  <c:v>731.77</c:v>
                </c:pt>
                <c:pt idx="68">
                  <c:v>711.22</c:v>
                </c:pt>
                <c:pt idx="69">
                  <c:v>689.97</c:v>
                </c:pt>
                <c:pt idx="70">
                  <c:v>669.01</c:v>
                </c:pt>
                <c:pt idx="71">
                  <c:v>648.30999999999995</c:v>
                </c:pt>
                <c:pt idx="72">
                  <c:v>628.99</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5"/>
          <c:tx>
            <c:v>10 Percent Annual Chance</c:v>
          </c:tx>
          <c:spPr>
            <a:ln>
              <a:solidFill>
                <a:srgbClr val="33CC33"/>
              </a:solidFill>
            </a:ln>
          </c:spPr>
          <c:marker>
            <c:symbol val="none"/>
          </c:marker>
          <c:xVal>
            <c:numRef>
              <c:f>Hydrograph!$A$3:$A$740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numCache>
            </c:numRef>
          </c:xVal>
          <c:yVal>
            <c:numRef>
              <c:f>Hydrograph!$B$3:$B$740</c:f>
              <c:numCache>
                <c:formatCode>General</c:formatCode>
                <c:ptCount val="738"/>
                <c:pt idx="0">
                  <c:v>0</c:v>
                </c:pt>
                <c:pt idx="1">
                  <c:v>0</c:v>
                </c:pt>
                <c:pt idx="2">
                  <c:v>0</c:v>
                </c:pt>
                <c:pt idx="3">
                  <c:v>0</c:v>
                </c:pt>
                <c:pt idx="4">
                  <c:v>0</c:v>
                </c:pt>
                <c:pt idx="5">
                  <c:v>0</c:v>
                </c:pt>
                <c:pt idx="6">
                  <c:v>0</c:v>
                </c:pt>
                <c:pt idx="7">
                  <c:v>0</c:v>
                </c:pt>
                <c:pt idx="8">
                  <c:v>0</c:v>
                </c:pt>
                <c:pt idx="9">
                  <c:v>0</c:v>
                </c:pt>
                <c:pt idx="10">
                  <c:v>0.06</c:v>
                </c:pt>
                <c:pt idx="11">
                  <c:v>0.66</c:v>
                </c:pt>
                <c:pt idx="12">
                  <c:v>16.420000000000002</c:v>
                </c:pt>
                <c:pt idx="13">
                  <c:v>12.57</c:v>
                </c:pt>
                <c:pt idx="14">
                  <c:v>-2.0499999999999998</c:v>
                </c:pt>
                <c:pt idx="15">
                  <c:v>-10.17</c:v>
                </c:pt>
                <c:pt idx="16">
                  <c:v>89.81</c:v>
                </c:pt>
                <c:pt idx="17">
                  <c:v>230.14</c:v>
                </c:pt>
                <c:pt idx="18">
                  <c:v>417.19</c:v>
                </c:pt>
                <c:pt idx="19">
                  <c:v>447.84</c:v>
                </c:pt>
                <c:pt idx="20">
                  <c:v>418.74</c:v>
                </c:pt>
                <c:pt idx="21">
                  <c:v>378.35</c:v>
                </c:pt>
                <c:pt idx="22">
                  <c:v>354.44</c:v>
                </c:pt>
                <c:pt idx="23">
                  <c:v>386.47</c:v>
                </c:pt>
                <c:pt idx="24">
                  <c:v>444.87</c:v>
                </c:pt>
                <c:pt idx="25">
                  <c:v>484.9</c:v>
                </c:pt>
                <c:pt idx="26">
                  <c:v>533.53</c:v>
                </c:pt>
                <c:pt idx="27">
                  <c:v>608.72</c:v>
                </c:pt>
                <c:pt idx="28">
                  <c:v>656</c:v>
                </c:pt>
                <c:pt idx="29">
                  <c:v>664.29</c:v>
                </c:pt>
                <c:pt idx="30">
                  <c:v>648.63</c:v>
                </c:pt>
                <c:pt idx="31">
                  <c:v>621.83000000000004</c:v>
                </c:pt>
                <c:pt idx="32">
                  <c:v>590.89</c:v>
                </c:pt>
                <c:pt idx="33">
                  <c:v>558.63</c:v>
                </c:pt>
                <c:pt idx="34">
                  <c:v>529.41999999999996</c:v>
                </c:pt>
                <c:pt idx="35">
                  <c:v>508.6</c:v>
                </c:pt>
                <c:pt idx="36">
                  <c:v>491.73</c:v>
                </c:pt>
                <c:pt idx="37">
                  <c:v>478.23</c:v>
                </c:pt>
                <c:pt idx="38">
                  <c:v>463.83</c:v>
                </c:pt>
                <c:pt idx="39">
                  <c:v>445.03</c:v>
                </c:pt>
                <c:pt idx="40">
                  <c:v>422.69</c:v>
                </c:pt>
                <c:pt idx="41">
                  <c:v>398.43</c:v>
                </c:pt>
                <c:pt idx="42">
                  <c:v>372.84</c:v>
                </c:pt>
                <c:pt idx="43">
                  <c:v>349.47</c:v>
                </c:pt>
                <c:pt idx="44">
                  <c:v>328.79</c:v>
                </c:pt>
                <c:pt idx="45">
                  <c:v>309.13</c:v>
                </c:pt>
                <c:pt idx="46">
                  <c:v>291.14</c:v>
                </c:pt>
                <c:pt idx="47">
                  <c:v>275.44</c:v>
                </c:pt>
                <c:pt idx="48">
                  <c:v>261.82</c:v>
                </c:pt>
                <c:pt idx="49">
                  <c:v>249.37</c:v>
                </c:pt>
                <c:pt idx="50">
                  <c:v>237.53</c:v>
                </c:pt>
                <c:pt idx="51">
                  <c:v>225.83</c:v>
                </c:pt>
                <c:pt idx="52">
                  <c:v>214.18</c:v>
                </c:pt>
                <c:pt idx="53">
                  <c:v>203.31</c:v>
                </c:pt>
                <c:pt idx="54">
                  <c:v>193.12</c:v>
                </c:pt>
                <c:pt idx="55">
                  <c:v>183.34</c:v>
                </c:pt>
                <c:pt idx="56">
                  <c:v>174.29</c:v>
                </c:pt>
                <c:pt idx="57">
                  <c:v>165.73</c:v>
                </c:pt>
                <c:pt idx="58">
                  <c:v>157.69</c:v>
                </c:pt>
                <c:pt idx="59">
                  <c:v>150.4</c:v>
                </c:pt>
                <c:pt idx="60">
                  <c:v>143.65</c:v>
                </c:pt>
                <c:pt idx="61">
                  <c:v>137.78</c:v>
                </c:pt>
                <c:pt idx="62">
                  <c:v>131.94999999999999</c:v>
                </c:pt>
                <c:pt idx="63">
                  <c:v>127.38</c:v>
                </c:pt>
                <c:pt idx="64">
                  <c:v>124.02</c:v>
                </c:pt>
                <c:pt idx="65">
                  <c:v>121.69</c:v>
                </c:pt>
                <c:pt idx="66">
                  <c:v>120.3</c:v>
                </c:pt>
                <c:pt idx="67">
                  <c:v>119.79</c:v>
                </c:pt>
                <c:pt idx="68">
                  <c:v>120.18</c:v>
                </c:pt>
                <c:pt idx="69">
                  <c:v>121.31</c:v>
                </c:pt>
                <c:pt idx="70">
                  <c:v>122.86</c:v>
                </c:pt>
                <c:pt idx="71">
                  <c:v>124.48</c:v>
                </c:pt>
                <c:pt idx="72">
                  <c:v>125.96</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6"/>
          <c:order val="6"/>
          <c:tx>
            <c:v>1 Percent Minus Annual Chance</c:v>
          </c:tx>
          <c:marker>
            <c:symbol val="none"/>
          </c:marker>
          <c:xVal>
            <c:numRef>
              <c:f>Hydrograph!$A$3:$A$740</c:f>
              <c:numCache>
                <c:formatCode>0.00</c:formatCode>
                <c:ptCount val="738"/>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numCache>
            </c:numRef>
          </c:xVal>
          <c:yVal>
            <c:numRef>
              <c:f>Hydrograph!$H$3:$H$740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0.24</c:v>
                </c:pt>
                <c:pt idx="12">
                  <c:v>8.74</c:v>
                </c:pt>
                <c:pt idx="13">
                  <c:v>15.78</c:v>
                </c:pt>
                <c:pt idx="14">
                  <c:v>1.35</c:v>
                </c:pt>
                <c:pt idx="15">
                  <c:v>-6.78</c:v>
                </c:pt>
                <c:pt idx="16">
                  <c:v>18.86</c:v>
                </c:pt>
                <c:pt idx="17">
                  <c:v>76.12</c:v>
                </c:pt>
                <c:pt idx="18">
                  <c:v>250.52</c:v>
                </c:pt>
                <c:pt idx="19">
                  <c:v>407.63</c:v>
                </c:pt>
                <c:pt idx="20">
                  <c:v>422.32</c:v>
                </c:pt>
                <c:pt idx="21">
                  <c:v>399.46</c:v>
                </c:pt>
                <c:pt idx="22">
                  <c:v>370.09</c:v>
                </c:pt>
                <c:pt idx="23">
                  <c:v>364.77</c:v>
                </c:pt>
                <c:pt idx="24">
                  <c:v>417.12</c:v>
                </c:pt>
                <c:pt idx="25">
                  <c:v>475.88</c:v>
                </c:pt>
                <c:pt idx="26">
                  <c:v>510.36</c:v>
                </c:pt>
                <c:pt idx="27">
                  <c:v>564.09</c:v>
                </c:pt>
                <c:pt idx="28">
                  <c:v>632.78</c:v>
                </c:pt>
                <c:pt idx="29">
                  <c:v>670.55</c:v>
                </c:pt>
                <c:pt idx="30">
                  <c:v>672.86</c:v>
                </c:pt>
                <c:pt idx="31">
                  <c:v>654.88</c:v>
                </c:pt>
                <c:pt idx="32">
                  <c:v>628.02</c:v>
                </c:pt>
                <c:pt idx="33">
                  <c:v>596.54999999999995</c:v>
                </c:pt>
                <c:pt idx="34">
                  <c:v>564.24</c:v>
                </c:pt>
                <c:pt idx="35">
                  <c:v>536.41</c:v>
                </c:pt>
                <c:pt idx="36">
                  <c:v>514.73</c:v>
                </c:pt>
                <c:pt idx="37">
                  <c:v>499.74</c:v>
                </c:pt>
                <c:pt idx="38">
                  <c:v>486.42</c:v>
                </c:pt>
                <c:pt idx="39">
                  <c:v>469.82</c:v>
                </c:pt>
                <c:pt idx="40">
                  <c:v>448.25</c:v>
                </c:pt>
                <c:pt idx="41">
                  <c:v>424.36</c:v>
                </c:pt>
                <c:pt idx="42">
                  <c:v>399.62</c:v>
                </c:pt>
                <c:pt idx="43">
                  <c:v>373.78</c:v>
                </c:pt>
                <c:pt idx="44">
                  <c:v>350.37</c:v>
                </c:pt>
                <c:pt idx="45">
                  <c:v>328.57</c:v>
                </c:pt>
                <c:pt idx="46">
                  <c:v>308.52999999999997</c:v>
                </c:pt>
                <c:pt idx="47">
                  <c:v>289.98</c:v>
                </c:pt>
                <c:pt idx="48">
                  <c:v>273.94</c:v>
                </c:pt>
                <c:pt idx="49">
                  <c:v>260.06</c:v>
                </c:pt>
                <c:pt idx="50">
                  <c:v>247.5</c:v>
                </c:pt>
                <c:pt idx="51">
                  <c:v>235.58</c:v>
                </c:pt>
                <c:pt idx="52">
                  <c:v>223.81</c:v>
                </c:pt>
                <c:pt idx="53">
                  <c:v>212.15</c:v>
                </c:pt>
                <c:pt idx="54">
                  <c:v>201.21</c:v>
                </c:pt>
                <c:pt idx="55">
                  <c:v>191.05</c:v>
                </c:pt>
                <c:pt idx="56">
                  <c:v>181.32</c:v>
                </c:pt>
                <c:pt idx="57">
                  <c:v>172.14</c:v>
                </c:pt>
                <c:pt idx="58">
                  <c:v>163.63999999999999</c:v>
                </c:pt>
                <c:pt idx="59">
                  <c:v>155.72999999999999</c:v>
                </c:pt>
                <c:pt idx="60">
                  <c:v>148.57</c:v>
                </c:pt>
                <c:pt idx="61">
                  <c:v>142.11000000000001</c:v>
                </c:pt>
                <c:pt idx="62">
                  <c:v>136.86000000000001</c:v>
                </c:pt>
                <c:pt idx="63">
                  <c:v>132.11000000000001</c:v>
                </c:pt>
                <c:pt idx="64">
                  <c:v>129.01</c:v>
                </c:pt>
                <c:pt idx="65">
                  <c:v>127.18</c:v>
                </c:pt>
                <c:pt idx="66">
                  <c:v>126.38</c:v>
                </c:pt>
                <c:pt idx="67">
                  <c:v>126.54</c:v>
                </c:pt>
                <c:pt idx="68">
                  <c:v>127.47</c:v>
                </c:pt>
                <c:pt idx="69">
                  <c:v>128.87</c:v>
                </c:pt>
                <c:pt idx="70">
                  <c:v>130.44999999999999</c:v>
                </c:pt>
                <c:pt idx="71">
                  <c:v>131.94999999999999</c:v>
                </c:pt>
                <c:pt idx="72">
                  <c:v>133.19</c:v>
                </c:pt>
              </c:numCache>
            </c:numRef>
          </c:yVal>
          <c:smooth val="1"/>
        </c:ser>
        <c:dLbls>
          <c:showLegendKey val="0"/>
          <c:showVal val="0"/>
          <c:showCatName val="0"/>
          <c:showSerName val="0"/>
          <c:showPercent val="0"/>
          <c:showBubbleSize val="0"/>
        </c:dLbls>
        <c:axId val="116559232"/>
        <c:axId val="116573696"/>
      </c:scatterChart>
      <c:valAx>
        <c:axId val="116559232"/>
        <c:scaling>
          <c:orientation val="minMax"/>
          <c:max val="8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16573696"/>
        <c:crosses val="autoZero"/>
        <c:crossBetween val="midCat"/>
        <c:minorUnit val="0.5"/>
      </c:valAx>
      <c:valAx>
        <c:axId val="116573696"/>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16559232"/>
        <c:crosses val="autoZero"/>
        <c:crossBetween val="midCat"/>
      </c:valAx>
      <c:spPr>
        <a:ln>
          <a:solidFill>
            <a:schemeClr val="tx1"/>
          </a:solidFill>
        </a:ln>
      </c:spPr>
    </c:plotArea>
    <c:legend>
      <c:legendPos val="r"/>
      <c:layout>
        <c:manualLayout>
          <c:xMode val="edge"/>
          <c:yMode val="edge"/>
          <c:x val="0.60581973295341318"/>
          <c:y val="3.8825185914260721E-2"/>
          <c:w val="0.35741622413477386"/>
          <c:h val="0.3502113407699037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Hydrograph_JD2_1!$B$3:$B$740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Hydrograph_JD2_1!$H$3:$H$740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1</c:v>
                </c:pt>
                <c:pt idx="73">
                  <c:v>1</c:v>
                </c:pt>
                <c:pt idx="74">
                  <c:v>1</c:v>
                </c:pt>
                <c:pt idx="75">
                  <c:v>1</c:v>
                </c:pt>
                <c:pt idx="76">
                  <c:v>1</c:v>
                </c:pt>
                <c:pt idx="77">
                  <c:v>1</c:v>
                </c:pt>
                <c:pt idx="78">
                  <c:v>1</c:v>
                </c:pt>
                <c:pt idx="79">
                  <c:v>1</c:v>
                </c:pt>
                <c:pt idx="80">
                  <c:v>1</c:v>
                </c:pt>
                <c:pt idx="81">
                  <c:v>2</c:v>
                </c:pt>
                <c:pt idx="82">
                  <c:v>2</c:v>
                </c:pt>
                <c:pt idx="83">
                  <c:v>2</c:v>
                </c:pt>
                <c:pt idx="84">
                  <c:v>3</c:v>
                </c:pt>
                <c:pt idx="85">
                  <c:v>3</c:v>
                </c:pt>
                <c:pt idx="86">
                  <c:v>3</c:v>
                </c:pt>
                <c:pt idx="87">
                  <c:v>4</c:v>
                </c:pt>
                <c:pt idx="88">
                  <c:v>4</c:v>
                </c:pt>
                <c:pt idx="89">
                  <c:v>4</c:v>
                </c:pt>
                <c:pt idx="90">
                  <c:v>5</c:v>
                </c:pt>
                <c:pt idx="91">
                  <c:v>5</c:v>
                </c:pt>
                <c:pt idx="92">
                  <c:v>5</c:v>
                </c:pt>
                <c:pt idx="93">
                  <c:v>6</c:v>
                </c:pt>
                <c:pt idx="94">
                  <c:v>6</c:v>
                </c:pt>
                <c:pt idx="95">
                  <c:v>7</c:v>
                </c:pt>
                <c:pt idx="96">
                  <c:v>7</c:v>
                </c:pt>
                <c:pt idx="97">
                  <c:v>8</c:v>
                </c:pt>
                <c:pt idx="98">
                  <c:v>8</c:v>
                </c:pt>
                <c:pt idx="99">
                  <c:v>9</c:v>
                </c:pt>
                <c:pt idx="100">
                  <c:v>10</c:v>
                </c:pt>
                <c:pt idx="101">
                  <c:v>11</c:v>
                </c:pt>
                <c:pt idx="102">
                  <c:v>14</c:v>
                </c:pt>
                <c:pt idx="103">
                  <c:v>16</c:v>
                </c:pt>
                <c:pt idx="104">
                  <c:v>20</c:v>
                </c:pt>
                <c:pt idx="105">
                  <c:v>26</c:v>
                </c:pt>
                <c:pt idx="106">
                  <c:v>33</c:v>
                </c:pt>
                <c:pt idx="107">
                  <c:v>45</c:v>
                </c:pt>
                <c:pt idx="108">
                  <c:v>61</c:v>
                </c:pt>
                <c:pt idx="109">
                  <c:v>81</c:v>
                </c:pt>
                <c:pt idx="110">
                  <c:v>104</c:v>
                </c:pt>
                <c:pt idx="111">
                  <c:v>132</c:v>
                </c:pt>
                <c:pt idx="112">
                  <c:v>163</c:v>
                </c:pt>
                <c:pt idx="113">
                  <c:v>210</c:v>
                </c:pt>
                <c:pt idx="114">
                  <c:v>246</c:v>
                </c:pt>
                <c:pt idx="115">
                  <c:v>293</c:v>
                </c:pt>
                <c:pt idx="116">
                  <c:v>346</c:v>
                </c:pt>
                <c:pt idx="117">
                  <c:v>421</c:v>
                </c:pt>
                <c:pt idx="118">
                  <c:v>504</c:v>
                </c:pt>
                <c:pt idx="119">
                  <c:v>694</c:v>
                </c:pt>
                <c:pt idx="120">
                  <c:v>830</c:v>
                </c:pt>
                <c:pt idx="121" formatCode="#,##0">
                  <c:v>1076</c:v>
                </c:pt>
                <c:pt idx="122" formatCode="#,##0.00">
                  <c:v>1309</c:v>
                </c:pt>
                <c:pt idx="123" formatCode="#,##0.00">
                  <c:v>1508</c:v>
                </c:pt>
                <c:pt idx="124" formatCode="#,##0.00">
                  <c:v>1692</c:v>
                </c:pt>
                <c:pt idx="125" formatCode="#,##0.00">
                  <c:v>1822</c:v>
                </c:pt>
                <c:pt idx="126" formatCode="#,##0.00">
                  <c:v>1919</c:v>
                </c:pt>
                <c:pt idx="127" formatCode="#,##0.00">
                  <c:v>2000</c:v>
                </c:pt>
                <c:pt idx="128" formatCode="#,##0.00">
                  <c:v>2070</c:v>
                </c:pt>
                <c:pt idx="129" formatCode="#,##0.00">
                  <c:v>2127</c:v>
                </c:pt>
                <c:pt idx="130" formatCode="#,##0.00">
                  <c:v>2171</c:v>
                </c:pt>
                <c:pt idx="131" formatCode="#,##0.00">
                  <c:v>2199</c:v>
                </c:pt>
                <c:pt idx="132" formatCode="#,##0.00">
                  <c:v>2216</c:v>
                </c:pt>
                <c:pt idx="133" formatCode="#,##0.00">
                  <c:v>2224</c:v>
                </c:pt>
                <c:pt idx="134" formatCode="#,##0.00">
                  <c:v>2223</c:v>
                </c:pt>
                <c:pt idx="135" formatCode="#,##0.00">
                  <c:v>2212</c:v>
                </c:pt>
                <c:pt idx="136" formatCode="#,##0.00">
                  <c:v>2191</c:v>
                </c:pt>
                <c:pt idx="137" formatCode="#,##0.00">
                  <c:v>2161</c:v>
                </c:pt>
                <c:pt idx="138" formatCode="#,##0.00">
                  <c:v>2130</c:v>
                </c:pt>
                <c:pt idx="139" formatCode="#,##0.00">
                  <c:v>2099</c:v>
                </c:pt>
                <c:pt idx="140" formatCode="#,##0.00">
                  <c:v>2069</c:v>
                </c:pt>
                <c:pt idx="141" formatCode="#,##0.00">
                  <c:v>2043</c:v>
                </c:pt>
                <c:pt idx="142" formatCode="#,##0.00">
                  <c:v>2018</c:v>
                </c:pt>
                <c:pt idx="143" formatCode="#,##0.00">
                  <c:v>2001</c:v>
                </c:pt>
                <c:pt idx="144" formatCode="#,##0.00">
                  <c:v>1987</c:v>
                </c:pt>
                <c:pt idx="145" formatCode="#,##0.00">
                  <c:v>1979</c:v>
                </c:pt>
                <c:pt idx="146" formatCode="#,##0.00">
                  <c:v>1979</c:v>
                </c:pt>
                <c:pt idx="147" formatCode="#,##0.00">
                  <c:v>1987</c:v>
                </c:pt>
                <c:pt idx="148" formatCode="#,##0.00">
                  <c:v>2005</c:v>
                </c:pt>
                <c:pt idx="149" formatCode="#,##0.00">
                  <c:v>2036</c:v>
                </c:pt>
                <c:pt idx="150" formatCode="#,##0.00">
                  <c:v>2080</c:v>
                </c:pt>
                <c:pt idx="151" formatCode="#,##0.00">
                  <c:v>2136</c:v>
                </c:pt>
                <c:pt idx="152" formatCode="#,##0.00">
                  <c:v>2207</c:v>
                </c:pt>
                <c:pt idx="153" formatCode="#,##0.00">
                  <c:v>2297</c:v>
                </c:pt>
                <c:pt idx="154" formatCode="#,##0.00">
                  <c:v>2406</c:v>
                </c:pt>
                <c:pt idx="155" formatCode="#,##0.00">
                  <c:v>2536</c:v>
                </c:pt>
                <c:pt idx="156" formatCode="#,##0.00">
                  <c:v>2683</c:v>
                </c:pt>
                <c:pt idx="157" formatCode="#,##0.00">
                  <c:v>2836</c:v>
                </c:pt>
                <c:pt idx="158" formatCode="#,##0.00">
                  <c:v>2991</c:v>
                </c:pt>
                <c:pt idx="159" formatCode="#,##0.00">
                  <c:v>3156</c:v>
                </c:pt>
                <c:pt idx="160" formatCode="#,##0.00">
                  <c:v>3321</c:v>
                </c:pt>
                <c:pt idx="161" formatCode="#,##0.00">
                  <c:v>3479</c:v>
                </c:pt>
                <c:pt idx="162" formatCode="#,##0.00">
                  <c:v>3629</c:v>
                </c:pt>
                <c:pt idx="163" formatCode="#,##0.00">
                  <c:v>3763</c:v>
                </c:pt>
                <c:pt idx="164" formatCode="#,##0.00">
                  <c:v>3881</c:v>
                </c:pt>
                <c:pt idx="165" formatCode="#,##0.00">
                  <c:v>3984</c:v>
                </c:pt>
                <c:pt idx="166" formatCode="#,##0.00">
                  <c:v>4071</c:v>
                </c:pt>
                <c:pt idx="167" formatCode="#,##0.00">
                  <c:v>4143</c:v>
                </c:pt>
                <c:pt idx="168" formatCode="#,##0.00">
                  <c:v>4201</c:v>
                </c:pt>
                <c:pt idx="169" formatCode="#,##0.00">
                  <c:v>4247</c:v>
                </c:pt>
                <c:pt idx="170" formatCode="#,##0.00">
                  <c:v>4282</c:v>
                </c:pt>
                <c:pt idx="171" formatCode="#,##0.00">
                  <c:v>4308</c:v>
                </c:pt>
                <c:pt idx="172" formatCode="#,##0.00">
                  <c:v>4327</c:v>
                </c:pt>
                <c:pt idx="173" formatCode="#,##0.00">
                  <c:v>4339</c:v>
                </c:pt>
                <c:pt idx="174" formatCode="#,##0.00">
                  <c:v>4345</c:v>
                </c:pt>
                <c:pt idx="175" formatCode="#,##0.00">
                  <c:v>4346</c:v>
                </c:pt>
                <c:pt idx="176" formatCode="#,##0.00">
                  <c:v>4343</c:v>
                </c:pt>
                <c:pt idx="177" formatCode="#,##0.00">
                  <c:v>4337</c:v>
                </c:pt>
                <c:pt idx="178" formatCode="#,##0.00">
                  <c:v>4329</c:v>
                </c:pt>
                <c:pt idx="179" formatCode="#,##0.00">
                  <c:v>4320</c:v>
                </c:pt>
                <c:pt idx="180" formatCode="#,##0.00">
                  <c:v>4309</c:v>
                </c:pt>
                <c:pt idx="181" formatCode="#,##0.00">
                  <c:v>4298</c:v>
                </c:pt>
                <c:pt idx="182" formatCode="#,##0.00">
                  <c:v>4285</c:v>
                </c:pt>
                <c:pt idx="183" formatCode="#,##0.00">
                  <c:v>4272</c:v>
                </c:pt>
                <c:pt idx="184" formatCode="#,##0.00">
                  <c:v>4260</c:v>
                </c:pt>
                <c:pt idx="185" formatCode="#,##0.00">
                  <c:v>4248</c:v>
                </c:pt>
                <c:pt idx="186" formatCode="#,##0.00">
                  <c:v>4234</c:v>
                </c:pt>
                <c:pt idx="187" formatCode="#,##0.00">
                  <c:v>4218</c:v>
                </c:pt>
                <c:pt idx="188" formatCode="#,##0.00">
                  <c:v>4202</c:v>
                </c:pt>
                <c:pt idx="189" formatCode="#,##0.00">
                  <c:v>4186</c:v>
                </c:pt>
                <c:pt idx="190" formatCode="#,##0.00">
                  <c:v>4169</c:v>
                </c:pt>
                <c:pt idx="191" formatCode="#,##0.00">
                  <c:v>4153</c:v>
                </c:pt>
                <c:pt idx="192" formatCode="#,##0.00">
                  <c:v>4137</c:v>
                </c:pt>
                <c:pt idx="193" formatCode="#,##0.00">
                  <c:v>4119</c:v>
                </c:pt>
                <c:pt idx="194" formatCode="#,##0.00">
                  <c:v>4101</c:v>
                </c:pt>
                <c:pt idx="195" formatCode="#,##0.00">
                  <c:v>4083</c:v>
                </c:pt>
                <c:pt idx="196" formatCode="#,##0.00">
                  <c:v>4066</c:v>
                </c:pt>
                <c:pt idx="197" formatCode="#,##0.00">
                  <c:v>4049</c:v>
                </c:pt>
                <c:pt idx="198" formatCode="#,##0.00">
                  <c:v>4033</c:v>
                </c:pt>
                <c:pt idx="199" formatCode="#,##0.00">
                  <c:v>4018</c:v>
                </c:pt>
                <c:pt idx="200" formatCode="#,##0.00">
                  <c:v>4004</c:v>
                </c:pt>
                <c:pt idx="201" formatCode="#,##0.00">
                  <c:v>3991</c:v>
                </c:pt>
                <c:pt idx="202" formatCode="#,##0.00">
                  <c:v>3979</c:v>
                </c:pt>
                <c:pt idx="203" formatCode="#,##0.00">
                  <c:v>3968</c:v>
                </c:pt>
                <c:pt idx="204" formatCode="#,##0.00">
                  <c:v>3960</c:v>
                </c:pt>
                <c:pt idx="205" formatCode="#,##0.00">
                  <c:v>3953</c:v>
                </c:pt>
                <c:pt idx="206" formatCode="#,##0.00">
                  <c:v>3948</c:v>
                </c:pt>
                <c:pt idx="207" formatCode="#,##0.00">
                  <c:v>3947</c:v>
                </c:pt>
                <c:pt idx="208" formatCode="#,##0.00">
                  <c:v>3948</c:v>
                </c:pt>
                <c:pt idx="209" formatCode="#,##0.00">
                  <c:v>3951</c:v>
                </c:pt>
                <c:pt idx="210" formatCode="#,##0.00">
                  <c:v>3958</c:v>
                </c:pt>
                <c:pt idx="211" formatCode="#,##0.00">
                  <c:v>3967</c:v>
                </c:pt>
                <c:pt idx="212" formatCode="#,##0.00">
                  <c:v>3979</c:v>
                </c:pt>
                <c:pt idx="213" formatCode="#,##0.00">
                  <c:v>3994</c:v>
                </c:pt>
                <c:pt idx="214" formatCode="#,##0.00">
                  <c:v>4011</c:v>
                </c:pt>
                <c:pt idx="215" formatCode="#,##0.00">
                  <c:v>4031</c:v>
                </c:pt>
                <c:pt idx="216" formatCode="#,##0.00">
                  <c:v>4053</c:v>
                </c:pt>
                <c:pt idx="217" formatCode="#,##0.00">
                  <c:v>4078</c:v>
                </c:pt>
                <c:pt idx="218" formatCode="#,##0.00">
                  <c:v>4105</c:v>
                </c:pt>
                <c:pt idx="219" formatCode="#,##0.00">
                  <c:v>4134</c:v>
                </c:pt>
                <c:pt idx="220" formatCode="#,##0.00">
                  <c:v>4165</c:v>
                </c:pt>
                <c:pt idx="221" formatCode="#,##0.00">
                  <c:v>4197</c:v>
                </c:pt>
                <c:pt idx="222" formatCode="#,##0.00">
                  <c:v>4231</c:v>
                </c:pt>
                <c:pt idx="223" formatCode="#,##0.00">
                  <c:v>4266</c:v>
                </c:pt>
                <c:pt idx="224" formatCode="#,##0.00">
                  <c:v>4301</c:v>
                </c:pt>
                <c:pt idx="225" formatCode="#,##0.00">
                  <c:v>4338</c:v>
                </c:pt>
                <c:pt idx="226" formatCode="#,##0.00">
                  <c:v>4374</c:v>
                </c:pt>
                <c:pt idx="227" formatCode="#,##0.00">
                  <c:v>4411</c:v>
                </c:pt>
                <c:pt idx="228" formatCode="#,##0.00">
                  <c:v>4447</c:v>
                </c:pt>
                <c:pt idx="229" formatCode="#,##0.00">
                  <c:v>4481</c:v>
                </c:pt>
                <c:pt idx="230" formatCode="#,##0.00">
                  <c:v>4514</c:v>
                </c:pt>
                <c:pt idx="231" formatCode="#,##0.00">
                  <c:v>4546</c:v>
                </c:pt>
                <c:pt idx="232" formatCode="#,##0.00">
                  <c:v>4575</c:v>
                </c:pt>
                <c:pt idx="233" formatCode="#,##0.00">
                  <c:v>4602</c:v>
                </c:pt>
                <c:pt idx="234" formatCode="#,##0.00">
                  <c:v>4627</c:v>
                </c:pt>
                <c:pt idx="235" formatCode="#,##0.00">
                  <c:v>4649</c:v>
                </c:pt>
                <c:pt idx="236" formatCode="#,##0.00">
                  <c:v>4668</c:v>
                </c:pt>
                <c:pt idx="237" formatCode="#,##0.00">
                  <c:v>4684</c:v>
                </c:pt>
                <c:pt idx="238" formatCode="#,##0.00">
                  <c:v>4697</c:v>
                </c:pt>
                <c:pt idx="239" formatCode="#,##0.00">
                  <c:v>4707</c:v>
                </c:pt>
                <c:pt idx="240" formatCode="#,##0.00">
                  <c:v>4713</c:v>
                </c:pt>
                <c:pt idx="241" formatCode="#,##0.00">
                  <c:v>4716</c:v>
                </c:pt>
                <c:pt idx="242" formatCode="#,##0.00">
                  <c:v>4715</c:v>
                </c:pt>
                <c:pt idx="243" formatCode="#,##0.00">
                  <c:v>4710</c:v>
                </c:pt>
                <c:pt idx="244" formatCode="#,##0.00">
                  <c:v>4703</c:v>
                </c:pt>
                <c:pt idx="245" formatCode="#,##0.00">
                  <c:v>4692</c:v>
                </c:pt>
                <c:pt idx="246" formatCode="#,##0.00">
                  <c:v>4678</c:v>
                </c:pt>
                <c:pt idx="247" formatCode="#,##0.00">
                  <c:v>4663</c:v>
                </c:pt>
                <c:pt idx="248" formatCode="#,##0.00">
                  <c:v>4643</c:v>
                </c:pt>
                <c:pt idx="249" formatCode="#,##0.00">
                  <c:v>4622</c:v>
                </c:pt>
                <c:pt idx="250" formatCode="#,##0.00">
                  <c:v>4598</c:v>
                </c:pt>
                <c:pt idx="251" formatCode="#,##0.00">
                  <c:v>4572</c:v>
                </c:pt>
                <c:pt idx="252" formatCode="#,##0.00">
                  <c:v>4544</c:v>
                </c:pt>
                <c:pt idx="253" formatCode="#,##0.00">
                  <c:v>4514</c:v>
                </c:pt>
                <c:pt idx="254" formatCode="#,##0.00">
                  <c:v>4482</c:v>
                </c:pt>
                <c:pt idx="255" formatCode="#,##0.00">
                  <c:v>4449</c:v>
                </c:pt>
                <c:pt idx="256" formatCode="#,##0.00">
                  <c:v>4416</c:v>
                </c:pt>
                <c:pt idx="257" formatCode="#,##0.00">
                  <c:v>4380</c:v>
                </c:pt>
                <c:pt idx="258" formatCode="#,##0.00">
                  <c:v>4343</c:v>
                </c:pt>
                <c:pt idx="259" formatCode="#,##0.00">
                  <c:v>4303</c:v>
                </c:pt>
                <c:pt idx="260" formatCode="#,##0.00">
                  <c:v>4263</c:v>
                </c:pt>
                <c:pt idx="261" formatCode="#,##0.00">
                  <c:v>4221</c:v>
                </c:pt>
                <c:pt idx="262" formatCode="#,##0.00">
                  <c:v>4178</c:v>
                </c:pt>
                <c:pt idx="263" formatCode="#,##0.00">
                  <c:v>4134</c:v>
                </c:pt>
                <c:pt idx="264" formatCode="#,##0.00">
                  <c:v>4089</c:v>
                </c:pt>
                <c:pt idx="265" formatCode="#,##0.00">
                  <c:v>4044</c:v>
                </c:pt>
                <c:pt idx="266" formatCode="#,##0.00">
                  <c:v>3998</c:v>
                </c:pt>
                <c:pt idx="267" formatCode="#,##0.00">
                  <c:v>3951</c:v>
                </c:pt>
                <c:pt idx="268" formatCode="#,##0.00">
                  <c:v>3905</c:v>
                </c:pt>
                <c:pt idx="269" formatCode="#,##0.00">
                  <c:v>3858</c:v>
                </c:pt>
                <c:pt idx="270" formatCode="#,##0.00">
                  <c:v>3811</c:v>
                </c:pt>
                <c:pt idx="271" formatCode="#,##0.00">
                  <c:v>3764</c:v>
                </c:pt>
                <c:pt idx="272" formatCode="#,##0.00">
                  <c:v>3718</c:v>
                </c:pt>
                <c:pt idx="273" formatCode="#,##0.00">
                  <c:v>3672</c:v>
                </c:pt>
                <c:pt idx="274" formatCode="#,##0.00">
                  <c:v>3625</c:v>
                </c:pt>
                <c:pt idx="275" formatCode="#,##0.00">
                  <c:v>3579</c:v>
                </c:pt>
                <c:pt idx="276" formatCode="#,##0.00">
                  <c:v>3533</c:v>
                </c:pt>
                <c:pt idx="277" formatCode="#,##0.00">
                  <c:v>3488</c:v>
                </c:pt>
                <c:pt idx="278" formatCode="#,##0.00">
                  <c:v>3442</c:v>
                </c:pt>
                <c:pt idx="279" formatCode="#,##0.00">
                  <c:v>3397</c:v>
                </c:pt>
                <c:pt idx="280" formatCode="#,##0.00">
                  <c:v>3352</c:v>
                </c:pt>
                <c:pt idx="281" formatCode="#,##0.00">
                  <c:v>3307</c:v>
                </c:pt>
                <c:pt idx="282" formatCode="#,##0.00">
                  <c:v>3262</c:v>
                </c:pt>
                <c:pt idx="283" formatCode="#,##0.00">
                  <c:v>3218</c:v>
                </c:pt>
                <c:pt idx="284" formatCode="#,##0.00">
                  <c:v>3174</c:v>
                </c:pt>
                <c:pt idx="285" formatCode="#,##0.00">
                  <c:v>3131</c:v>
                </c:pt>
                <c:pt idx="286" formatCode="#,##0.00">
                  <c:v>3088</c:v>
                </c:pt>
                <c:pt idx="287" formatCode="#,##0.00">
                  <c:v>3046</c:v>
                </c:pt>
                <c:pt idx="288" formatCode="#,##0.00">
                  <c:v>3004</c:v>
                </c:pt>
                <c:pt idx="289" formatCode="#,##0.00">
                  <c:v>2962</c:v>
                </c:pt>
                <c:pt idx="290" formatCode="#,##0.00">
                  <c:v>2921</c:v>
                </c:pt>
                <c:pt idx="291" formatCode="#,##0.00">
                  <c:v>2881</c:v>
                </c:pt>
                <c:pt idx="292" formatCode="#,##0.00">
                  <c:v>2842</c:v>
                </c:pt>
                <c:pt idx="293" formatCode="#,##0.00">
                  <c:v>2804</c:v>
                </c:pt>
                <c:pt idx="294" formatCode="#,##0.00">
                  <c:v>2766</c:v>
                </c:pt>
                <c:pt idx="295" formatCode="#,##0.00">
                  <c:v>2730</c:v>
                </c:pt>
                <c:pt idx="296" formatCode="#,##0.00">
                  <c:v>2696</c:v>
                </c:pt>
                <c:pt idx="297" formatCode="#,##0.00">
                  <c:v>2661</c:v>
                </c:pt>
                <c:pt idx="298" formatCode="#,##0.00">
                  <c:v>2627</c:v>
                </c:pt>
                <c:pt idx="299" formatCode="#,##0.00">
                  <c:v>2593</c:v>
                </c:pt>
                <c:pt idx="300" formatCode="#,##0.00">
                  <c:v>2562</c:v>
                </c:pt>
                <c:pt idx="301" formatCode="#,##0.00">
                  <c:v>2531</c:v>
                </c:pt>
                <c:pt idx="302" formatCode="#,##0.00">
                  <c:v>2502</c:v>
                </c:pt>
                <c:pt idx="303" formatCode="#,##0.00">
                  <c:v>2474</c:v>
                </c:pt>
                <c:pt idx="304" formatCode="#,##0.00">
                  <c:v>2447</c:v>
                </c:pt>
                <c:pt idx="305" formatCode="#,##0.00">
                  <c:v>2420</c:v>
                </c:pt>
                <c:pt idx="306" formatCode="#,##0.00">
                  <c:v>2395</c:v>
                </c:pt>
                <c:pt idx="307" formatCode="#,##0.00">
                  <c:v>2371</c:v>
                </c:pt>
                <c:pt idx="308" formatCode="#,##0.00">
                  <c:v>2348</c:v>
                </c:pt>
                <c:pt idx="309" formatCode="#,##0.00">
                  <c:v>2328</c:v>
                </c:pt>
                <c:pt idx="310" formatCode="#,##0.00">
                  <c:v>2308</c:v>
                </c:pt>
                <c:pt idx="311" formatCode="#,##0.00">
                  <c:v>2291</c:v>
                </c:pt>
                <c:pt idx="312" formatCode="#,##0.00">
                  <c:v>2275</c:v>
                </c:pt>
                <c:pt idx="313" formatCode="#,##0.00">
                  <c:v>2260</c:v>
                </c:pt>
                <c:pt idx="314" formatCode="#,##0.00">
                  <c:v>2249</c:v>
                </c:pt>
                <c:pt idx="315" formatCode="#,##0.00">
                  <c:v>2241</c:v>
                </c:pt>
                <c:pt idx="316" formatCode="#,##0.00">
                  <c:v>2234</c:v>
                </c:pt>
                <c:pt idx="317" formatCode="#,##0.00">
                  <c:v>2232</c:v>
                </c:pt>
                <c:pt idx="318" formatCode="#,##0.00">
                  <c:v>2232</c:v>
                </c:pt>
                <c:pt idx="319" formatCode="#,##0.00">
                  <c:v>2235</c:v>
                </c:pt>
                <c:pt idx="320" formatCode="#,##0.00">
                  <c:v>2241</c:v>
                </c:pt>
                <c:pt idx="321" formatCode="#,##0.00">
                  <c:v>2252</c:v>
                </c:pt>
                <c:pt idx="322" formatCode="#,##0.00">
                  <c:v>2266</c:v>
                </c:pt>
                <c:pt idx="323" formatCode="#,##0.00">
                  <c:v>2285</c:v>
                </c:pt>
                <c:pt idx="324" formatCode="#,##0.00">
                  <c:v>2310</c:v>
                </c:pt>
                <c:pt idx="325" formatCode="#,##0.00">
                  <c:v>2339</c:v>
                </c:pt>
                <c:pt idx="326" formatCode="#,##0.00">
                  <c:v>2373</c:v>
                </c:pt>
                <c:pt idx="327" formatCode="#,##0.00">
                  <c:v>2412</c:v>
                </c:pt>
                <c:pt idx="328" formatCode="#,##0.00">
                  <c:v>2459</c:v>
                </c:pt>
                <c:pt idx="329" formatCode="#,##0.00">
                  <c:v>2510</c:v>
                </c:pt>
                <c:pt idx="330" formatCode="#,##0.00">
                  <c:v>2567</c:v>
                </c:pt>
                <c:pt idx="331" formatCode="#,##0.00">
                  <c:v>2630</c:v>
                </c:pt>
                <c:pt idx="332" formatCode="#,##0.00">
                  <c:v>2700</c:v>
                </c:pt>
                <c:pt idx="333" formatCode="#,##0.00">
                  <c:v>2777</c:v>
                </c:pt>
                <c:pt idx="334" formatCode="#,##0.00">
                  <c:v>2862</c:v>
                </c:pt>
                <c:pt idx="335" formatCode="#,##0.00">
                  <c:v>2954</c:v>
                </c:pt>
                <c:pt idx="336" formatCode="#,##0.00">
                  <c:v>3054</c:v>
                </c:pt>
                <c:pt idx="337" formatCode="#,##0.00">
                  <c:v>3159</c:v>
                </c:pt>
                <c:pt idx="338" formatCode="#,##0.00">
                  <c:v>3273</c:v>
                </c:pt>
                <c:pt idx="339" formatCode="#,##0.00">
                  <c:v>3395</c:v>
                </c:pt>
                <c:pt idx="340" formatCode="#,##0.00">
                  <c:v>3524</c:v>
                </c:pt>
                <c:pt idx="341" formatCode="#,##0.00">
                  <c:v>3660</c:v>
                </c:pt>
                <c:pt idx="342" formatCode="#,##0.00">
                  <c:v>3804</c:v>
                </c:pt>
                <c:pt idx="343" formatCode="#,##0.00">
                  <c:v>3957</c:v>
                </c:pt>
                <c:pt idx="344" formatCode="#,##0.00">
                  <c:v>4116</c:v>
                </c:pt>
                <c:pt idx="345" formatCode="#,##0.00">
                  <c:v>4281</c:v>
                </c:pt>
                <c:pt idx="346" formatCode="#,##0.00">
                  <c:v>4452</c:v>
                </c:pt>
                <c:pt idx="347" formatCode="#,##0.00">
                  <c:v>4625</c:v>
                </c:pt>
                <c:pt idx="348" formatCode="#,##0.00">
                  <c:v>4804</c:v>
                </c:pt>
                <c:pt idx="349" formatCode="#,##0.00">
                  <c:v>4988</c:v>
                </c:pt>
                <c:pt idx="350" formatCode="#,##0.00">
                  <c:v>5175</c:v>
                </c:pt>
                <c:pt idx="351" formatCode="#,##0.00">
                  <c:v>5363</c:v>
                </c:pt>
                <c:pt idx="352" formatCode="#,##0.00">
                  <c:v>5552</c:v>
                </c:pt>
                <c:pt idx="353" formatCode="#,##0.00">
                  <c:v>5744</c:v>
                </c:pt>
                <c:pt idx="354" formatCode="#,##0.00">
                  <c:v>5937</c:v>
                </c:pt>
                <c:pt idx="355" formatCode="#,##0.00">
                  <c:v>6128</c:v>
                </c:pt>
                <c:pt idx="356" formatCode="#,##0.00">
                  <c:v>6315</c:v>
                </c:pt>
                <c:pt idx="357" formatCode="#,##0.00">
                  <c:v>6498</c:v>
                </c:pt>
                <c:pt idx="358" formatCode="#,##0.00">
                  <c:v>6678</c:v>
                </c:pt>
                <c:pt idx="359" formatCode="#,##0.00">
                  <c:v>6854</c:v>
                </c:pt>
                <c:pt idx="360" formatCode="#,##0.00">
                  <c:v>7027</c:v>
                </c:pt>
                <c:pt idx="361" formatCode="#,##0.00">
                  <c:v>7198</c:v>
                </c:pt>
                <c:pt idx="362" formatCode="#,##0.00">
                  <c:v>7364</c:v>
                </c:pt>
                <c:pt idx="363" formatCode="#,##0.00">
                  <c:v>7526</c:v>
                </c:pt>
                <c:pt idx="364" formatCode="#,##0.00">
                  <c:v>7683</c:v>
                </c:pt>
                <c:pt idx="365" formatCode="#,##0.00">
                  <c:v>7835</c:v>
                </c:pt>
                <c:pt idx="366" formatCode="#,##0.00">
                  <c:v>7982</c:v>
                </c:pt>
                <c:pt idx="367" formatCode="#,##0.00">
                  <c:v>8124</c:v>
                </c:pt>
                <c:pt idx="368" formatCode="#,##0.00">
                  <c:v>8261</c:v>
                </c:pt>
                <c:pt idx="369" formatCode="#,##0.00">
                  <c:v>8392</c:v>
                </c:pt>
                <c:pt idx="370" formatCode="#,##0.00">
                  <c:v>8518</c:v>
                </c:pt>
                <c:pt idx="371" formatCode="#,##0.00">
                  <c:v>8639</c:v>
                </c:pt>
                <c:pt idx="372" formatCode="#,##0.00">
                  <c:v>8753</c:v>
                </c:pt>
                <c:pt idx="373" formatCode="#,##0.00">
                  <c:v>8863</c:v>
                </c:pt>
                <c:pt idx="374" formatCode="#,##0.00">
                  <c:v>8966</c:v>
                </c:pt>
                <c:pt idx="375" formatCode="#,##0.00">
                  <c:v>9065</c:v>
                </c:pt>
                <c:pt idx="376" formatCode="#,##0.00">
                  <c:v>9158</c:v>
                </c:pt>
                <c:pt idx="377" formatCode="#,##0.00">
                  <c:v>9247</c:v>
                </c:pt>
                <c:pt idx="378" formatCode="#,##0.00">
                  <c:v>9330</c:v>
                </c:pt>
                <c:pt idx="379" formatCode="#,##0.00">
                  <c:v>9408</c:v>
                </c:pt>
                <c:pt idx="380" formatCode="#,##0.00">
                  <c:v>9482</c:v>
                </c:pt>
                <c:pt idx="381" formatCode="#,##0.00">
                  <c:v>9550</c:v>
                </c:pt>
                <c:pt idx="382" formatCode="#,##0.00">
                  <c:v>9614</c:v>
                </c:pt>
                <c:pt idx="383" formatCode="#,##0.00">
                  <c:v>9672</c:v>
                </c:pt>
                <c:pt idx="384" formatCode="#,##0.00">
                  <c:v>9727</c:v>
                </c:pt>
                <c:pt idx="385" formatCode="#,##0.00">
                  <c:v>9776</c:v>
                </c:pt>
                <c:pt idx="386" formatCode="#,##0.00">
                  <c:v>9821</c:v>
                </c:pt>
                <c:pt idx="387" formatCode="#,##0.00">
                  <c:v>9861</c:v>
                </c:pt>
                <c:pt idx="388" formatCode="#,##0.00">
                  <c:v>9897</c:v>
                </c:pt>
                <c:pt idx="389" formatCode="#,##0.00">
                  <c:v>9928</c:v>
                </c:pt>
                <c:pt idx="390" formatCode="#,##0.00">
                  <c:v>9954</c:v>
                </c:pt>
                <c:pt idx="391" formatCode="#,##0.00">
                  <c:v>9976</c:v>
                </c:pt>
                <c:pt idx="392" formatCode="#,##0.00">
                  <c:v>9993</c:v>
                </c:pt>
                <c:pt idx="393" formatCode="#,##0.00">
                  <c:v>10005</c:v>
                </c:pt>
                <c:pt idx="394" formatCode="#,##0.00">
                  <c:v>10013</c:v>
                </c:pt>
                <c:pt idx="395" formatCode="#,##0.00">
                  <c:v>10016</c:v>
                </c:pt>
                <c:pt idx="396" formatCode="#,##0.00">
                  <c:v>10015</c:v>
                </c:pt>
                <c:pt idx="397" formatCode="#,##0.00">
                  <c:v>10009</c:v>
                </c:pt>
                <c:pt idx="398" formatCode="#,##0.00">
                  <c:v>10000</c:v>
                </c:pt>
                <c:pt idx="399" formatCode="#,##0.00">
                  <c:v>9986</c:v>
                </c:pt>
                <c:pt idx="400" formatCode="#,##0.00">
                  <c:v>9967</c:v>
                </c:pt>
                <c:pt idx="401" formatCode="#,##0.00">
                  <c:v>9946</c:v>
                </c:pt>
                <c:pt idx="402" formatCode="#,##0.00">
                  <c:v>9920</c:v>
                </c:pt>
                <c:pt idx="403" formatCode="#,##0.00">
                  <c:v>9891</c:v>
                </c:pt>
                <c:pt idx="404" formatCode="#,##0.00">
                  <c:v>9858</c:v>
                </c:pt>
                <c:pt idx="405" formatCode="#,##0.00">
                  <c:v>9823</c:v>
                </c:pt>
                <c:pt idx="406" formatCode="#,##0.00">
                  <c:v>9784</c:v>
                </c:pt>
                <c:pt idx="407" formatCode="#,##0.00">
                  <c:v>9742</c:v>
                </c:pt>
                <c:pt idx="408" formatCode="#,##0.00">
                  <c:v>9698</c:v>
                </c:pt>
                <c:pt idx="409" formatCode="#,##0.00">
                  <c:v>9651</c:v>
                </c:pt>
                <c:pt idx="410" formatCode="#,##0.00">
                  <c:v>9602</c:v>
                </c:pt>
                <c:pt idx="411" formatCode="#,##0.00">
                  <c:v>9550</c:v>
                </c:pt>
                <c:pt idx="412" formatCode="#,##0.00">
                  <c:v>9496</c:v>
                </c:pt>
                <c:pt idx="413" formatCode="#,##0.00">
                  <c:v>9440</c:v>
                </c:pt>
                <c:pt idx="414" formatCode="#,##0.00">
                  <c:v>9382</c:v>
                </c:pt>
                <c:pt idx="415" formatCode="#,##0.00">
                  <c:v>9323</c:v>
                </c:pt>
                <c:pt idx="416" formatCode="#,##0.00">
                  <c:v>9261</c:v>
                </c:pt>
                <c:pt idx="417" formatCode="#,##0.00">
                  <c:v>9198</c:v>
                </c:pt>
                <c:pt idx="418" formatCode="#,##0.00">
                  <c:v>9134</c:v>
                </c:pt>
                <c:pt idx="419" formatCode="#,##0.00">
                  <c:v>9068</c:v>
                </c:pt>
                <c:pt idx="420" formatCode="#,##0.00">
                  <c:v>9001</c:v>
                </c:pt>
                <c:pt idx="421" formatCode="#,##0.00">
                  <c:v>8933</c:v>
                </c:pt>
                <c:pt idx="422" formatCode="#,##0.00">
                  <c:v>8863</c:v>
                </c:pt>
                <c:pt idx="423" formatCode="#,##0.00">
                  <c:v>8793</c:v>
                </c:pt>
                <c:pt idx="424" formatCode="#,##0.00">
                  <c:v>8722</c:v>
                </c:pt>
                <c:pt idx="425" formatCode="#,##0.00">
                  <c:v>8650</c:v>
                </c:pt>
                <c:pt idx="426" formatCode="#,##0.00">
                  <c:v>8578</c:v>
                </c:pt>
                <c:pt idx="427" formatCode="#,##0.00">
                  <c:v>8505</c:v>
                </c:pt>
                <c:pt idx="428" formatCode="#,##0.00">
                  <c:v>8432</c:v>
                </c:pt>
                <c:pt idx="429" formatCode="#,##0.00">
                  <c:v>8358</c:v>
                </c:pt>
                <c:pt idx="430" formatCode="#,##0.00">
                  <c:v>8284</c:v>
                </c:pt>
                <c:pt idx="431" formatCode="#,##0.00">
                  <c:v>8209</c:v>
                </c:pt>
                <c:pt idx="432" formatCode="#,##0.00">
                  <c:v>8135</c:v>
                </c:pt>
                <c:pt idx="433" formatCode="#,##0.00">
                  <c:v>8060</c:v>
                </c:pt>
                <c:pt idx="434" formatCode="#,##0.00">
                  <c:v>7984</c:v>
                </c:pt>
                <c:pt idx="435" formatCode="#,##0.00">
                  <c:v>7908</c:v>
                </c:pt>
                <c:pt idx="436" formatCode="#,##0.00">
                  <c:v>7834</c:v>
                </c:pt>
                <c:pt idx="437" formatCode="#,##0.00">
                  <c:v>7759</c:v>
                </c:pt>
                <c:pt idx="438" formatCode="#,##0.00">
                  <c:v>7685</c:v>
                </c:pt>
                <c:pt idx="439" formatCode="#,##0.00">
                  <c:v>7611</c:v>
                </c:pt>
                <c:pt idx="440" formatCode="#,##0.00">
                  <c:v>7538</c:v>
                </c:pt>
                <c:pt idx="441" formatCode="#,##0.00">
                  <c:v>7467</c:v>
                </c:pt>
                <c:pt idx="442" formatCode="#,##0.00">
                  <c:v>7395</c:v>
                </c:pt>
                <c:pt idx="443" formatCode="#,##0.00">
                  <c:v>7321</c:v>
                </c:pt>
                <c:pt idx="444" formatCode="#,##0.00">
                  <c:v>7247</c:v>
                </c:pt>
                <c:pt idx="445" formatCode="#,##0.00">
                  <c:v>7172</c:v>
                </c:pt>
                <c:pt idx="446" formatCode="#,##0.00">
                  <c:v>7097</c:v>
                </c:pt>
                <c:pt idx="447" formatCode="#,##0.00">
                  <c:v>7021</c:v>
                </c:pt>
                <c:pt idx="448" formatCode="#,##0.00">
                  <c:v>6946</c:v>
                </c:pt>
                <c:pt idx="449" formatCode="#,##0.00">
                  <c:v>6871</c:v>
                </c:pt>
                <c:pt idx="450" formatCode="#,##0.00">
                  <c:v>6797</c:v>
                </c:pt>
                <c:pt idx="451" formatCode="#,##0.00">
                  <c:v>6723</c:v>
                </c:pt>
                <c:pt idx="452" formatCode="#,##0.00">
                  <c:v>6651</c:v>
                </c:pt>
                <c:pt idx="453" formatCode="#,##0.00">
                  <c:v>6579</c:v>
                </c:pt>
                <c:pt idx="454" formatCode="#,##0.00">
                  <c:v>6508</c:v>
                </c:pt>
                <c:pt idx="455" formatCode="#,##0.00">
                  <c:v>6437</c:v>
                </c:pt>
                <c:pt idx="456" formatCode="#,##0.00">
                  <c:v>6367</c:v>
                </c:pt>
                <c:pt idx="457" formatCode="#,##0.00">
                  <c:v>6298</c:v>
                </c:pt>
                <c:pt idx="458" formatCode="#,##0.00">
                  <c:v>6229</c:v>
                </c:pt>
                <c:pt idx="459" formatCode="#,##0.00">
                  <c:v>6162</c:v>
                </c:pt>
                <c:pt idx="460" formatCode="#,##0.00">
                  <c:v>6095</c:v>
                </c:pt>
                <c:pt idx="461" formatCode="#,##0.00">
                  <c:v>6028</c:v>
                </c:pt>
                <c:pt idx="462" formatCode="#,##0.00">
                  <c:v>5963</c:v>
                </c:pt>
                <c:pt idx="463" formatCode="#,##0.00">
                  <c:v>5898</c:v>
                </c:pt>
                <c:pt idx="464" formatCode="#,##0.00">
                  <c:v>5833</c:v>
                </c:pt>
                <c:pt idx="465" formatCode="#,##0.00">
                  <c:v>5768</c:v>
                </c:pt>
                <c:pt idx="466" formatCode="#,##0.00">
                  <c:v>5703</c:v>
                </c:pt>
                <c:pt idx="467" formatCode="#,##0.00">
                  <c:v>5639</c:v>
                </c:pt>
                <c:pt idx="468" formatCode="#,##0.00">
                  <c:v>5575</c:v>
                </c:pt>
                <c:pt idx="469" formatCode="#,##0.00">
                  <c:v>5512</c:v>
                </c:pt>
                <c:pt idx="470" formatCode="#,##0.00">
                  <c:v>5449</c:v>
                </c:pt>
                <c:pt idx="471" formatCode="#,##0.00">
                  <c:v>5387</c:v>
                </c:pt>
                <c:pt idx="472" formatCode="#,##0.00">
                  <c:v>5325</c:v>
                </c:pt>
                <c:pt idx="473" formatCode="#,##0.00">
                  <c:v>5263</c:v>
                </c:pt>
                <c:pt idx="474" formatCode="#,##0.00">
                  <c:v>5202</c:v>
                </c:pt>
                <c:pt idx="475" formatCode="#,##0.00">
                  <c:v>5141</c:v>
                </c:pt>
                <c:pt idx="476" formatCode="#,##0.00">
                  <c:v>5080</c:v>
                </c:pt>
                <c:pt idx="477" formatCode="#,##0.00">
                  <c:v>5021</c:v>
                </c:pt>
                <c:pt idx="478" formatCode="#,##0.00">
                  <c:v>4961</c:v>
                </c:pt>
                <c:pt idx="479" formatCode="#,##0.00">
                  <c:v>4903</c:v>
                </c:pt>
                <c:pt idx="480" formatCode="#,##0.00">
                  <c:v>4845</c:v>
                </c:pt>
                <c:pt idx="481" formatCode="#,##0.00">
                  <c:v>4788</c:v>
                </c:pt>
                <c:pt idx="482" formatCode="#,##0.00">
                  <c:v>4731</c:v>
                </c:pt>
                <c:pt idx="483" formatCode="#,##0.00">
                  <c:v>4675</c:v>
                </c:pt>
                <c:pt idx="484" formatCode="#,##0.00">
                  <c:v>4620</c:v>
                </c:pt>
                <c:pt idx="485" formatCode="#,##0.00">
                  <c:v>4567</c:v>
                </c:pt>
                <c:pt idx="486" formatCode="#,##0.00">
                  <c:v>4515</c:v>
                </c:pt>
                <c:pt idx="487" formatCode="#,##0.00">
                  <c:v>4464</c:v>
                </c:pt>
                <c:pt idx="488" formatCode="#,##0.00">
                  <c:v>4413</c:v>
                </c:pt>
                <c:pt idx="489" formatCode="#,##0.00">
                  <c:v>4363</c:v>
                </c:pt>
                <c:pt idx="490" formatCode="#,##0.00">
                  <c:v>4313</c:v>
                </c:pt>
                <c:pt idx="491" formatCode="#,##0.00">
                  <c:v>4264</c:v>
                </c:pt>
                <c:pt idx="492" formatCode="#,##0.00">
                  <c:v>4216</c:v>
                </c:pt>
                <c:pt idx="493" formatCode="#,##0.00">
                  <c:v>4168</c:v>
                </c:pt>
                <c:pt idx="494" formatCode="#,##0.00">
                  <c:v>4120</c:v>
                </c:pt>
                <c:pt idx="495" formatCode="#,##0.00">
                  <c:v>4072</c:v>
                </c:pt>
                <c:pt idx="496" formatCode="#,##0.00">
                  <c:v>4026</c:v>
                </c:pt>
                <c:pt idx="497" formatCode="#,##0.00">
                  <c:v>3979</c:v>
                </c:pt>
                <c:pt idx="498" formatCode="#,##0.00">
                  <c:v>3934</c:v>
                </c:pt>
                <c:pt idx="499" formatCode="#,##0.00">
                  <c:v>3889</c:v>
                </c:pt>
                <c:pt idx="500" formatCode="#,##0.00">
                  <c:v>3845</c:v>
                </c:pt>
                <c:pt idx="501" formatCode="#,##0.00">
                  <c:v>3801</c:v>
                </c:pt>
                <c:pt idx="502" formatCode="#,##0.00">
                  <c:v>3758</c:v>
                </c:pt>
                <c:pt idx="503" formatCode="#,##0.00">
                  <c:v>3716</c:v>
                </c:pt>
                <c:pt idx="504" formatCode="#,##0.00">
                  <c:v>3674</c:v>
                </c:pt>
                <c:pt idx="505" formatCode="#,##0.00">
                  <c:v>3632</c:v>
                </c:pt>
                <c:pt idx="506" formatCode="#,##0.00">
                  <c:v>3591</c:v>
                </c:pt>
                <c:pt idx="507" formatCode="#,##0.00">
                  <c:v>3551</c:v>
                </c:pt>
                <c:pt idx="508" formatCode="#,##0.00">
                  <c:v>3511</c:v>
                </c:pt>
                <c:pt idx="509" formatCode="#,##0.00">
                  <c:v>3471</c:v>
                </c:pt>
                <c:pt idx="510" formatCode="#,##0.00">
                  <c:v>3432</c:v>
                </c:pt>
                <c:pt idx="511" formatCode="#,##0.00">
                  <c:v>3393</c:v>
                </c:pt>
                <c:pt idx="512" formatCode="#,##0.00">
                  <c:v>3355</c:v>
                </c:pt>
                <c:pt idx="513" formatCode="#,##0.00">
                  <c:v>3317</c:v>
                </c:pt>
                <c:pt idx="514" formatCode="#,##0.00">
                  <c:v>3279</c:v>
                </c:pt>
                <c:pt idx="515" formatCode="#,##0.00">
                  <c:v>3241</c:v>
                </c:pt>
                <c:pt idx="516" formatCode="#,##0.00">
                  <c:v>3205</c:v>
                </c:pt>
                <c:pt idx="517" formatCode="#,##0.00">
                  <c:v>3169</c:v>
                </c:pt>
                <c:pt idx="518" formatCode="#,##0.00">
                  <c:v>3132</c:v>
                </c:pt>
                <c:pt idx="519" formatCode="#,##0.00">
                  <c:v>3097</c:v>
                </c:pt>
                <c:pt idx="520" formatCode="#,##0.00">
                  <c:v>3061</c:v>
                </c:pt>
                <c:pt idx="521" formatCode="#,##0.00">
                  <c:v>3026</c:v>
                </c:pt>
                <c:pt idx="522" formatCode="#,##0.00">
                  <c:v>2991</c:v>
                </c:pt>
                <c:pt idx="523" formatCode="#,##0.00">
                  <c:v>2957</c:v>
                </c:pt>
                <c:pt idx="524" formatCode="#,##0.00">
                  <c:v>2922</c:v>
                </c:pt>
                <c:pt idx="525" formatCode="#,##0.00">
                  <c:v>2888</c:v>
                </c:pt>
                <c:pt idx="526" formatCode="#,##0.00">
                  <c:v>2856</c:v>
                </c:pt>
                <c:pt idx="527" formatCode="#,##0.00">
                  <c:v>2820</c:v>
                </c:pt>
                <c:pt idx="528" formatCode="#,##0.00">
                  <c:v>2787</c:v>
                </c:pt>
                <c:pt idx="529" formatCode="#,##0.00">
                  <c:v>2753</c:v>
                </c:pt>
                <c:pt idx="530" formatCode="#,##0.00">
                  <c:v>2721</c:v>
                </c:pt>
                <c:pt idx="531" formatCode="#,##0.00">
                  <c:v>2689</c:v>
                </c:pt>
                <c:pt idx="532" formatCode="#,##0.00">
                  <c:v>2656</c:v>
                </c:pt>
                <c:pt idx="533" formatCode="#,##0.00">
                  <c:v>2624</c:v>
                </c:pt>
                <c:pt idx="534" formatCode="#,##0.00">
                  <c:v>2592</c:v>
                </c:pt>
                <c:pt idx="535" formatCode="#,##0.00">
                  <c:v>2562</c:v>
                </c:pt>
                <c:pt idx="536" formatCode="#,##0.00">
                  <c:v>2532</c:v>
                </c:pt>
                <c:pt idx="537" formatCode="#,##0.00">
                  <c:v>2501</c:v>
                </c:pt>
                <c:pt idx="538" formatCode="#,##0.00">
                  <c:v>2469</c:v>
                </c:pt>
                <c:pt idx="539" formatCode="#,##0.00">
                  <c:v>2437</c:v>
                </c:pt>
                <c:pt idx="540" formatCode="#,##0.00">
                  <c:v>2406</c:v>
                </c:pt>
                <c:pt idx="541" formatCode="#,##0.00">
                  <c:v>2376</c:v>
                </c:pt>
                <c:pt idx="542" formatCode="#,##0.00">
                  <c:v>2346</c:v>
                </c:pt>
                <c:pt idx="543" formatCode="#,##0.00">
                  <c:v>2317</c:v>
                </c:pt>
                <c:pt idx="544" formatCode="#,##0.00">
                  <c:v>2287</c:v>
                </c:pt>
                <c:pt idx="545" formatCode="#,##0.00">
                  <c:v>2258</c:v>
                </c:pt>
                <c:pt idx="546" formatCode="#,##0.00">
                  <c:v>2229</c:v>
                </c:pt>
                <c:pt idx="547" formatCode="#,##0.00">
                  <c:v>2200</c:v>
                </c:pt>
                <c:pt idx="548" formatCode="#,##0.00">
                  <c:v>2172</c:v>
                </c:pt>
                <c:pt idx="549" formatCode="#,##0.00">
                  <c:v>2144</c:v>
                </c:pt>
                <c:pt idx="550" formatCode="#,##0.00">
                  <c:v>2116</c:v>
                </c:pt>
                <c:pt idx="551" formatCode="#,##0.00">
                  <c:v>2087</c:v>
                </c:pt>
                <c:pt idx="552" formatCode="#,##0.00">
                  <c:v>2059</c:v>
                </c:pt>
                <c:pt idx="553" formatCode="#,##0.00">
                  <c:v>2031</c:v>
                </c:pt>
                <c:pt idx="554" formatCode="#,##0.00">
                  <c:v>2003</c:v>
                </c:pt>
                <c:pt idx="555" formatCode="#,##0.00">
                  <c:v>1975</c:v>
                </c:pt>
                <c:pt idx="556" formatCode="#,##0.00">
                  <c:v>1950</c:v>
                </c:pt>
                <c:pt idx="557" formatCode="#,##0.00">
                  <c:v>1921</c:v>
                </c:pt>
                <c:pt idx="558" formatCode="#,##0.00">
                  <c:v>1894</c:v>
                </c:pt>
                <c:pt idx="559" formatCode="#,##0.00">
                  <c:v>1867</c:v>
                </c:pt>
                <c:pt idx="560" formatCode="#,##0.00">
                  <c:v>1839</c:v>
                </c:pt>
                <c:pt idx="561" formatCode="#,##0.00">
                  <c:v>1813</c:v>
                </c:pt>
                <c:pt idx="562" formatCode="#,##0.00">
                  <c:v>1786</c:v>
                </c:pt>
                <c:pt idx="563" formatCode="#,##0.00">
                  <c:v>1759</c:v>
                </c:pt>
                <c:pt idx="564" formatCode="#,##0.00">
                  <c:v>1731</c:v>
                </c:pt>
                <c:pt idx="565" formatCode="#,##0.00">
                  <c:v>1704</c:v>
                </c:pt>
                <c:pt idx="566" formatCode="#,##0.00">
                  <c:v>1677</c:v>
                </c:pt>
                <c:pt idx="567" formatCode="#,##0.00">
                  <c:v>1651</c:v>
                </c:pt>
                <c:pt idx="568" formatCode="#,##0.00">
                  <c:v>1626</c:v>
                </c:pt>
                <c:pt idx="569" formatCode="#,##0.00">
                  <c:v>1601</c:v>
                </c:pt>
                <c:pt idx="570" formatCode="#,##0.00">
                  <c:v>1574</c:v>
                </c:pt>
                <c:pt idx="571" formatCode="#,##0.00">
                  <c:v>1548</c:v>
                </c:pt>
                <c:pt idx="572" formatCode="#,##0.00">
                  <c:v>1523</c:v>
                </c:pt>
                <c:pt idx="573" formatCode="#,##0.00">
                  <c:v>1498</c:v>
                </c:pt>
                <c:pt idx="574" formatCode="#,##0.00">
                  <c:v>1473</c:v>
                </c:pt>
                <c:pt idx="575" formatCode="#,##0.00">
                  <c:v>1448</c:v>
                </c:pt>
                <c:pt idx="576" formatCode="#,##0.00">
                  <c:v>1423</c:v>
                </c:pt>
                <c:pt idx="577" formatCode="#,##0.00">
                  <c:v>1399</c:v>
                </c:pt>
                <c:pt idx="578" formatCode="#,##0.00">
                  <c:v>1375</c:v>
                </c:pt>
                <c:pt idx="579" formatCode="#,##0.00">
                  <c:v>1351</c:v>
                </c:pt>
                <c:pt idx="580" formatCode="#,##0.00">
                  <c:v>1327</c:v>
                </c:pt>
                <c:pt idx="581" formatCode="#,##0.00">
                  <c:v>1303</c:v>
                </c:pt>
                <c:pt idx="582" formatCode="#,##0.00">
                  <c:v>1279</c:v>
                </c:pt>
                <c:pt idx="583" formatCode="#,##0.00">
                  <c:v>1255</c:v>
                </c:pt>
                <c:pt idx="584" formatCode="#,##0.00">
                  <c:v>1235</c:v>
                </c:pt>
                <c:pt idx="585" formatCode="#,##0.00">
                  <c:v>1211</c:v>
                </c:pt>
                <c:pt idx="586" formatCode="#,##0.00">
                  <c:v>1187</c:v>
                </c:pt>
                <c:pt idx="587" formatCode="#,##0.00">
                  <c:v>1164</c:v>
                </c:pt>
                <c:pt idx="588" formatCode="#,##0.00">
                  <c:v>1143</c:v>
                </c:pt>
                <c:pt idx="589" formatCode="#,##0.00">
                  <c:v>1121</c:v>
                </c:pt>
                <c:pt idx="590" formatCode="#,##0.00">
                  <c:v>1098</c:v>
                </c:pt>
                <c:pt idx="591" formatCode="#,##0.00">
                  <c:v>1075</c:v>
                </c:pt>
                <c:pt idx="592" formatCode="#,##0.00">
                  <c:v>1052</c:v>
                </c:pt>
                <c:pt idx="593" formatCode="#,##0.00">
                  <c:v>1029</c:v>
                </c:pt>
                <c:pt idx="594" formatCode="#,##0.00">
                  <c:v>1014</c:v>
                </c:pt>
                <c:pt idx="595" formatCode="#,##0.00">
                  <c:v>994</c:v>
                </c:pt>
                <c:pt idx="596">
                  <c:v>980</c:v>
                </c:pt>
                <c:pt idx="597">
                  <c:v>961</c:v>
                </c:pt>
                <c:pt idx="598">
                  <c:v>938</c:v>
                </c:pt>
                <c:pt idx="599">
                  <c:v>916</c:v>
                </c:pt>
                <c:pt idx="600">
                  <c:v>862</c:v>
                </c:pt>
                <c:pt idx="601">
                  <c:v>862</c:v>
                </c:pt>
                <c:pt idx="602">
                  <c:v>850</c:v>
                </c:pt>
                <c:pt idx="603">
                  <c:v>815</c:v>
                </c:pt>
                <c:pt idx="604">
                  <c:v>807</c:v>
                </c:pt>
                <c:pt idx="605">
                  <c:v>808</c:v>
                </c:pt>
                <c:pt idx="606">
                  <c:v>763</c:v>
                </c:pt>
                <c:pt idx="607">
                  <c:v>750</c:v>
                </c:pt>
                <c:pt idx="608">
                  <c:v>758</c:v>
                </c:pt>
                <c:pt idx="609">
                  <c:v>691</c:v>
                </c:pt>
                <c:pt idx="610">
                  <c:v>720</c:v>
                </c:pt>
                <c:pt idx="611">
                  <c:v>675</c:v>
                </c:pt>
                <c:pt idx="612">
                  <c:v>663</c:v>
                </c:pt>
                <c:pt idx="613">
                  <c:v>661</c:v>
                </c:pt>
                <c:pt idx="614">
                  <c:v>619</c:v>
                </c:pt>
                <c:pt idx="615">
                  <c:v>629</c:v>
                </c:pt>
                <c:pt idx="616">
                  <c:v>602</c:v>
                </c:pt>
                <c:pt idx="617">
                  <c:v>546</c:v>
                </c:pt>
                <c:pt idx="618">
                  <c:v>630</c:v>
                </c:pt>
                <c:pt idx="619">
                  <c:v>504</c:v>
                </c:pt>
                <c:pt idx="620">
                  <c:v>535</c:v>
                </c:pt>
                <c:pt idx="621">
                  <c:v>591</c:v>
                </c:pt>
                <c:pt idx="622">
                  <c:v>470</c:v>
                </c:pt>
                <c:pt idx="623">
                  <c:v>454</c:v>
                </c:pt>
                <c:pt idx="624">
                  <c:v>487</c:v>
                </c:pt>
                <c:pt idx="625">
                  <c:v>482</c:v>
                </c:pt>
                <c:pt idx="626">
                  <c:v>457</c:v>
                </c:pt>
                <c:pt idx="627">
                  <c:v>446</c:v>
                </c:pt>
                <c:pt idx="628">
                  <c:v>441</c:v>
                </c:pt>
                <c:pt idx="629">
                  <c:v>435</c:v>
                </c:pt>
                <c:pt idx="630">
                  <c:v>428</c:v>
                </c:pt>
                <c:pt idx="631">
                  <c:v>420</c:v>
                </c:pt>
                <c:pt idx="632">
                  <c:v>411</c:v>
                </c:pt>
                <c:pt idx="633">
                  <c:v>402</c:v>
                </c:pt>
                <c:pt idx="634">
                  <c:v>392</c:v>
                </c:pt>
                <c:pt idx="635">
                  <c:v>382</c:v>
                </c:pt>
                <c:pt idx="636">
                  <c:v>371</c:v>
                </c:pt>
                <c:pt idx="637">
                  <c:v>361</c:v>
                </c:pt>
                <c:pt idx="638">
                  <c:v>352</c:v>
                </c:pt>
                <c:pt idx="639">
                  <c:v>343</c:v>
                </c:pt>
                <c:pt idx="640">
                  <c:v>334</c:v>
                </c:pt>
                <c:pt idx="641">
                  <c:v>325</c:v>
                </c:pt>
                <c:pt idx="642">
                  <c:v>317</c:v>
                </c:pt>
                <c:pt idx="643">
                  <c:v>309</c:v>
                </c:pt>
                <c:pt idx="644">
                  <c:v>301</c:v>
                </c:pt>
                <c:pt idx="645">
                  <c:v>293</c:v>
                </c:pt>
                <c:pt idx="646">
                  <c:v>287</c:v>
                </c:pt>
                <c:pt idx="647">
                  <c:v>283</c:v>
                </c:pt>
                <c:pt idx="648">
                  <c:v>274</c:v>
                </c:pt>
                <c:pt idx="649">
                  <c:v>267</c:v>
                </c:pt>
                <c:pt idx="650">
                  <c:v>260</c:v>
                </c:pt>
                <c:pt idx="651">
                  <c:v>253</c:v>
                </c:pt>
                <c:pt idx="652">
                  <c:v>246</c:v>
                </c:pt>
                <c:pt idx="653">
                  <c:v>240</c:v>
                </c:pt>
                <c:pt idx="654">
                  <c:v>233</c:v>
                </c:pt>
                <c:pt idx="655">
                  <c:v>227</c:v>
                </c:pt>
                <c:pt idx="656">
                  <c:v>222</c:v>
                </c:pt>
                <c:pt idx="657">
                  <c:v>216</c:v>
                </c:pt>
                <c:pt idx="658">
                  <c:v>210</c:v>
                </c:pt>
                <c:pt idx="659">
                  <c:v>204</c:v>
                </c:pt>
                <c:pt idx="660">
                  <c:v>199</c:v>
                </c:pt>
                <c:pt idx="661">
                  <c:v>195</c:v>
                </c:pt>
                <c:pt idx="662">
                  <c:v>189</c:v>
                </c:pt>
                <c:pt idx="663">
                  <c:v>183</c:v>
                </c:pt>
                <c:pt idx="664">
                  <c:v>179</c:v>
                </c:pt>
                <c:pt idx="665">
                  <c:v>174</c:v>
                </c:pt>
                <c:pt idx="666">
                  <c:v>169</c:v>
                </c:pt>
                <c:pt idx="667">
                  <c:v>164</c:v>
                </c:pt>
                <c:pt idx="668">
                  <c:v>159</c:v>
                </c:pt>
                <c:pt idx="669">
                  <c:v>154</c:v>
                </c:pt>
                <c:pt idx="670">
                  <c:v>149</c:v>
                </c:pt>
                <c:pt idx="671">
                  <c:v>144</c:v>
                </c:pt>
                <c:pt idx="672">
                  <c:v>140</c:v>
                </c:pt>
                <c:pt idx="673">
                  <c:v>136</c:v>
                </c:pt>
                <c:pt idx="674">
                  <c:v>131</c:v>
                </c:pt>
                <c:pt idx="675">
                  <c:v>127</c:v>
                </c:pt>
                <c:pt idx="676">
                  <c:v>123</c:v>
                </c:pt>
                <c:pt idx="677">
                  <c:v>120</c:v>
                </c:pt>
                <c:pt idx="678">
                  <c:v>116</c:v>
                </c:pt>
                <c:pt idx="679">
                  <c:v>112</c:v>
                </c:pt>
                <c:pt idx="680">
                  <c:v>109</c:v>
                </c:pt>
                <c:pt idx="681">
                  <c:v>106</c:v>
                </c:pt>
                <c:pt idx="682">
                  <c:v>104</c:v>
                </c:pt>
                <c:pt idx="683">
                  <c:v>101</c:v>
                </c:pt>
                <c:pt idx="684">
                  <c:v>98</c:v>
                </c:pt>
                <c:pt idx="685">
                  <c:v>95</c:v>
                </c:pt>
                <c:pt idx="686">
                  <c:v>93</c:v>
                </c:pt>
                <c:pt idx="687">
                  <c:v>90</c:v>
                </c:pt>
                <c:pt idx="688">
                  <c:v>88</c:v>
                </c:pt>
                <c:pt idx="689">
                  <c:v>85</c:v>
                </c:pt>
                <c:pt idx="690">
                  <c:v>83</c:v>
                </c:pt>
                <c:pt idx="691">
                  <c:v>81</c:v>
                </c:pt>
                <c:pt idx="692">
                  <c:v>79</c:v>
                </c:pt>
                <c:pt idx="693">
                  <c:v>76</c:v>
                </c:pt>
                <c:pt idx="694">
                  <c:v>74</c:v>
                </c:pt>
                <c:pt idx="695">
                  <c:v>72</c:v>
                </c:pt>
                <c:pt idx="696">
                  <c:v>71</c:v>
                </c:pt>
                <c:pt idx="697">
                  <c:v>69</c:v>
                </c:pt>
                <c:pt idx="698">
                  <c:v>67</c:v>
                </c:pt>
                <c:pt idx="699">
                  <c:v>65</c:v>
                </c:pt>
                <c:pt idx="700">
                  <c:v>63</c:v>
                </c:pt>
                <c:pt idx="701">
                  <c:v>62</c:v>
                </c:pt>
                <c:pt idx="702">
                  <c:v>61</c:v>
                </c:pt>
                <c:pt idx="703">
                  <c:v>60</c:v>
                </c:pt>
                <c:pt idx="704">
                  <c:v>58</c:v>
                </c:pt>
                <c:pt idx="705">
                  <c:v>57</c:v>
                </c:pt>
                <c:pt idx="706">
                  <c:v>55</c:v>
                </c:pt>
                <c:pt idx="707">
                  <c:v>54</c:v>
                </c:pt>
                <c:pt idx="708">
                  <c:v>53</c:v>
                </c:pt>
                <c:pt idx="709">
                  <c:v>51</c:v>
                </c:pt>
                <c:pt idx="710">
                  <c:v>50</c:v>
                </c:pt>
                <c:pt idx="711">
                  <c:v>49</c:v>
                </c:pt>
                <c:pt idx="712">
                  <c:v>48</c:v>
                </c:pt>
                <c:pt idx="713">
                  <c:v>47</c:v>
                </c:pt>
                <c:pt idx="714">
                  <c:v>46</c:v>
                </c:pt>
                <c:pt idx="715">
                  <c:v>45</c:v>
                </c:pt>
                <c:pt idx="716">
                  <c:v>43</c:v>
                </c:pt>
                <c:pt idx="717">
                  <c:v>42</c:v>
                </c:pt>
                <c:pt idx="718">
                  <c:v>42</c:v>
                </c:pt>
                <c:pt idx="719">
                  <c:v>41</c:v>
                </c:pt>
                <c:pt idx="720">
                  <c:v>40</c:v>
                </c:pt>
              </c:numCache>
            </c:numRef>
          </c:yVal>
          <c:smooth val="1"/>
        </c:ser>
        <c:ser>
          <c:idx val="4"/>
          <c:order val="1"/>
          <c:tx>
            <c:v>0.2 Percent Annual Chance</c:v>
          </c:tx>
          <c:spPr>
            <a:ln>
              <a:solidFill>
                <a:schemeClr val="accent2"/>
              </a:solidFill>
            </a:ln>
          </c:spPr>
          <c:marker>
            <c:symbol val="none"/>
          </c:marker>
          <c:xVal>
            <c:numRef>
              <c:f>Hydrograph_JD2_1!$B$3:$B$740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Hydrograph_JD2_1!$G$3:$G$740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0.1</c:v>
                </c:pt>
                <c:pt idx="79">
                  <c:v>0.1</c:v>
                </c:pt>
                <c:pt idx="80">
                  <c:v>0.2</c:v>
                </c:pt>
                <c:pt idx="81">
                  <c:v>0.2</c:v>
                </c:pt>
                <c:pt idx="82">
                  <c:v>0.3</c:v>
                </c:pt>
                <c:pt idx="83">
                  <c:v>0.4</c:v>
                </c:pt>
                <c:pt idx="84">
                  <c:v>0.5</c:v>
                </c:pt>
                <c:pt idx="85">
                  <c:v>0.6</c:v>
                </c:pt>
                <c:pt idx="86">
                  <c:v>0.7</c:v>
                </c:pt>
                <c:pt idx="87">
                  <c:v>0.7</c:v>
                </c:pt>
                <c:pt idx="88">
                  <c:v>0.8</c:v>
                </c:pt>
                <c:pt idx="89">
                  <c:v>0.9</c:v>
                </c:pt>
                <c:pt idx="90">
                  <c:v>1</c:v>
                </c:pt>
                <c:pt idx="91">
                  <c:v>1.2</c:v>
                </c:pt>
                <c:pt idx="92">
                  <c:v>1.4</c:v>
                </c:pt>
                <c:pt idx="93">
                  <c:v>1.7</c:v>
                </c:pt>
                <c:pt idx="94">
                  <c:v>2</c:v>
                </c:pt>
                <c:pt idx="95">
                  <c:v>2.4</c:v>
                </c:pt>
                <c:pt idx="96">
                  <c:v>2.8</c:v>
                </c:pt>
                <c:pt idx="97">
                  <c:v>3.2</c:v>
                </c:pt>
                <c:pt idx="98">
                  <c:v>3.5</c:v>
                </c:pt>
                <c:pt idx="99">
                  <c:v>4</c:v>
                </c:pt>
                <c:pt idx="100">
                  <c:v>4.5</c:v>
                </c:pt>
                <c:pt idx="101">
                  <c:v>4.9000000000000004</c:v>
                </c:pt>
                <c:pt idx="102">
                  <c:v>5.6</c:v>
                </c:pt>
                <c:pt idx="103">
                  <c:v>6.3</c:v>
                </c:pt>
                <c:pt idx="104">
                  <c:v>6.7</c:v>
                </c:pt>
                <c:pt idx="105">
                  <c:v>7.4</c:v>
                </c:pt>
                <c:pt idx="106">
                  <c:v>8</c:v>
                </c:pt>
                <c:pt idx="107">
                  <c:v>8.9</c:v>
                </c:pt>
                <c:pt idx="108">
                  <c:v>10</c:v>
                </c:pt>
                <c:pt idx="109">
                  <c:v>11.2</c:v>
                </c:pt>
                <c:pt idx="110">
                  <c:v>13.1</c:v>
                </c:pt>
                <c:pt idx="111">
                  <c:v>16.2</c:v>
                </c:pt>
                <c:pt idx="112">
                  <c:v>20.6</c:v>
                </c:pt>
                <c:pt idx="113">
                  <c:v>27.4</c:v>
                </c:pt>
                <c:pt idx="114">
                  <c:v>36.5</c:v>
                </c:pt>
                <c:pt idx="115">
                  <c:v>49.5</c:v>
                </c:pt>
                <c:pt idx="116">
                  <c:v>70.2</c:v>
                </c:pt>
                <c:pt idx="117">
                  <c:v>102.9</c:v>
                </c:pt>
                <c:pt idx="118">
                  <c:v>154</c:v>
                </c:pt>
                <c:pt idx="119">
                  <c:v>257.39999999999998</c:v>
                </c:pt>
                <c:pt idx="120">
                  <c:v>394.8</c:v>
                </c:pt>
                <c:pt idx="121">
                  <c:v>663.3</c:v>
                </c:pt>
                <c:pt idx="122" formatCode="#,##0.00">
                  <c:v>1087.7</c:v>
                </c:pt>
                <c:pt idx="123" formatCode="#,##0.00">
                  <c:v>1241.7</c:v>
                </c:pt>
                <c:pt idx="124" formatCode="#,##0.00">
                  <c:v>1367.7</c:v>
                </c:pt>
                <c:pt idx="125" formatCode="#,##0.00">
                  <c:v>1503.8</c:v>
                </c:pt>
                <c:pt idx="126" formatCode="#,##0.00">
                  <c:v>1608.2</c:v>
                </c:pt>
                <c:pt idx="127" formatCode="#,##0.00">
                  <c:v>1678.6</c:v>
                </c:pt>
                <c:pt idx="128" formatCode="#,##0.00">
                  <c:v>1741.4</c:v>
                </c:pt>
                <c:pt idx="129" formatCode="#,##0.00">
                  <c:v>1796.4</c:v>
                </c:pt>
                <c:pt idx="130" formatCode="#,##0.00">
                  <c:v>1845.9</c:v>
                </c:pt>
                <c:pt idx="131" formatCode="#,##0.00">
                  <c:v>1885.1</c:v>
                </c:pt>
                <c:pt idx="132" formatCode="#,##0.00">
                  <c:v>1911.4</c:v>
                </c:pt>
                <c:pt idx="133" formatCode="#,##0.00">
                  <c:v>1928.7</c:v>
                </c:pt>
                <c:pt idx="134" formatCode="#,##0.00">
                  <c:v>1940.6</c:v>
                </c:pt>
                <c:pt idx="135" formatCode="#,##0.00">
                  <c:v>1942.4</c:v>
                </c:pt>
                <c:pt idx="136" formatCode="#,##0.00">
                  <c:v>1935.2</c:v>
                </c:pt>
                <c:pt idx="137" formatCode="#,##0.00">
                  <c:v>1919.9</c:v>
                </c:pt>
                <c:pt idx="138" formatCode="#,##0.00">
                  <c:v>1895.1</c:v>
                </c:pt>
                <c:pt idx="139" formatCode="#,##0.00">
                  <c:v>1865.6</c:v>
                </c:pt>
                <c:pt idx="140" formatCode="#,##0.00">
                  <c:v>1835.6</c:v>
                </c:pt>
                <c:pt idx="141" formatCode="#,##0.00">
                  <c:v>1806.9</c:v>
                </c:pt>
                <c:pt idx="142" formatCode="#,##0.00">
                  <c:v>1780.1</c:v>
                </c:pt>
                <c:pt idx="143" formatCode="#,##0.00">
                  <c:v>1757.3</c:v>
                </c:pt>
                <c:pt idx="144" formatCode="#,##0.00">
                  <c:v>1737.1</c:v>
                </c:pt>
                <c:pt idx="145" formatCode="#,##0.00">
                  <c:v>1719.5</c:v>
                </c:pt>
                <c:pt idx="146" formatCode="#,##0.00">
                  <c:v>1704.5</c:v>
                </c:pt>
                <c:pt idx="147" formatCode="#,##0.00">
                  <c:v>1692.5</c:v>
                </c:pt>
                <c:pt idx="148" formatCode="#,##0.00">
                  <c:v>1684.3</c:v>
                </c:pt>
                <c:pt idx="149" formatCode="#,##0.00">
                  <c:v>1681.5</c:v>
                </c:pt>
                <c:pt idx="150" formatCode="#,##0.00">
                  <c:v>1684.6</c:v>
                </c:pt>
                <c:pt idx="151" formatCode="#,##0.00">
                  <c:v>1692.6</c:v>
                </c:pt>
                <c:pt idx="152" formatCode="#,##0.00">
                  <c:v>1705.8</c:v>
                </c:pt>
                <c:pt idx="153" formatCode="#,##0.00">
                  <c:v>1724.8</c:v>
                </c:pt>
                <c:pt idx="154" formatCode="#,##0.00">
                  <c:v>1750.8</c:v>
                </c:pt>
                <c:pt idx="155" formatCode="#,##0.00">
                  <c:v>1783.1</c:v>
                </c:pt>
                <c:pt idx="156" formatCode="#,##0.00">
                  <c:v>1824.1</c:v>
                </c:pt>
                <c:pt idx="157" formatCode="#,##0.00">
                  <c:v>1878.7</c:v>
                </c:pt>
                <c:pt idx="158" formatCode="#,##0.00">
                  <c:v>1943.4</c:v>
                </c:pt>
                <c:pt idx="159" formatCode="#,##0.00">
                  <c:v>2020</c:v>
                </c:pt>
                <c:pt idx="160" formatCode="#,##0.00">
                  <c:v>2110.9</c:v>
                </c:pt>
                <c:pt idx="161" formatCode="#,##0.00">
                  <c:v>2211</c:v>
                </c:pt>
                <c:pt idx="162" formatCode="#,##0.00">
                  <c:v>2319.6999999999998</c:v>
                </c:pt>
                <c:pt idx="163" formatCode="#,##0.00">
                  <c:v>2435.9</c:v>
                </c:pt>
                <c:pt idx="164" formatCode="#,##0.00">
                  <c:v>2554.1</c:v>
                </c:pt>
                <c:pt idx="165" formatCode="#,##0.00">
                  <c:v>2670.7</c:v>
                </c:pt>
                <c:pt idx="166" formatCode="#,##0.00">
                  <c:v>2784.3</c:v>
                </c:pt>
                <c:pt idx="167" formatCode="#,##0.00">
                  <c:v>2887.7</c:v>
                </c:pt>
                <c:pt idx="168" formatCode="#,##0.00">
                  <c:v>2984.3</c:v>
                </c:pt>
                <c:pt idx="169" formatCode="#,##0.00">
                  <c:v>3076.1</c:v>
                </c:pt>
                <c:pt idx="170" formatCode="#,##0.00">
                  <c:v>3158.4</c:v>
                </c:pt>
                <c:pt idx="171" formatCode="#,##0.00">
                  <c:v>3232.5</c:v>
                </c:pt>
                <c:pt idx="172" formatCode="#,##0.00">
                  <c:v>3296.3</c:v>
                </c:pt>
                <c:pt idx="173" formatCode="#,##0.00">
                  <c:v>3351.1</c:v>
                </c:pt>
                <c:pt idx="174" formatCode="#,##0.00">
                  <c:v>3396.6</c:v>
                </c:pt>
                <c:pt idx="175" formatCode="#,##0.00">
                  <c:v>3434.1</c:v>
                </c:pt>
                <c:pt idx="176" formatCode="#,##0.00">
                  <c:v>3464.1</c:v>
                </c:pt>
                <c:pt idx="177" formatCode="#,##0.00">
                  <c:v>3487.4</c:v>
                </c:pt>
                <c:pt idx="178" formatCode="#,##0.00">
                  <c:v>3504.8</c:v>
                </c:pt>
                <c:pt idx="179" formatCode="#,##0.00">
                  <c:v>3517.5</c:v>
                </c:pt>
                <c:pt idx="180" formatCode="#,##0.00">
                  <c:v>3526.2</c:v>
                </c:pt>
                <c:pt idx="181" formatCode="#,##0.00">
                  <c:v>3531.5</c:v>
                </c:pt>
                <c:pt idx="182" formatCode="#,##0.00">
                  <c:v>3533.8</c:v>
                </c:pt>
                <c:pt idx="183" formatCode="#,##0.00">
                  <c:v>3533.7</c:v>
                </c:pt>
                <c:pt idx="184" formatCode="#,##0.00">
                  <c:v>3531.9</c:v>
                </c:pt>
                <c:pt idx="185" formatCode="#,##0.00">
                  <c:v>3528.7</c:v>
                </c:pt>
                <c:pt idx="186" formatCode="#,##0.00">
                  <c:v>3524.4</c:v>
                </c:pt>
                <c:pt idx="187" formatCode="#,##0.00">
                  <c:v>3519.1</c:v>
                </c:pt>
                <c:pt idx="188" formatCode="#,##0.00">
                  <c:v>3513.5</c:v>
                </c:pt>
                <c:pt idx="189" formatCode="#,##0.00">
                  <c:v>3507.4</c:v>
                </c:pt>
                <c:pt idx="190" formatCode="#,##0.00">
                  <c:v>3501.5</c:v>
                </c:pt>
                <c:pt idx="191" formatCode="#,##0.00">
                  <c:v>3496.1</c:v>
                </c:pt>
                <c:pt idx="192" formatCode="#,##0.00">
                  <c:v>3490.2</c:v>
                </c:pt>
                <c:pt idx="193" formatCode="#,##0.00">
                  <c:v>3483.9</c:v>
                </c:pt>
                <c:pt idx="194" formatCode="#,##0.00">
                  <c:v>3477</c:v>
                </c:pt>
                <c:pt idx="195" formatCode="#,##0.00">
                  <c:v>3470.1</c:v>
                </c:pt>
                <c:pt idx="196" formatCode="#,##0.00">
                  <c:v>3463.4</c:v>
                </c:pt>
                <c:pt idx="197" formatCode="#,##0.00">
                  <c:v>3456.6</c:v>
                </c:pt>
                <c:pt idx="198" formatCode="#,##0.00">
                  <c:v>3449.8</c:v>
                </c:pt>
                <c:pt idx="199" formatCode="#,##0.00">
                  <c:v>3443.1</c:v>
                </c:pt>
                <c:pt idx="200" formatCode="#,##0.00">
                  <c:v>3436.3</c:v>
                </c:pt>
                <c:pt idx="201" formatCode="#,##0.00">
                  <c:v>3429</c:v>
                </c:pt>
                <c:pt idx="202" formatCode="#,##0.00">
                  <c:v>3421.6</c:v>
                </c:pt>
                <c:pt idx="203" formatCode="#,##0.00">
                  <c:v>3414.3</c:v>
                </c:pt>
                <c:pt idx="204" formatCode="#,##0.00">
                  <c:v>3406.9</c:v>
                </c:pt>
                <c:pt idx="205" formatCode="#,##0.00">
                  <c:v>3399.8</c:v>
                </c:pt>
                <c:pt idx="206" formatCode="#,##0.00">
                  <c:v>3393.7</c:v>
                </c:pt>
                <c:pt idx="207" formatCode="#,##0.00">
                  <c:v>3388.2</c:v>
                </c:pt>
                <c:pt idx="208" formatCode="#,##0.00">
                  <c:v>3383.6</c:v>
                </c:pt>
                <c:pt idx="209" formatCode="#,##0.00">
                  <c:v>3380.5</c:v>
                </c:pt>
                <c:pt idx="210" formatCode="#,##0.00">
                  <c:v>3379</c:v>
                </c:pt>
                <c:pt idx="211" formatCode="#,##0.00">
                  <c:v>3379.3</c:v>
                </c:pt>
                <c:pt idx="212" formatCode="#,##0.00">
                  <c:v>3381.2</c:v>
                </c:pt>
                <c:pt idx="213" formatCode="#,##0.00">
                  <c:v>3384.1</c:v>
                </c:pt>
                <c:pt idx="214" formatCode="#,##0.00">
                  <c:v>3388.1</c:v>
                </c:pt>
                <c:pt idx="215" formatCode="#,##0.00">
                  <c:v>3393.6</c:v>
                </c:pt>
                <c:pt idx="216" formatCode="#,##0.00">
                  <c:v>3400.8</c:v>
                </c:pt>
                <c:pt idx="217" formatCode="#,##0.00">
                  <c:v>3409.8</c:v>
                </c:pt>
                <c:pt idx="218" formatCode="#,##0.00">
                  <c:v>3420.4</c:v>
                </c:pt>
                <c:pt idx="219" formatCode="#,##0.00">
                  <c:v>3432.7</c:v>
                </c:pt>
                <c:pt idx="220" formatCode="#,##0.00">
                  <c:v>3446.5</c:v>
                </c:pt>
                <c:pt idx="221" formatCode="#,##0.00">
                  <c:v>3461.4</c:v>
                </c:pt>
                <c:pt idx="222" formatCode="#,##0.00">
                  <c:v>3477.7</c:v>
                </c:pt>
                <c:pt idx="223" formatCode="#,##0.00">
                  <c:v>3495.1</c:v>
                </c:pt>
                <c:pt idx="224" formatCode="#,##0.00">
                  <c:v>3513.7</c:v>
                </c:pt>
                <c:pt idx="225" formatCode="#,##0.00">
                  <c:v>3533.1</c:v>
                </c:pt>
                <c:pt idx="226" formatCode="#,##0.00">
                  <c:v>3553.7</c:v>
                </c:pt>
                <c:pt idx="227" formatCode="#,##0.00">
                  <c:v>3575.5</c:v>
                </c:pt>
                <c:pt idx="228" formatCode="#,##0.00">
                  <c:v>3598.5</c:v>
                </c:pt>
                <c:pt idx="229" formatCode="#,##0.00">
                  <c:v>3622.5</c:v>
                </c:pt>
                <c:pt idx="230" formatCode="#,##0.00">
                  <c:v>3648.2</c:v>
                </c:pt>
                <c:pt idx="231" formatCode="#,##0.00">
                  <c:v>3675.5</c:v>
                </c:pt>
                <c:pt idx="232" formatCode="#,##0.00">
                  <c:v>3704</c:v>
                </c:pt>
                <c:pt idx="233" formatCode="#,##0.00">
                  <c:v>3733.3</c:v>
                </c:pt>
                <c:pt idx="234" formatCode="#,##0.00">
                  <c:v>3762.9</c:v>
                </c:pt>
                <c:pt idx="235" formatCode="#,##0.00">
                  <c:v>3792.7</c:v>
                </c:pt>
                <c:pt idx="236" formatCode="#,##0.00">
                  <c:v>3822.5</c:v>
                </c:pt>
                <c:pt idx="237" formatCode="#,##0.00">
                  <c:v>3851.8</c:v>
                </c:pt>
                <c:pt idx="238" formatCode="#,##0.00">
                  <c:v>3880.5</c:v>
                </c:pt>
                <c:pt idx="239" formatCode="#,##0.00">
                  <c:v>3908.4</c:v>
                </c:pt>
                <c:pt idx="240" formatCode="#,##0.00">
                  <c:v>3935.3</c:v>
                </c:pt>
                <c:pt idx="241" formatCode="#,##0.00">
                  <c:v>3959.4</c:v>
                </c:pt>
                <c:pt idx="242" formatCode="#,##0.00">
                  <c:v>3981</c:v>
                </c:pt>
                <c:pt idx="243" formatCode="#,##0.00">
                  <c:v>3999.7</c:v>
                </c:pt>
                <c:pt idx="244" formatCode="#,##0.00">
                  <c:v>4016.2</c:v>
                </c:pt>
                <c:pt idx="245" formatCode="#,##0.00">
                  <c:v>4029.9</c:v>
                </c:pt>
                <c:pt idx="246" formatCode="#,##0.00">
                  <c:v>4040.4</c:v>
                </c:pt>
                <c:pt idx="247" formatCode="#,##0.00">
                  <c:v>4048.1</c:v>
                </c:pt>
                <c:pt idx="248" formatCode="#,##0.00">
                  <c:v>4053.5</c:v>
                </c:pt>
                <c:pt idx="249" formatCode="#,##0.00">
                  <c:v>4056.4</c:v>
                </c:pt>
                <c:pt idx="250" formatCode="#,##0.00">
                  <c:v>4055.7</c:v>
                </c:pt>
                <c:pt idx="251" formatCode="#,##0.00">
                  <c:v>4052</c:v>
                </c:pt>
                <c:pt idx="252" formatCode="#,##0.00">
                  <c:v>4045.9</c:v>
                </c:pt>
                <c:pt idx="253" formatCode="#,##0.00">
                  <c:v>4037.3</c:v>
                </c:pt>
                <c:pt idx="254" formatCode="#,##0.00">
                  <c:v>4026.7</c:v>
                </c:pt>
                <c:pt idx="255" formatCode="#,##0.00">
                  <c:v>4014.8</c:v>
                </c:pt>
                <c:pt idx="256" formatCode="#,##0.00">
                  <c:v>4000.2</c:v>
                </c:pt>
                <c:pt idx="257" formatCode="#,##0.00">
                  <c:v>3982.4</c:v>
                </c:pt>
                <c:pt idx="258" formatCode="#,##0.00">
                  <c:v>3961.5</c:v>
                </c:pt>
                <c:pt idx="259" formatCode="#,##0.00">
                  <c:v>3938.1</c:v>
                </c:pt>
                <c:pt idx="260" formatCode="#,##0.00">
                  <c:v>3912.6</c:v>
                </c:pt>
                <c:pt idx="261" formatCode="#,##0.00">
                  <c:v>3885.2</c:v>
                </c:pt>
                <c:pt idx="262" formatCode="#,##0.00">
                  <c:v>3856.1</c:v>
                </c:pt>
                <c:pt idx="263" formatCode="#,##0.00">
                  <c:v>3825.7</c:v>
                </c:pt>
                <c:pt idx="264" formatCode="#,##0.00">
                  <c:v>3794.1</c:v>
                </c:pt>
                <c:pt idx="265" formatCode="#,##0.00">
                  <c:v>3761.4</c:v>
                </c:pt>
                <c:pt idx="266" formatCode="#,##0.00">
                  <c:v>3727.6</c:v>
                </c:pt>
                <c:pt idx="267" formatCode="#,##0.00">
                  <c:v>3693.1</c:v>
                </c:pt>
                <c:pt idx="268" formatCode="#,##0.00">
                  <c:v>3658.4</c:v>
                </c:pt>
                <c:pt idx="269" formatCode="#,##0.00">
                  <c:v>3622.5</c:v>
                </c:pt>
                <c:pt idx="270" formatCode="#,##0.00">
                  <c:v>3586.5</c:v>
                </c:pt>
                <c:pt idx="271" formatCode="#,##0.00">
                  <c:v>3550.2</c:v>
                </c:pt>
                <c:pt idx="272" formatCode="#,##0.00">
                  <c:v>3513.5</c:v>
                </c:pt>
                <c:pt idx="273" formatCode="#,##0.00">
                  <c:v>3476.5</c:v>
                </c:pt>
                <c:pt idx="274" formatCode="#,##0.00">
                  <c:v>3439.2</c:v>
                </c:pt>
                <c:pt idx="275" formatCode="#,##0.00">
                  <c:v>3401.5</c:v>
                </c:pt>
                <c:pt idx="276" formatCode="#,##0.00">
                  <c:v>3363.1</c:v>
                </c:pt>
                <c:pt idx="277" formatCode="#,##0.00">
                  <c:v>3324.3</c:v>
                </c:pt>
                <c:pt idx="278" formatCode="#,##0.00">
                  <c:v>3285.3</c:v>
                </c:pt>
                <c:pt idx="279" formatCode="#,##0.00">
                  <c:v>3246.4</c:v>
                </c:pt>
                <c:pt idx="280" formatCode="#,##0.00">
                  <c:v>3207.2</c:v>
                </c:pt>
                <c:pt idx="281" formatCode="#,##0.00">
                  <c:v>3169</c:v>
                </c:pt>
                <c:pt idx="282" formatCode="#,##0.00">
                  <c:v>3130.8</c:v>
                </c:pt>
                <c:pt idx="283" formatCode="#,##0.00">
                  <c:v>3092.4</c:v>
                </c:pt>
                <c:pt idx="284" formatCode="#,##0.00">
                  <c:v>3053.7</c:v>
                </c:pt>
                <c:pt idx="285" formatCode="#,##0.00">
                  <c:v>3015.3</c:v>
                </c:pt>
                <c:pt idx="286" formatCode="#,##0.00">
                  <c:v>2977.2</c:v>
                </c:pt>
                <c:pt idx="287" formatCode="#,##0.00">
                  <c:v>2939.3</c:v>
                </c:pt>
                <c:pt idx="288" formatCode="#,##0.00">
                  <c:v>2901.1</c:v>
                </c:pt>
                <c:pt idx="289" formatCode="#,##0.00">
                  <c:v>2862.9</c:v>
                </c:pt>
                <c:pt idx="290" formatCode="#,##0.00">
                  <c:v>2825.4</c:v>
                </c:pt>
                <c:pt idx="291" formatCode="#,##0.00">
                  <c:v>2788.2</c:v>
                </c:pt>
                <c:pt idx="292" formatCode="#,##0.00">
                  <c:v>2750.7</c:v>
                </c:pt>
                <c:pt idx="293" formatCode="#,##0.00">
                  <c:v>2713.7</c:v>
                </c:pt>
                <c:pt idx="294" formatCode="#,##0.00">
                  <c:v>2677.6</c:v>
                </c:pt>
                <c:pt idx="295" formatCode="#,##0.00">
                  <c:v>2641.8</c:v>
                </c:pt>
                <c:pt idx="296" formatCode="#,##0.00">
                  <c:v>2606.6999999999998</c:v>
                </c:pt>
                <c:pt idx="297" formatCode="#,##0.00">
                  <c:v>2571.4</c:v>
                </c:pt>
                <c:pt idx="298" formatCode="#,##0.00">
                  <c:v>2537</c:v>
                </c:pt>
                <c:pt idx="299" formatCode="#,##0.00">
                  <c:v>2503.3000000000002</c:v>
                </c:pt>
                <c:pt idx="300" formatCode="#,##0.00">
                  <c:v>2470.1</c:v>
                </c:pt>
                <c:pt idx="301" formatCode="#,##0.00">
                  <c:v>2438.1999999999998</c:v>
                </c:pt>
                <c:pt idx="302" formatCode="#,##0.00">
                  <c:v>2406.5</c:v>
                </c:pt>
                <c:pt idx="303" formatCode="#,##0.00">
                  <c:v>2373.9</c:v>
                </c:pt>
                <c:pt idx="304" formatCode="#,##0.00">
                  <c:v>2342.6999999999998</c:v>
                </c:pt>
                <c:pt idx="305" formatCode="#,##0.00">
                  <c:v>2310.8000000000002</c:v>
                </c:pt>
                <c:pt idx="306" formatCode="#,##0.00">
                  <c:v>2279.9</c:v>
                </c:pt>
                <c:pt idx="307" formatCode="#,##0.00">
                  <c:v>2248.9</c:v>
                </c:pt>
                <c:pt idx="308" formatCode="#,##0.00">
                  <c:v>2218.8000000000002</c:v>
                </c:pt>
                <c:pt idx="309" formatCode="#,##0.00">
                  <c:v>2190.1</c:v>
                </c:pt>
                <c:pt idx="310" formatCode="#,##0.00">
                  <c:v>2162.9</c:v>
                </c:pt>
                <c:pt idx="311" formatCode="#,##0.00">
                  <c:v>2136.6999999999998</c:v>
                </c:pt>
                <c:pt idx="312" formatCode="#,##0.00">
                  <c:v>2111.3000000000002</c:v>
                </c:pt>
                <c:pt idx="313" formatCode="#,##0.00">
                  <c:v>2086.6</c:v>
                </c:pt>
                <c:pt idx="314" formatCode="#,##0.00">
                  <c:v>2062.4</c:v>
                </c:pt>
                <c:pt idx="315" formatCode="#,##0.00">
                  <c:v>2038.9</c:v>
                </c:pt>
                <c:pt idx="316" formatCode="#,##0.00">
                  <c:v>2016.6</c:v>
                </c:pt>
                <c:pt idx="317" formatCode="#,##0.00">
                  <c:v>1995.4</c:v>
                </c:pt>
                <c:pt idx="318" formatCode="#,##0.00">
                  <c:v>1975.4</c:v>
                </c:pt>
                <c:pt idx="319" formatCode="#,##0.00">
                  <c:v>1956.8</c:v>
                </c:pt>
                <c:pt idx="320" formatCode="#,##0.00">
                  <c:v>1940.1</c:v>
                </c:pt>
                <c:pt idx="321" formatCode="#,##0.00">
                  <c:v>1924.5</c:v>
                </c:pt>
                <c:pt idx="322" formatCode="#,##0.00">
                  <c:v>1910.2</c:v>
                </c:pt>
                <c:pt idx="323" formatCode="#,##0.00">
                  <c:v>1897.5</c:v>
                </c:pt>
                <c:pt idx="324" formatCode="#,##0.00">
                  <c:v>1888.2</c:v>
                </c:pt>
                <c:pt idx="325" formatCode="#,##0.00">
                  <c:v>1878.8</c:v>
                </c:pt>
                <c:pt idx="326" formatCode="#,##0.00">
                  <c:v>1871.5</c:v>
                </c:pt>
                <c:pt idx="327" formatCode="#,##0.00">
                  <c:v>1866.7</c:v>
                </c:pt>
                <c:pt idx="328" formatCode="#,##0.00">
                  <c:v>1864.7</c:v>
                </c:pt>
                <c:pt idx="329" formatCode="#,##0.00">
                  <c:v>1866.1</c:v>
                </c:pt>
                <c:pt idx="330" formatCode="#,##0.00">
                  <c:v>1869.6</c:v>
                </c:pt>
                <c:pt idx="331" formatCode="#,##0.00">
                  <c:v>1875.3</c:v>
                </c:pt>
                <c:pt idx="332" formatCode="#,##0.00">
                  <c:v>1882.5</c:v>
                </c:pt>
                <c:pt idx="333" formatCode="#,##0.00">
                  <c:v>1895</c:v>
                </c:pt>
                <c:pt idx="334" formatCode="#,##0.00">
                  <c:v>1910.5</c:v>
                </c:pt>
                <c:pt idx="335" formatCode="#,##0.00">
                  <c:v>1929.4</c:v>
                </c:pt>
                <c:pt idx="336" formatCode="#,##0.00">
                  <c:v>1953.1</c:v>
                </c:pt>
                <c:pt idx="337" formatCode="#,##0.00">
                  <c:v>1981.6</c:v>
                </c:pt>
                <c:pt idx="338" formatCode="#,##0.00">
                  <c:v>2015.6</c:v>
                </c:pt>
                <c:pt idx="339" formatCode="#,##0.00">
                  <c:v>2054.4</c:v>
                </c:pt>
                <c:pt idx="340" formatCode="#,##0.00">
                  <c:v>2101.1</c:v>
                </c:pt>
                <c:pt idx="341" formatCode="#,##0.00">
                  <c:v>2155.3000000000002</c:v>
                </c:pt>
                <c:pt idx="342" formatCode="#,##0.00">
                  <c:v>2216.5</c:v>
                </c:pt>
                <c:pt idx="343" formatCode="#,##0.00">
                  <c:v>2284.6</c:v>
                </c:pt>
                <c:pt idx="344" formatCode="#,##0.00">
                  <c:v>2358.8000000000002</c:v>
                </c:pt>
                <c:pt idx="345" formatCode="#,##0.00">
                  <c:v>2439.5</c:v>
                </c:pt>
                <c:pt idx="346" formatCode="#,##0.00">
                  <c:v>2521.5</c:v>
                </c:pt>
                <c:pt idx="347" formatCode="#,##0.00">
                  <c:v>2608.1</c:v>
                </c:pt>
                <c:pt idx="348" formatCode="#,##0.00">
                  <c:v>2704.3</c:v>
                </c:pt>
                <c:pt idx="349" formatCode="#,##0.00">
                  <c:v>2807.3</c:v>
                </c:pt>
                <c:pt idx="350" formatCode="#,##0.00">
                  <c:v>2916.5</c:v>
                </c:pt>
                <c:pt idx="351" formatCode="#,##0.00">
                  <c:v>3032.3</c:v>
                </c:pt>
                <c:pt idx="352" formatCode="#,##0.00">
                  <c:v>3152.6</c:v>
                </c:pt>
                <c:pt idx="353" formatCode="#,##0.00">
                  <c:v>3278.8</c:v>
                </c:pt>
                <c:pt idx="354" formatCode="#,##0.00">
                  <c:v>3411.1</c:v>
                </c:pt>
                <c:pt idx="355" formatCode="#,##0.00">
                  <c:v>3549.1</c:v>
                </c:pt>
                <c:pt idx="356" formatCode="#,##0.00">
                  <c:v>3691.8</c:v>
                </c:pt>
                <c:pt idx="357" formatCode="#,##0.00">
                  <c:v>3839.2</c:v>
                </c:pt>
                <c:pt idx="358" formatCode="#,##0.00">
                  <c:v>3991.9</c:v>
                </c:pt>
                <c:pt idx="359" formatCode="#,##0.00">
                  <c:v>4147.8999999999996</c:v>
                </c:pt>
                <c:pt idx="360" formatCode="#,##0.00">
                  <c:v>4305.5</c:v>
                </c:pt>
                <c:pt idx="361" formatCode="#,##0.00">
                  <c:v>4464.1000000000004</c:v>
                </c:pt>
                <c:pt idx="362" formatCode="#,##0.00">
                  <c:v>4621.8999999999996</c:v>
                </c:pt>
                <c:pt idx="363" formatCode="#,##0.00">
                  <c:v>4779.8</c:v>
                </c:pt>
                <c:pt idx="364" formatCode="#,##0.00">
                  <c:v>4938.3999999999996</c:v>
                </c:pt>
                <c:pt idx="365" formatCode="#,##0.00">
                  <c:v>5098.3999999999996</c:v>
                </c:pt>
                <c:pt idx="366" formatCode="#,##0.00">
                  <c:v>5258.1</c:v>
                </c:pt>
                <c:pt idx="367" formatCode="#,##0.00">
                  <c:v>5415.3</c:v>
                </c:pt>
                <c:pt idx="368" formatCode="#,##0.00">
                  <c:v>5570.2</c:v>
                </c:pt>
                <c:pt idx="369" formatCode="#,##0.00">
                  <c:v>5724.9</c:v>
                </c:pt>
                <c:pt idx="370" formatCode="#,##0.00">
                  <c:v>5880.4</c:v>
                </c:pt>
                <c:pt idx="371" formatCode="#,##0.00">
                  <c:v>6032.1</c:v>
                </c:pt>
                <c:pt idx="372" formatCode="#,##0.00">
                  <c:v>6176.6</c:v>
                </c:pt>
                <c:pt idx="373" formatCode="#,##0.00">
                  <c:v>6313.1</c:v>
                </c:pt>
                <c:pt idx="374" formatCode="#,##0.00">
                  <c:v>6443.5</c:v>
                </c:pt>
                <c:pt idx="375" formatCode="#,##0.00">
                  <c:v>6568.3</c:v>
                </c:pt>
                <c:pt idx="376" formatCode="#,##0.00">
                  <c:v>6688.1</c:v>
                </c:pt>
                <c:pt idx="377" formatCode="#,##0.00">
                  <c:v>6803.6</c:v>
                </c:pt>
                <c:pt idx="378" formatCode="#,##0.00">
                  <c:v>6914.4</c:v>
                </c:pt>
                <c:pt idx="379" formatCode="#,##0.00">
                  <c:v>7022</c:v>
                </c:pt>
                <c:pt idx="380" formatCode="#,##0.00">
                  <c:v>7125.6</c:v>
                </c:pt>
                <c:pt idx="381" formatCode="#,##0.00">
                  <c:v>7225.4</c:v>
                </c:pt>
                <c:pt idx="382" formatCode="#,##0.00">
                  <c:v>7320.2</c:v>
                </c:pt>
                <c:pt idx="383" formatCode="#,##0.00">
                  <c:v>7410.7</c:v>
                </c:pt>
                <c:pt idx="384" formatCode="#,##0.00">
                  <c:v>7496.2</c:v>
                </c:pt>
                <c:pt idx="385" formatCode="#,##0.00">
                  <c:v>7577.2</c:v>
                </c:pt>
                <c:pt idx="386" formatCode="#,##0.00">
                  <c:v>7653.9</c:v>
                </c:pt>
                <c:pt idx="387" formatCode="#,##0.00">
                  <c:v>7726.3</c:v>
                </c:pt>
                <c:pt idx="388" formatCode="#,##0.00">
                  <c:v>7794.5</c:v>
                </c:pt>
                <c:pt idx="389" formatCode="#,##0.00">
                  <c:v>7858.3</c:v>
                </c:pt>
                <c:pt idx="390" formatCode="#,##0.00">
                  <c:v>7917.9</c:v>
                </c:pt>
                <c:pt idx="391" formatCode="#,##0.00">
                  <c:v>7973.5</c:v>
                </c:pt>
                <c:pt idx="392" formatCode="#,##0.00">
                  <c:v>8025</c:v>
                </c:pt>
                <c:pt idx="393" formatCode="#,##0.00">
                  <c:v>8072.6</c:v>
                </c:pt>
                <c:pt idx="394" formatCode="#,##0.00">
                  <c:v>8116.4</c:v>
                </c:pt>
                <c:pt idx="395" formatCode="#,##0.00">
                  <c:v>8156.3</c:v>
                </c:pt>
                <c:pt idx="396" formatCode="#,##0.00">
                  <c:v>8192.2999999999993</c:v>
                </c:pt>
                <c:pt idx="397" formatCode="#,##0.00">
                  <c:v>8224.6</c:v>
                </c:pt>
                <c:pt idx="398" formatCode="#,##0.00">
                  <c:v>8253.2000000000007</c:v>
                </c:pt>
                <c:pt idx="399" formatCode="#,##0.00">
                  <c:v>8278.1</c:v>
                </c:pt>
                <c:pt idx="400" formatCode="#,##0.00">
                  <c:v>8298.6</c:v>
                </c:pt>
                <c:pt idx="401" formatCode="#,##0.00">
                  <c:v>8316.5</c:v>
                </c:pt>
                <c:pt idx="402" formatCode="#,##0.00">
                  <c:v>8330.6</c:v>
                </c:pt>
                <c:pt idx="403" formatCode="#,##0.00">
                  <c:v>8341.4</c:v>
                </c:pt>
                <c:pt idx="404" formatCode="#,##0.00">
                  <c:v>8348.6</c:v>
                </c:pt>
                <c:pt idx="405" formatCode="#,##0.00">
                  <c:v>8352.7000000000007</c:v>
                </c:pt>
                <c:pt idx="406" formatCode="#,##0.00">
                  <c:v>8353.7000000000007</c:v>
                </c:pt>
                <c:pt idx="407" formatCode="#,##0.00">
                  <c:v>8351.6</c:v>
                </c:pt>
                <c:pt idx="408" formatCode="#,##0.00">
                  <c:v>8346.5</c:v>
                </c:pt>
                <c:pt idx="409" formatCode="#,##0.00">
                  <c:v>8338.5</c:v>
                </c:pt>
                <c:pt idx="410" formatCode="#,##0.00">
                  <c:v>8327.7000000000007</c:v>
                </c:pt>
                <c:pt idx="411" formatCode="#,##0.00">
                  <c:v>8314.1</c:v>
                </c:pt>
                <c:pt idx="412" formatCode="#,##0.00">
                  <c:v>8297.7999999999993</c:v>
                </c:pt>
                <c:pt idx="413" formatCode="#,##0.00">
                  <c:v>8278.9</c:v>
                </c:pt>
                <c:pt idx="414" formatCode="#,##0.00">
                  <c:v>8257.5</c:v>
                </c:pt>
                <c:pt idx="415" formatCode="#,##0.00">
                  <c:v>8233.6</c:v>
                </c:pt>
                <c:pt idx="416" formatCode="#,##0.00">
                  <c:v>8207.2999999999993</c:v>
                </c:pt>
                <c:pt idx="417" formatCode="#,##0.00">
                  <c:v>8178.8</c:v>
                </c:pt>
                <c:pt idx="418" formatCode="#,##0.00">
                  <c:v>8148</c:v>
                </c:pt>
                <c:pt idx="419" formatCode="#,##0.00">
                  <c:v>8115.1</c:v>
                </c:pt>
                <c:pt idx="420" formatCode="#,##0.00">
                  <c:v>8080</c:v>
                </c:pt>
                <c:pt idx="421" formatCode="#,##0.00">
                  <c:v>8042.9</c:v>
                </c:pt>
                <c:pt idx="422" formatCode="#,##0.00">
                  <c:v>8003.9</c:v>
                </c:pt>
                <c:pt idx="423" formatCode="#,##0.00">
                  <c:v>7963</c:v>
                </c:pt>
                <c:pt idx="424" formatCode="#,##0.00">
                  <c:v>7920.4</c:v>
                </c:pt>
                <c:pt idx="425" formatCode="#,##0.00">
                  <c:v>7876.2</c:v>
                </c:pt>
                <c:pt idx="426" formatCode="#,##0.00">
                  <c:v>7830.4</c:v>
                </c:pt>
                <c:pt idx="427" formatCode="#,##0.00">
                  <c:v>7783.3</c:v>
                </c:pt>
                <c:pt idx="428" formatCode="#,##0.00">
                  <c:v>7734.8</c:v>
                </c:pt>
                <c:pt idx="429" formatCode="#,##0.00">
                  <c:v>7685.5</c:v>
                </c:pt>
                <c:pt idx="430" formatCode="#,##0.00">
                  <c:v>7635.2</c:v>
                </c:pt>
                <c:pt idx="431" formatCode="#,##0.00">
                  <c:v>7583.5</c:v>
                </c:pt>
                <c:pt idx="432" formatCode="#,##0.00">
                  <c:v>7530.9</c:v>
                </c:pt>
                <c:pt idx="433" formatCode="#,##0.00">
                  <c:v>7477.6</c:v>
                </c:pt>
                <c:pt idx="434" formatCode="#,##0.00">
                  <c:v>7424.5</c:v>
                </c:pt>
                <c:pt idx="435" formatCode="#,##0.00">
                  <c:v>7370.8</c:v>
                </c:pt>
                <c:pt idx="436" formatCode="#,##0.00">
                  <c:v>7316.3</c:v>
                </c:pt>
                <c:pt idx="437" formatCode="#,##0.00">
                  <c:v>7258.7</c:v>
                </c:pt>
                <c:pt idx="438" formatCode="#,##0.00">
                  <c:v>7199.5</c:v>
                </c:pt>
                <c:pt idx="439" formatCode="#,##0.00">
                  <c:v>7139.5</c:v>
                </c:pt>
                <c:pt idx="440" formatCode="#,##0.00">
                  <c:v>7078.5</c:v>
                </c:pt>
                <c:pt idx="441" formatCode="#,##0.00">
                  <c:v>7016.5</c:v>
                </c:pt>
                <c:pt idx="442" formatCode="#,##0.00">
                  <c:v>6953.7</c:v>
                </c:pt>
                <c:pt idx="443" formatCode="#,##0.00">
                  <c:v>6890.4</c:v>
                </c:pt>
                <c:pt idx="444" formatCode="#,##0.00">
                  <c:v>6827</c:v>
                </c:pt>
                <c:pt idx="445" formatCode="#,##0.00">
                  <c:v>6763.6</c:v>
                </c:pt>
                <c:pt idx="446" formatCode="#,##0.00">
                  <c:v>6700.4</c:v>
                </c:pt>
                <c:pt idx="447" formatCode="#,##0.00">
                  <c:v>6637</c:v>
                </c:pt>
                <c:pt idx="448" formatCode="#,##0.00">
                  <c:v>6573.7</c:v>
                </c:pt>
                <c:pt idx="449" formatCode="#,##0.00">
                  <c:v>6510.6</c:v>
                </c:pt>
                <c:pt idx="450" formatCode="#,##0.00">
                  <c:v>6447.4</c:v>
                </c:pt>
                <c:pt idx="451" formatCode="#,##0.00">
                  <c:v>6384.4</c:v>
                </c:pt>
                <c:pt idx="452" formatCode="#,##0.00">
                  <c:v>6321.5</c:v>
                </c:pt>
                <c:pt idx="453" formatCode="#,##0.00">
                  <c:v>6258.7</c:v>
                </c:pt>
                <c:pt idx="454" formatCode="#,##0.00">
                  <c:v>6195.9</c:v>
                </c:pt>
                <c:pt idx="455" formatCode="#,##0.00">
                  <c:v>6133.4</c:v>
                </c:pt>
                <c:pt idx="456" formatCode="#,##0.00">
                  <c:v>6071.5</c:v>
                </c:pt>
                <c:pt idx="457" formatCode="#,##0.00">
                  <c:v>6009.9</c:v>
                </c:pt>
                <c:pt idx="458" formatCode="#,##0.00">
                  <c:v>5949.3</c:v>
                </c:pt>
                <c:pt idx="459" formatCode="#,##0.00">
                  <c:v>5888.3</c:v>
                </c:pt>
                <c:pt idx="460" formatCode="#,##0.00">
                  <c:v>5826.9</c:v>
                </c:pt>
                <c:pt idx="461" formatCode="#,##0.00">
                  <c:v>5765.4</c:v>
                </c:pt>
                <c:pt idx="462" formatCode="#,##0.00">
                  <c:v>5704.1</c:v>
                </c:pt>
                <c:pt idx="463" formatCode="#,##0.00">
                  <c:v>5642.7</c:v>
                </c:pt>
                <c:pt idx="464" formatCode="#,##0.00">
                  <c:v>5582</c:v>
                </c:pt>
                <c:pt idx="465" formatCode="#,##0.00">
                  <c:v>5521.5</c:v>
                </c:pt>
                <c:pt idx="466" formatCode="#,##0.00">
                  <c:v>5461.2</c:v>
                </c:pt>
                <c:pt idx="467" formatCode="#,##0.00">
                  <c:v>5401.3</c:v>
                </c:pt>
                <c:pt idx="468" formatCode="#,##0.00">
                  <c:v>5342</c:v>
                </c:pt>
                <c:pt idx="469" formatCode="#,##0.00">
                  <c:v>5283.1</c:v>
                </c:pt>
                <c:pt idx="470" formatCode="#,##0.00">
                  <c:v>5223.5</c:v>
                </c:pt>
                <c:pt idx="471" formatCode="#,##0.00">
                  <c:v>5164.7</c:v>
                </c:pt>
                <c:pt idx="472" formatCode="#,##0.00">
                  <c:v>5106.3999999999996</c:v>
                </c:pt>
                <c:pt idx="473" formatCode="#,##0.00">
                  <c:v>5048.3</c:v>
                </c:pt>
                <c:pt idx="474" formatCode="#,##0.00">
                  <c:v>4990.7</c:v>
                </c:pt>
                <c:pt idx="475" formatCode="#,##0.00">
                  <c:v>4933.5</c:v>
                </c:pt>
                <c:pt idx="476" formatCode="#,##0.00">
                  <c:v>4877.1000000000004</c:v>
                </c:pt>
                <c:pt idx="477" formatCode="#,##0.00">
                  <c:v>4821.3999999999996</c:v>
                </c:pt>
                <c:pt idx="478" formatCode="#,##0.00">
                  <c:v>4766.6000000000004</c:v>
                </c:pt>
                <c:pt idx="479" formatCode="#,##0.00">
                  <c:v>4712.2</c:v>
                </c:pt>
                <c:pt idx="480" formatCode="#,##0.00">
                  <c:v>4658.1000000000004</c:v>
                </c:pt>
                <c:pt idx="481" formatCode="#,##0.00">
                  <c:v>4605.3999999999996</c:v>
                </c:pt>
                <c:pt idx="482" formatCode="#,##0.00">
                  <c:v>4554.2</c:v>
                </c:pt>
                <c:pt idx="483" formatCode="#,##0.00">
                  <c:v>4503.8</c:v>
                </c:pt>
                <c:pt idx="484" formatCode="#,##0.00">
                  <c:v>4454.3999999999996</c:v>
                </c:pt>
                <c:pt idx="485" formatCode="#,##0.00">
                  <c:v>4405.3999999999996</c:v>
                </c:pt>
                <c:pt idx="486" formatCode="#,##0.00">
                  <c:v>4356.8</c:v>
                </c:pt>
                <c:pt idx="487" formatCode="#,##0.00">
                  <c:v>4309</c:v>
                </c:pt>
                <c:pt idx="488" formatCode="#,##0.00">
                  <c:v>4262</c:v>
                </c:pt>
                <c:pt idx="489" formatCode="#,##0.00">
                  <c:v>4215.3999999999996</c:v>
                </c:pt>
                <c:pt idx="490" formatCode="#,##0.00">
                  <c:v>4169.1000000000004</c:v>
                </c:pt>
                <c:pt idx="491" formatCode="#,##0.00">
                  <c:v>4123.5</c:v>
                </c:pt>
                <c:pt idx="492" formatCode="#,##0.00">
                  <c:v>4077.7</c:v>
                </c:pt>
                <c:pt idx="493" formatCode="#,##0.00">
                  <c:v>4032.4</c:v>
                </c:pt>
                <c:pt idx="494" formatCode="#,##0.00">
                  <c:v>3987.9</c:v>
                </c:pt>
                <c:pt idx="495" formatCode="#,##0.00">
                  <c:v>3944.4</c:v>
                </c:pt>
                <c:pt idx="496" formatCode="#,##0.00">
                  <c:v>3901.8</c:v>
                </c:pt>
                <c:pt idx="497" formatCode="#,##0.00">
                  <c:v>3859.6</c:v>
                </c:pt>
                <c:pt idx="498" formatCode="#,##0.00">
                  <c:v>3817.6</c:v>
                </c:pt>
                <c:pt idx="499" formatCode="#,##0.00">
                  <c:v>3776</c:v>
                </c:pt>
                <c:pt idx="500" formatCode="#,##0.00">
                  <c:v>3735.1</c:v>
                </c:pt>
                <c:pt idx="501" formatCode="#,##0.00">
                  <c:v>3694.9</c:v>
                </c:pt>
                <c:pt idx="502" formatCode="#,##0.00">
                  <c:v>3655.3</c:v>
                </c:pt>
                <c:pt idx="503" formatCode="#,##0.00">
                  <c:v>3616.3</c:v>
                </c:pt>
                <c:pt idx="504" formatCode="#,##0.00">
                  <c:v>3577.5</c:v>
                </c:pt>
                <c:pt idx="505" formatCode="#,##0.00">
                  <c:v>3539.1</c:v>
                </c:pt>
                <c:pt idx="506" formatCode="#,##0.00">
                  <c:v>3501.2</c:v>
                </c:pt>
                <c:pt idx="507" formatCode="#,##0.00">
                  <c:v>3463.8</c:v>
                </c:pt>
                <c:pt idx="508" formatCode="#,##0.00">
                  <c:v>3426.9</c:v>
                </c:pt>
                <c:pt idx="509" formatCode="#,##0.00">
                  <c:v>3390.4</c:v>
                </c:pt>
                <c:pt idx="510" formatCode="#,##0.00">
                  <c:v>3353.9</c:v>
                </c:pt>
                <c:pt idx="511" formatCode="#,##0.00">
                  <c:v>3317.7</c:v>
                </c:pt>
                <c:pt idx="512" formatCode="#,##0.00">
                  <c:v>3281.8</c:v>
                </c:pt>
                <c:pt idx="513" formatCode="#,##0.00">
                  <c:v>3246.4</c:v>
                </c:pt>
                <c:pt idx="514" formatCode="#,##0.00">
                  <c:v>3211.5</c:v>
                </c:pt>
                <c:pt idx="515" formatCode="#,##0.00">
                  <c:v>3177</c:v>
                </c:pt>
                <c:pt idx="516" formatCode="#,##0.00">
                  <c:v>3143.8</c:v>
                </c:pt>
                <c:pt idx="517" formatCode="#,##0.00">
                  <c:v>3109.2</c:v>
                </c:pt>
                <c:pt idx="518" formatCode="#,##0.00">
                  <c:v>3075.8</c:v>
                </c:pt>
                <c:pt idx="519" formatCode="#,##0.00">
                  <c:v>3042</c:v>
                </c:pt>
                <c:pt idx="520" formatCode="#,##0.00">
                  <c:v>3009.3</c:v>
                </c:pt>
                <c:pt idx="521" formatCode="#,##0.00">
                  <c:v>2976.8</c:v>
                </c:pt>
                <c:pt idx="522" formatCode="#,##0.00">
                  <c:v>2944.1</c:v>
                </c:pt>
                <c:pt idx="523" formatCode="#,##0.00">
                  <c:v>2911.5</c:v>
                </c:pt>
                <c:pt idx="524" formatCode="#,##0.00">
                  <c:v>2879.3</c:v>
                </c:pt>
                <c:pt idx="525" formatCode="#,##0.00">
                  <c:v>2848.9</c:v>
                </c:pt>
                <c:pt idx="526" formatCode="#,##0.00">
                  <c:v>2816</c:v>
                </c:pt>
                <c:pt idx="527" formatCode="#,##0.00">
                  <c:v>2784.3</c:v>
                </c:pt>
                <c:pt idx="528" formatCode="#,##0.00">
                  <c:v>2752.5</c:v>
                </c:pt>
                <c:pt idx="529" formatCode="#,##0.00">
                  <c:v>2721.5</c:v>
                </c:pt>
                <c:pt idx="530" formatCode="#,##0.00">
                  <c:v>2691</c:v>
                </c:pt>
                <c:pt idx="531" formatCode="#,##0.00">
                  <c:v>2660.3</c:v>
                </c:pt>
                <c:pt idx="532" formatCode="#,##0.00">
                  <c:v>2629.7</c:v>
                </c:pt>
                <c:pt idx="533" formatCode="#,##0.00">
                  <c:v>2599.1</c:v>
                </c:pt>
                <c:pt idx="534" formatCode="#,##0.00">
                  <c:v>2569.3000000000002</c:v>
                </c:pt>
                <c:pt idx="535" formatCode="#,##0.00">
                  <c:v>2540.6</c:v>
                </c:pt>
                <c:pt idx="536" formatCode="#,##0.00">
                  <c:v>2510.8000000000002</c:v>
                </c:pt>
                <c:pt idx="537" formatCode="#,##0.00">
                  <c:v>2480.6999999999998</c:v>
                </c:pt>
                <c:pt idx="538" formatCode="#,##0.00">
                  <c:v>2450.3000000000002</c:v>
                </c:pt>
                <c:pt idx="539" formatCode="#,##0.00">
                  <c:v>2420.3000000000002</c:v>
                </c:pt>
                <c:pt idx="540" formatCode="#,##0.00">
                  <c:v>2390.8000000000002</c:v>
                </c:pt>
                <c:pt idx="541" formatCode="#,##0.00">
                  <c:v>2361.6999999999998</c:v>
                </c:pt>
                <c:pt idx="542" formatCode="#,##0.00">
                  <c:v>2333.1999999999998</c:v>
                </c:pt>
                <c:pt idx="543" formatCode="#,##0.00">
                  <c:v>2305.4</c:v>
                </c:pt>
                <c:pt idx="544" formatCode="#,##0.00">
                  <c:v>2277.6</c:v>
                </c:pt>
                <c:pt idx="545" formatCode="#,##0.00">
                  <c:v>2249.9</c:v>
                </c:pt>
                <c:pt idx="546" formatCode="#,##0.00">
                  <c:v>2222.1</c:v>
                </c:pt>
                <c:pt idx="547" formatCode="#,##0.00">
                  <c:v>2194.6</c:v>
                </c:pt>
                <c:pt idx="548" formatCode="#,##0.00">
                  <c:v>2167.6999999999998</c:v>
                </c:pt>
                <c:pt idx="549" formatCode="#,##0.00">
                  <c:v>2140.8000000000002</c:v>
                </c:pt>
                <c:pt idx="550" formatCode="#,##0.00">
                  <c:v>2113.6999999999998</c:v>
                </c:pt>
                <c:pt idx="551" formatCode="#,##0.00">
                  <c:v>2086.3000000000002</c:v>
                </c:pt>
                <c:pt idx="552" formatCode="#,##0.00">
                  <c:v>2059.1999999999998</c:v>
                </c:pt>
                <c:pt idx="553" formatCode="#,##0.00">
                  <c:v>2032.4</c:v>
                </c:pt>
                <c:pt idx="554" formatCode="#,##0.00">
                  <c:v>2005.7</c:v>
                </c:pt>
                <c:pt idx="555" formatCode="#,##0.00">
                  <c:v>1978.7</c:v>
                </c:pt>
                <c:pt idx="556" formatCode="#,##0.00">
                  <c:v>1954.1</c:v>
                </c:pt>
                <c:pt idx="557" formatCode="#,##0.00">
                  <c:v>1926.3</c:v>
                </c:pt>
                <c:pt idx="558" formatCode="#,##0.00">
                  <c:v>1900.1</c:v>
                </c:pt>
                <c:pt idx="559" formatCode="#,##0.00">
                  <c:v>1873.8</c:v>
                </c:pt>
                <c:pt idx="560" formatCode="#,##0.00">
                  <c:v>1847.4</c:v>
                </c:pt>
                <c:pt idx="561" formatCode="#,##0.00">
                  <c:v>1821.2</c:v>
                </c:pt>
                <c:pt idx="562" formatCode="#,##0.00">
                  <c:v>1794.5</c:v>
                </c:pt>
                <c:pt idx="563" formatCode="#,##0.00">
                  <c:v>1768.3</c:v>
                </c:pt>
                <c:pt idx="564" formatCode="#,##0.00">
                  <c:v>1741.9</c:v>
                </c:pt>
                <c:pt idx="565" formatCode="#,##0.00">
                  <c:v>1715.5</c:v>
                </c:pt>
                <c:pt idx="566" formatCode="#,##0.00">
                  <c:v>1689.3</c:v>
                </c:pt>
                <c:pt idx="567" formatCode="#,##0.00">
                  <c:v>1663.9</c:v>
                </c:pt>
                <c:pt idx="568" formatCode="#,##0.00">
                  <c:v>1640.4</c:v>
                </c:pt>
                <c:pt idx="569" formatCode="#,##0.00">
                  <c:v>1615.2</c:v>
                </c:pt>
                <c:pt idx="570" formatCode="#,##0.00">
                  <c:v>1589.4</c:v>
                </c:pt>
                <c:pt idx="571" formatCode="#,##0.00">
                  <c:v>1563.8</c:v>
                </c:pt>
                <c:pt idx="572" formatCode="#,##0.00">
                  <c:v>1538.4</c:v>
                </c:pt>
                <c:pt idx="573" formatCode="#,##0.00">
                  <c:v>1514</c:v>
                </c:pt>
                <c:pt idx="574" formatCode="#,##0.00">
                  <c:v>1490</c:v>
                </c:pt>
                <c:pt idx="575" formatCode="#,##0.00">
                  <c:v>1466</c:v>
                </c:pt>
                <c:pt idx="576" formatCode="#,##0.00">
                  <c:v>1441.7</c:v>
                </c:pt>
                <c:pt idx="577" formatCode="#,##0.00">
                  <c:v>1417.6</c:v>
                </c:pt>
                <c:pt idx="578" formatCode="#,##0.00">
                  <c:v>1393.8</c:v>
                </c:pt>
                <c:pt idx="579" formatCode="#,##0.00">
                  <c:v>1370.4</c:v>
                </c:pt>
                <c:pt idx="580" formatCode="#,##0.00">
                  <c:v>1346.8</c:v>
                </c:pt>
                <c:pt idx="581" formatCode="#,##0.00">
                  <c:v>1323.4</c:v>
                </c:pt>
                <c:pt idx="582" formatCode="#,##0.00">
                  <c:v>1300</c:v>
                </c:pt>
                <c:pt idx="583" formatCode="#,##0.00">
                  <c:v>1276.8</c:v>
                </c:pt>
                <c:pt idx="584" formatCode="#,##0.00">
                  <c:v>1257.0999999999999</c:v>
                </c:pt>
                <c:pt idx="585" formatCode="#,##0.00">
                  <c:v>1233.4000000000001</c:v>
                </c:pt>
                <c:pt idx="586" formatCode="#,##0.00">
                  <c:v>1209.5999999999999</c:v>
                </c:pt>
                <c:pt idx="587" formatCode="#,##0.00">
                  <c:v>1186.2</c:v>
                </c:pt>
                <c:pt idx="588" formatCode="#,##0.00">
                  <c:v>1163.3</c:v>
                </c:pt>
                <c:pt idx="589" formatCode="#,##0.00">
                  <c:v>1142.2</c:v>
                </c:pt>
                <c:pt idx="590" formatCode="#,##0.00">
                  <c:v>1120.4000000000001</c:v>
                </c:pt>
                <c:pt idx="591" formatCode="#,##0.00">
                  <c:v>1098.5999999999999</c:v>
                </c:pt>
                <c:pt idx="592" formatCode="#,##0.00">
                  <c:v>1076</c:v>
                </c:pt>
                <c:pt idx="593" formatCode="#,##0.00">
                  <c:v>1053</c:v>
                </c:pt>
                <c:pt idx="594" formatCode="#,##0.00">
                  <c:v>1034</c:v>
                </c:pt>
                <c:pt idx="595" formatCode="#,##0.00">
                  <c:v>1015</c:v>
                </c:pt>
                <c:pt idx="596">
                  <c:v>996.6</c:v>
                </c:pt>
                <c:pt idx="597">
                  <c:v>982.7</c:v>
                </c:pt>
                <c:pt idx="598">
                  <c:v>961</c:v>
                </c:pt>
                <c:pt idx="599">
                  <c:v>939.2</c:v>
                </c:pt>
                <c:pt idx="600">
                  <c:v>899.8</c:v>
                </c:pt>
                <c:pt idx="601">
                  <c:v>888.4</c:v>
                </c:pt>
                <c:pt idx="602">
                  <c:v>860.3</c:v>
                </c:pt>
                <c:pt idx="603">
                  <c:v>835.9</c:v>
                </c:pt>
                <c:pt idx="604">
                  <c:v>838.2</c:v>
                </c:pt>
                <c:pt idx="605">
                  <c:v>823.8</c:v>
                </c:pt>
                <c:pt idx="606">
                  <c:v>779.4</c:v>
                </c:pt>
                <c:pt idx="607">
                  <c:v>782.2</c:v>
                </c:pt>
                <c:pt idx="608">
                  <c:v>773.9</c:v>
                </c:pt>
                <c:pt idx="609">
                  <c:v>716.4</c:v>
                </c:pt>
                <c:pt idx="610">
                  <c:v>739.1</c:v>
                </c:pt>
                <c:pt idx="611">
                  <c:v>699.8</c:v>
                </c:pt>
                <c:pt idx="612">
                  <c:v>676.3</c:v>
                </c:pt>
                <c:pt idx="613">
                  <c:v>692.9</c:v>
                </c:pt>
                <c:pt idx="614">
                  <c:v>621.70000000000005</c:v>
                </c:pt>
                <c:pt idx="615">
                  <c:v>673.7</c:v>
                </c:pt>
                <c:pt idx="616">
                  <c:v>580.70000000000005</c:v>
                </c:pt>
                <c:pt idx="617">
                  <c:v>642.79999999999995</c:v>
                </c:pt>
                <c:pt idx="618">
                  <c:v>572.70000000000005</c:v>
                </c:pt>
                <c:pt idx="619">
                  <c:v>543.6</c:v>
                </c:pt>
                <c:pt idx="620">
                  <c:v>617.29999999999995</c:v>
                </c:pt>
                <c:pt idx="621">
                  <c:v>491.9</c:v>
                </c:pt>
                <c:pt idx="622">
                  <c:v>500.7</c:v>
                </c:pt>
                <c:pt idx="623">
                  <c:v>614.29999999999995</c:v>
                </c:pt>
                <c:pt idx="624">
                  <c:v>483.2</c:v>
                </c:pt>
                <c:pt idx="625">
                  <c:v>438</c:v>
                </c:pt>
                <c:pt idx="626">
                  <c:v>450.5</c:v>
                </c:pt>
                <c:pt idx="627">
                  <c:v>466.5</c:v>
                </c:pt>
                <c:pt idx="628">
                  <c:v>456</c:v>
                </c:pt>
                <c:pt idx="629">
                  <c:v>440.6</c:v>
                </c:pt>
                <c:pt idx="630">
                  <c:v>434.2</c:v>
                </c:pt>
                <c:pt idx="631">
                  <c:v>428.9</c:v>
                </c:pt>
                <c:pt idx="632">
                  <c:v>420.5</c:v>
                </c:pt>
                <c:pt idx="633">
                  <c:v>411.4</c:v>
                </c:pt>
                <c:pt idx="634">
                  <c:v>403.4</c:v>
                </c:pt>
                <c:pt idx="635">
                  <c:v>394.1</c:v>
                </c:pt>
                <c:pt idx="636">
                  <c:v>384.2</c:v>
                </c:pt>
                <c:pt idx="637">
                  <c:v>373.6</c:v>
                </c:pt>
                <c:pt idx="638">
                  <c:v>363.5</c:v>
                </c:pt>
                <c:pt idx="639">
                  <c:v>353.7</c:v>
                </c:pt>
                <c:pt idx="640">
                  <c:v>344.5</c:v>
                </c:pt>
                <c:pt idx="641">
                  <c:v>336</c:v>
                </c:pt>
                <c:pt idx="642">
                  <c:v>327.2</c:v>
                </c:pt>
                <c:pt idx="643">
                  <c:v>318.5</c:v>
                </c:pt>
                <c:pt idx="644">
                  <c:v>310.3</c:v>
                </c:pt>
                <c:pt idx="645">
                  <c:v>302.2</c:v>
                </c:pt>
                <c:pt idx="646">
                  <c:v>294.3</c:v>
                </c:pt>
                <c:pt idx="647">
                  <c:v>286.7</c:v>
                </c:pt>
                <c:pt idx="648">
                  <c:v>283.8</c:v>
                </c:pt>
                <c:pt idx="649">
                  <c:v>274.8</c:v>
                </c:pt>
                <c:pt idx="650">
                  <c:v>271.8</c:v>
                </c:pt>
                <c:pt idx="651">
                  <c:v>261.3</c:v>
                </c:pt>
                <c:pt idx="652">
                  <c:v>254.1</c:v>
                </c:pt>
                <c:pt idx="653">
                  <c:v>247.2</c:v>
                </c:pt>
                <c:pt idx="654">
                  <c:v>240.6</c:v>
                </c:pt>
                <c:pt idx="655">
                  <c:v>234.3</c:v>
                </c:pt>
                <c:pt idx="656">
                  <c:v>228.3</c:v>
                </c:pt>
                <c:pt idx="657">
                  <c:v>222.3</c:v>
                </c:pt>
                <c:pt idx="658">
                  <c:v>216.3</c:v>
                </c:pt>
                <c:pt idx="659">
                  <c:v>210.4</c:v>
                </c:pt>
                <c:pt idx="660">
                  <c:v>206</c:v>
                </c:pt>
                <c:pt idx="661">
                  <c:v>200</c:v>
                </c:pt>
                <c:pt idx="662">
                  <c:v>193.7</c:v>
                </c:pt>
                <c:pt idx="663">
                  <c:v>189.4</c:v>
                </c:pt>
                <c:pt idx="664">
                  <c:v>184.1</c:v>
                </c:pt>
                <c:pt idx="665">
                  <c:v>179.6</c:v>
                </c:pt>
                <c:pt idx="666">
                  <c:v>174.8</c:v>
                </c:pt>
                <c:pt idx="667">
                  <c:v>169.7</c:v>
                </c:pt>
                <c:pt idx="668">
                  <c:v>164.3</c:v>
                </c:pt>
                <c:pt idx="669">
                  <c:v>159</c:v>
                </c:pt>
                <c:pt idx="670">
                  <c:v>154</c:v>
                </c:pt>
                <c:pt idx="671">
                  <c:v>149.19999999999999</c:v>
                </c:pt>
                <c:pt idx="672">
                  <c:v>144.6</c:v>
                </c:pt>
                <c:pt idx="673">
                  <c:v>140.19999999999999</c:v>
                </c:pt>
                <c:pt idx="674">
                  <c:v>135.80000000000001</c:v>
                </c:pt>
                <c:pt idx="675">
                  <c:v>131.6</c:v>
                </c:pt>
                <c:pt idx="676">
                  <c:v>127.5</c:v>
                </c:pt>
                <c:pt idx="677">
                  <c:v>123.4</c:v>
                </c:pt>
                <c:pt idx="678">
                  <c:v>119.5</c:v>
                </c:pt>
                <c:pt idx="679">
                  <c:v>115.5</c:v>
                </c:pt>
                <c:pt idx="680">
                  <c:v>112.3</c:v>
                </c:pt>
                <c:pt idx="681">
                  <c:v>109.4</c:v>
                </c:pt>
                <c:pt idx="682">
                  <c:v>106.4</c:v>
                </c:pt>
                <c:pt idx="683">
                  <c:v>103.6</c:v>
                </c:pt>
                <c:pt idx="684">
                  <c:v>100.7</c:v>
                </c:pt>
                <c:pt idx="685">
                  <c:v>97.9</c:v>
                </c:pt>
                <c:pt idx="686">
                  <c:v>95.2</c:v>
                </c:pt>
                <c:pt idx="687">
                  <c:v>92.7</c:v>
                </c:pt>
                <c:pt idx="688">
                  <c:v>90.4</c:v>
                </c:pt>
                <c:pt idx="689">
                  <c:v>88.1</c:v>
                </c:pt>
                <c:pt idx="690">
                  <c:v>85.4</c:v>
                </c:pt>
                <c:pt idx="691">
                  <c:v>82.9</c:v>
                </c:pt>
                <c:pt idx="692">
                  <c:v>80.400000000000006</c:v>
                </c:pt>
                <c:pt idx="693">
                  <c:v>78.2</c:v>
                </c:pt>
                <c:pt idx="694">
                  <c:v>76.099999999999994</c:v>
                </c:pt>
                <c:pt idx="695">
                  <c:v>74</c:v>
                </c:pt>
                <c:pt idx="696">
                  <c:v>72.099999999999994</c:v>
                </c:pt>
                <c:pt idx="697">
                  <c:v>70.3</c:v>
                </c:pt>
                <c:pt idx="698">
                  <c:v>68.400000000000006</c:v>
                </c:pt>
                <c:pt idx="699">
                  <c:v>66.599999999999994</c:v>
                </c:pt>
                <c:pt idx="700">
                  <c:v>64.7</c:v>
                </c:pt>
                <c:pt idx="701">
                  <c:v>63</c:v>
                </c:pt>
                <c:pt idx="702">
                  <c:v>61.9</c:v>
                </c:pt>
                <c:pt idx="703">
                  <c:v>59.9</c:v>
                </c:pt>
                <c:pt idx="704">
                  <c:v>59</c:v>
                </c:pt>
                <c:pt idx="705">
                  <c:v>57.8</c:v>
                </c:pt>
                <c:pt idx="706">
                  <c:v>56.3</c:v>
                </c:pt>
                <c:pt idx="707">
                  <c:v>54.7</c:v>
                </c:pt>
                <c:pt idx="708">
                  <c:v>53.4</c:v>
                </c:pt>
                <c:pt idx="709">
                  <c:v>52.1</c:v>
                </c:pt>
                <c:pt idx="710">
                  <c:v>51.1</c:v>
                </c:pt>
                <c:pt idx="711">
                  <c:v>49.9</c:v>
                </c:pt>
                <c:pt idx="712">
                  <c:v>48.6</c:v>
                </c:pt>
                <c:pt idx="713">
                  <c:v>47.4</c:v>
                </c:pt>
                <c:pt idx="714">
                  <c:v>46.2</c:v>
                </c:pt>
                <c:pt idx="715">
                  <c:v>45.3</c:v>
                </c:pt>
                <c:pt idx="716">
                  <c:v>44.3</c:v>
                </c:pt>
                <c:pt idx="717">
                  <c:v>43.3</c:v>
                </c:pt>
                <c:pt idx="718">
                  <c:v>42.2</c:v>
                </c:pt>
                <c:pt idx="719">
                  <c:v>41.3</c:v>
                </c:pt>
                <c:pt idx="720">
                  <c:v>40.5</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2"/>
          <c:tx>
            <c:v>1 Percent Annual Chance</c:v>
          </c:tx>
          <c:spPr>
            <a:ln>
              <a:solidFill>
                <a:schemeClr val="tx1"/>
              </a:solidFill>
            </a:ln>
          </c:spPr>
          <c:marker>
            <c:symbol val="none"/>
          </c:marker>
          <c:xVal>
            <c:numRef>
              <c:f>Hydrograph_JD2_1!$B$3:$B$740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Hydrograph_JD2_1!$F$3:$F$740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0.1</c:v>
                </c:pt>
                <c:pt idx="97">
                  <c:v>0.1</c:v>
                </c:pt>
                <c:pt idx="98">
                  <c:v>0.2</c:v>
                </c:pt>
                <c:pt idx="99">
                  <c:v>0.2</c:v>
                </c:pt>
                <c:pt idx="100">
                  <c:v>0.3</c:v>
                </c:pt>
                <c:pt idx="101">
                  <c:v>0.4</c:v>
                </c:pt>
                <c:pt idx="102">
                  <c:v>0.5</c:v>
                </c:pt>
                <c:pt idx="103">
                  <c:v>0.5</c:v>
                </c:pt>
                <c:pt idx="104">
                  <c:v>0.6</c:v>
                </c:pt>
                <c:pt idx="105">
                  <c:v>0.7</c:v>
                </c:pt>
                <c:pt idx="106">
                  <c:v>0.8</c:v>
                </c:pt>
                <c:pt idx="107">
                  <c:v>0.9</c:v>
                </c:pt>
                <c:pt idx="108">
                  <c:v>1</c:v>
                </c:pt>
                <c:pt idx="109">
                  <c:v>1.3</c:v>
                </c:pt>
                <c:pt idx="110">
                  <c:v>1.6</c:v>
                </c:pt>
                <c:pt idx="111">
                  <c:v>1.9</c:v>
                </c:pt>
                <c:pt idx="112">
                  <c:v>2.5</c:v>
                </c:pt>
                <c:pt idx="113">
                  <c:v>3.1</c:v>
                </c:pt>
                <c:pt idx="114">
                  <c:v>3.9</c:v>
                </c:pt>
                <c:pt idx="115">
                  <c:v>4.9000000000000004</c:v>
                </c:pt>
                <c:pt idx="116">
                  <c:v>6.3</c:v>
                </c:pt>
                <c:pt idx="117">
                  <c:v>8</c:v>
                </c:pt>
                <c:pt idx="118">
                  <c:v>10.9</c:v>
                </c:pt>
                <c:pt idx="119">
                  <c:v>14.5</c:v>
                </c:pt>
                <c:pt idx="120">
                  <c:v>21.1</c:v>
                </c:pt>
                <c:pt idx="121">
                  <c:v>35.700000000000003</c:v>
                </c:pt>
                <c:pt idx="122">
                  <c:v>63.8</c:v>
                </c:pt>
                <c:pt idx="123">
                  <c:v>112.5</c:v>
                </c:pt>
                <c:pt idx="124">
                  <c:v>185.8</c:v>
                </c:pt>
                <c:pt idx="125">
                  <c:v>286.10000000000002</c:v>
                </c:pt>
                <c:pt idx="126">
                  <c:v>655.4</c:v>
                </c:pt>
                <c:pt idx="127">
                  <c:v>900.7</c:v>
                </c:pt>
                <c:pt idx="128">
                  <c:v>991.8</c:v>
                </c:pt>
                <c:pt idx="129" formatCode="#,##0.00">
                  <c:v>1048</c:v>
                </c:pt>
                <c:pt idx="130" formatCode="#,##0.00">
                  <c:v>1097.7</c:v>
                </c:pt>
                <c:pt idx="131" formatCode="#,##0.00">
                  <c:v>1133.7</c:v>
                </c:pt>
                <c:pt idx="132" formatCode="#,##0.00">
                  <c:v>1152.5999999999999</c:v>
                </c:pt>
                <c:pt idx="133" formatCode="#,##0.00">
                  <c:v>1168.3</c:v>
                </c:pt>
                <c:pt idx="134" formatCode="#,##0.00">
                  <c:v>1184.3</c:v>
                </c:pt>
                <c:pt idx="135" formatCode="#,##0.00">
                  <c:v>1196.0999999999999</c:v>
                </c:pt>
                <c:pt idx="136" formatCode="#,##0.00">
                  <c:v>1201.5</c:v>
                </c:pt>
                <c:pt idx="137" formatCode="#,##0.00">
                  <c:v>1198.5</c:v>
                </c:pt>
                <c:pt idx="138" formatCode="#,##0.00">
                  <c:v>1193.3</c:v>
                </c:pt>
                <c:pt idx="139" formatCode="#,##0.00">
                  <c:v>1186.3</c:v>
                </c:pt>
                <c:pt idx="140" formatCode="#,##0.00">
                  <c:v>1178.9000000000001</c:v>
                </c:pt>
                <c:pt idx="141" formatCode="#,##0.00">
                  <c:v>1171.5999999999999</c:v>
                </c:pt>
                <c:pt idx="142" formatCode="#,##0.00">
                  <c:v>1154.4000000000001</c:v>
                </c:pt>
                <c:pt idx="143" formatCode="#,##0.00">
                  <c:v>1134.4000000000001</c:v>
                </c:pt>
                <c:pt idx="144" formatCode="#,##0.00">
                  <c:v>1110.5999999999999</c:v>
                </c:pt>
                <c:pt idx="145" formatCode="#,##0.00">
                  <c:v>1085.5999999999999</c:v>
                </c:pt>
                <c:pt idx="146" formatCode="#,##0.00">
                  <c:v>1063.4000000000001</c:v>
                </c:pt>
                <c:pt idx="147" formatCode="#,##0.00">
                  <c:v>1044.5</c:v>
                </c:pt>
                <c:pt idx="148" formatCode="#,##0.00">
                  <c:v>1026</c:v>
                </c:pt>
                <c:pt idx="149" formatCode="#,##0.00">
                  <c:v>1007.8</c:v>
                </c:pt>
                <c:pt idx="150">
                  <c:v>992.7</c:v>
                </c:pt>
                <c:pt idx="151">
                  <c:v>981</c:v>
                </c:pt>
                <c:pt idx="152">
                  <c:v>968.5</c:v>
                </c:pt>
                <c:pt idx="153">
                  <c:v>954</c:v>
                </c:pt>
                <c:pt idx="154">
                  <c:v>921.4</c:v>
                </c:pt>
                <c:pt idx="155">
                  <c:v>923.7</c:v>
                </c:pt>
                <c:pt idx="156">
                  <c:v>911.8</c:v>
                </c:pt>
                <c:pt idx="157">
                  <c:v>910.8</c:v>
                </c:pt>
                <c:pt idx="158">
                  <c:v>909.2</c:v>
                </c:pt>
                <c:pt idx="159">
                  <c:v>902.7</c:v>
                </c:pt>
                <c:pt idx="160">
                  <c:v>892.3</c:v>
                </c:pt>
                <c:pt idx="161">
                  <c:v>883.7</c:v>
                </c:pt>
                <c:pt idx="162">
                  <c:v>882.2</c:v>
                </c:pt>
                <c:pt idx="163">
                  <c:v>885.9</c:v>
                </c:pt>
                <c:pt idx="164">
                  <c:v>886.7</c:v>
                </c:pt>
                <c:pt idx="165">
                  <c:v>882.2</c:v>
                </c:pt>
                <c:pt idx="166">
                  <c:v>876.5</c:v>
                </c:pt>
                <c:pt idx="167">
                  <c:v>876.9</c:v>
                </c:pt>
                <c:pt idx="168">
                  <c:v>881</c:v>
                </c:pt>
                <c:pt idx="169">
                  <c:v>884.7</c:v>
                </c:pt>
                <c:pt idx="170">
                  <c:v>883.2</c:v>
                </c:pt>
                <c:pt idx="171">
                  <c:v>877.5</c:v>
                </c:pt>
                <c:pt idx="172">
                  <c:v>875</c:v>
                </c:pt>
                <c:pt idx="173">
                  <c:v>875.1</c:v>
                </c:pt>
                <c:pt idx="174">
                  <c:v>880.7</c:v>
                </c:pt>
                <c:pt idx="175">
                  <c:v>882.8</c:v>
                </c:pt>
                <c:pt idx="176">
                  <c:v>880.1</c:v>
                </c:pt>
                <c:pt idx="177">
                  <c:v>883.3</c:v>
                </c:pt>
                <c:pt idx="178">
                  <c:v>882.2</c:v>
                </c:pt>
                <c:pt idx="179">
                  <c:v>891.9</c:v>
                </c:pt>
                <c:pt idx="180">
                  <c:v>890.8</c:v>
                </c:pt>
                <c:pt idx="181">
                  <c:v>902.9</c:v>
                </c:pt>
                <c:pt idx="182">
                  <c:v>905.1</c:v>
                </c:pt>
                <c:pt idx="183">
                  <c:v>908.3</c:v>
                </c:pt>
                <c:pt idx="184">
                  <c:v>914.5</c:v>
                </c:pt>
                <c:pt idx="185">
                  <c:v>918.9</c:v>
                </c:pt>
                <c:pt idx="186">
                  <c:v>923</c:v>
                </c:pt>
                <c:pt idx="187">
                  <c:v>926.9</c:v>
                </c:pt>
                <c:pt idx="188">
                  <c:v>930.8</c:v>
                </c:pt>
                <c:pt idx="189">
                  <c:v>934.9</c:v>
                </c:pt>
                <c:pt idx="190">
                  <c:v>938.7</c:v>
                </c:pt>
                <c:pt idx="191">
                  <c:v>941.9</c:v>
                </c:pt>
                <c:pt idx="192">
                  <c:v>944.5</c:v>
                </c:pt>
                <c:pt idx="193">
                  <c:v>949.6</c:v>
                </c:pt>
                <c:pt idx="194">
                  <c:v>951.1</c:v>
                </c:pt>
                <c:pt idx="195">
                  <c:v>950.8</c:v>
                </c:pt>
                <c:pt idx="196">
                  <c:v>950.3</c:v>
                </c:pt>
                <c:pt idx="197">
                  <c:v>950.3</c:v>
                </c:pt>
                <c:pt idx="198">
                  <c:v>948.5</c:v>
                </c:pt>
                <c:pt idx="199">
                  <c:v>945.7</c:v>
                </c:pt>
                <c:pt idx="200">
                  <c:v>942.5</c:v>
                </c:pt>
                <c:pt idx="201">
                  <c:v>939.2</c:v>
                </c:pt>
                <c:pt idx="202">
                  <c:v>935.7</c:v>
                </c:pt>
                <c:pt idx="203">
                  <c:v>932.2</c:v>
                </c:pt>
                <c:pt idx="204">
                  <c:v>928.4</c:v>
                </c:pt>
                <c:pt idx="205">
                  <c:v>924.7</c:v>
                </c:pt>
                <c:pt idx="206">
                  <c:v>921.4</c:v>
                </c:pt>
                <c:pt idx="207">
                  <c:v>918.1</c:v>
                </c:pt>
                <c:pt idx="208">
                  <c:v>915.1</c:v>
                </c:pt>
                <c:pt idx="209">
                  <c:v>912.3</c:v>
                </c:pt>
                <c:pt idx="210">
                  <c:v>910.1</c:v>
                </c:pt>
                <c:pt idx="211">
                  <c:v>908</c:v>
                </c:pt>
                <c:pt idx="212">
                  <c:v>906.3</c:v>
                </c:pt>
                <c:pt idx="213">
                  <c:v>905</c:v>
                </c:pt>
                <c:pt idx="214">
                  <c:v>904</c:v>
                </c:pt>
                <c:pt idx="215">
                  <c:v>903</c:v>
                </c:pt>
                <c:pt idx="216">
                  <c:v>901.8</c:v>
                </c:pt>
                <c:pt idx="217">
                  <c:v>900.8</c:v>
                </c:pt>
                <c:pt idx="218">
                  <c:v>900.1</c:v>
                </c:pt>
                <c:pt idx="219">
                  <c:v>899.7</c:v>
                </c:pt>
                <c:pt idx="220">
                  <c:v>899.7</c:v>
                </c:pt>
                <c:pt idx="221">
                  <c:v>901.8</c:v>
                </c:pt>
                <c:pt idx="222">
                  <c:v>901.4</c:v>
                </c:pt>
                <c:pt idx="223">
                  <c:v>900.5</c:v>
                </c:pt>
                <c:pt idx="224">
                  <c:v>899</c:v>
                </c:pt>
                <c:pt idx="225">
                  <c:v>897.8</c:v>
                </c:pt>
                <c:pt idx="226">
                  <c:v>896.7</c:v>
                </c:pt>
                <c:pt idx="227">
                  <c:v>894.9</c:v>
                </c:pt>
                <c:pt idx="228">
                  <c:v>893.9</c:v>
                </c:pt>
                <c:pt idx="229">
                  <c:v>892.1</c:v>
                </c:pt>
                <c:pt idx="230">
                  <c:v>889.5</c:v>
                </c:pt>
                <c:pt idx="231">
                  <c:v>888.4</c:v>
                </c:pt>
                <c:pt idx="232">
                  <c:v>887.2</c:v>
                </c:pt>
                <c:pt idx="233">
                  <c:v>887.5</c:v>
                </c:pt>
                <c:pt idx="234">
                  <c:v>885.5</c:v>
                </c:pt>
                <c:pt idx="235">
                  <c:v>883.1</c:v>
                </c:pt>
                <c:pt idx="236">
                  <c:v>882.8</c:v>
                </c:pt>
                <c:pt idx="237">
                  <c:v>883.1</c:v>
                </c:pt>
                <c:pt idx="238">
                  <c:v>883.8</c:v>
                </c:pt>
                <c:pt idx="239">
                  <c:v>884.1</c:v>
                </c:pt>
                <c:pt idx="240">
                  <c:v>884.9</c:v>
                </c:pt>
                <c:pt idx="241">
                  <c:v>887.3</c:v>
                </c:pt>
                <c:pt idx="242">
                  <c:v>889.3</c:v>
                </c:pt>
                <c:pt idx="243">
                  <c:v>894.5</c:v>
                </c:pt>
                <c:pt idx="244">
                  <c:v>897.6</c:v>
                </c:pt>
                <c:pt idx="245">
                  <c:v>899.9</c:v>
                </c:pt>
                <c:pt idx="246">
                  <c:v>903.8</c:v>
                </c:pt>
                <c:pt idx="247">
                  <c:v>914.8</c:v>
                </c:pt>
                <c:pt idx="248">
                  <c:v>918.5</c:v>
                </c:pt>
                <c:pt idx="249">
                  <c:v>922</c:v>
                </c:pt>
                <c:pt idx="250">
                  <c:v>923.2</c:v>
                </c:pt>
                <c:pt idx="251">
                  <c:v>923.9</c:v>
                </c:pt>
                <c:pt idx="252">
                  <c:v>925.5</c:v>
                </c:pt>
                <c:pt idx="253">
                  <c:v>927.5</c:v>
                </c:pt>
                <c:pt idx="254">
                  <c:v>929.6</c:v>
                </c:pt>
                <c:pt idx="255">
                  <c:v>938.8</c:v>
                </c:pt>
                <c:pt idx="256">
                  <c:v>939.9</c:v>
                </c:pt>
                <c:pt idx="257">
                  <c:v>940.1</c:v>
                </c:pt>
                <c:pt idx="258">
                  <c:v>941.5</c:v>
                </c:pt>
                <c:pt idx="259">
                  <c:v>941.7</c:v>
                </c:pt>
                <c:pt idx="260">
                  <c:v>941.1</c:v>
                </c:pt>
                <c:pt idx="261">
                  <c:v>940.9</c:v>
                </c:pt>
                <c:pt idx="262">
                  <c:v>946</c:v>
                </c:pt>
                <c:pt idx="263">
                  <c:v>943.4</c:v>
                </c:pt>
                <c:pt idx="264">
                  <c:v>945.3</c:v>
                </c:pt>
                <c:pt idx="265">
                  <c:v>942.7</c:v>
                </c:pt>
                <c:pt idx="266">
                  <c:v>938.2</c:v>
                </c:pt>
                <c:pt idx="267">
                  <c:v>933.5</c:v>
                </c:pt>
                <c:pt idx="268">
                  <c:v>928.7</c:v>
                </c:pt>
                <c:pt idx="269">
                  <c:v>923.8</c:v>
                </c:pt>
                <c:pt idx="270">
                  <c:v>917.2</c:v>
                </c:pt>
                <c:pt idx="271">
                  <c:v>903.5</c:v>
                </c:pt>
                <c:pt idx="272">
                  <c:v>901.8</c:v>
                </c:pt>
                <c:pt idx="273">
                  <c:v>883.9</c:v>
                </c:pt>
                <c:pt idx="274">
                  <c:v>892.5</c:v>
                </c:pt>
                <c:pt idx="275">
                  <c:v>888.1</c:v>
                </c:pt>
                <c:pt idx="276">
                  <c:v>878</c:v>
                </c:pt>
                <c:pt idx="277">
                  <c:v>863.3</c:v>
                </c:pt>
                <c:pt idx="278">
                  <c:v>853.5</c:v>
                </c:pt>
                <c:pt idx="279">
                  <c:v>858.8</c:v>
                </c:pt>
                <c:pt idx="280">
                  <c:v>856</c:v>
                </c:pt>
                <c:pt idx="281">
                  <c:v>835.7</c:v>
                </c:pt>
                <c:pt idx="282">
                  <c:v>816.6</c:v>
                </c:pt>
                <c:pt idx="283">
                  <c:v>817.3</c:v>
                </c:pt>
                <c:pt idx="284">
                  <c:v>816.8</c:v>
                </c:pt>
                <c:pt idx="285">
                  <c:v>792.5</c:v>
                </c:pt>
                <c:pt idx="286">
                  <c:v>772.9</c:v>
                </c:pt>
                <c:pt idx="287">
                  <c:v>783</c:v>
                </c:pt>
                <c:pt idx="288">
                  <c:v>771.5</c:v>
                </c:pt>
                <c:pt idx="289">
                  <c:v>732.7</c:v>
                </c:pt>
                <c:pt idx="290">
                  <c:v>742.7</c:v>
                </c:pt>
                <c:pt idx="291">
                  <c:v>744.9</c:v>
                </c:pt>
                <c:pt idx="292">
                  <c:v>693.7</c:v>
                </c:pt>
                <c:pt idx="293">
                  <c:v>715.5</c:v>
                </c:pt>
                <c:pt idx="294">
                  <c:v>705.6</c:v>
                </c:pt>
                <c:pt idx="295">
                  <c:v>652.5</c:v>
                </c:pt>
                <c:pt idx="296">
                  <c:v>699.4</c:v>
                </c:pt>
                <c:pt idx="297">
                  <c:v>623.6</c:v>
                </c:pt>
                <c:pt idx="298">
                  <c:v>665.1</c:v>
                </c:pt>
                <c:pt idx="299">
                  <c:v>610.5</c:v>
                </c:pt>
                <c:pt idx="300">
                  <c:v>628.29999999999995</c:v>
                </c:pt>
                <c:pt idx="301">
                  <c:v>590.1</c:v>
                </c:pt>
                <c:pt idx="302">
                  <c:v>609.70000000000005</c:v>
                </c:pt>
                <c:pt idx="303">
                  <c:v>543.29999999999995</c:v>
                </c:pt>
                <c:pt idx="304">
                  <c:v>615.4</c:v>
                </c:pt>
                <c:pt idx="305">
                  <c:v>498.8</c:v>
                </c:pt>
                <c:pt idx="306">
                  <c:v>600.20000000000005</c:v>
                </c:pt>
                <c:pt idx="307">
                  <c:v>523.9</c:v>
                </c:pt>
                <c:pt idx="308">
                  <c:v>464.9</c:v>
                </c:pt>
                <c:pt idx="309">
                  <c:v>505.2</c:v>
                </c:pt>
                <c:pt idx="310">
                  <c:v>494.7</c:v>
                </c:pt>
                <c:pt idx="311">
                  <c:v>478.8</c:v>
                </c:pt>
                <c:pt idx="312">
                  <c:v>477.1</c:v>
                </c:pt>
                <c:pt idx="313">
                  <c:v>463.7</c:v>
                </c:pt>
                <c:pt idx="314">
                  <c:v>451.5</c:v>
                </c:pt>
                <c:pt idx="315">
                  <c:v>441.1</c:v>
                </c:pt>
                <c:pt idx="316">
                  <c:v>432.4</c:v>
                </c:pt>
                <c:pt idx="317">
                  <c:v>425.5</c:v>
                </c:pt>
                <c:pt idx="318">
                  <c:v>419.3</c:v>
                </c:pt>
                <c:pt idx="319">
                  <c:v>411.4</c:v>
                </c:pt>
                <c:pt idx="320">
                  <c:v>403.2</c:v>
                </c:pt>
                <c:pt idx="321">
                  <c:v>394.9</c:v>
                </c:pt>
                <c:pt idx="322">
                  <c:v>386.2</c:v>
                </c:pt>
                <c:pt idx="323">
                  <c:v>377.3</c:v>
                </c:pt>
                <c:pt idx="324">
                  <c:v>369.4</c:v>
                </c:pt>
                <c:pt idx="325">
                  <c:v>360.6</c:v>
                </c:pt>
                <c:pt idx="326">
                  <c:v>352</c:v>
                </c:pt>
                <c:pt idx="327">
                  <c:v>344.1</c:v>
                </c:pt>
                <c:pt idx="328">
                  <c:v>335.3</c:v>
                </c:pt>
                <c:pt idx="329">
                  <c:v>328</c:v>
                </c:pt>
                <c:pt idx="330">
                  <c:v>321.60000000000002</c:v>
                </c:pt>
                <c:pt idx="331">
                  <c:v>314.8</c:v>
                </c:pt>
                <c:pt idx="332">
                  <c:v>307</c:v>
                </c:pt>
                <c:pt idx="333">
                  <c:v>299.7</c:v>
                </c:pt>
                <c:pt idx="334">
                  <c:v>293</c:v>
                </c:pt>
                <c:pt idx="335">
                  <c:v>286.10000000000002</c:v>
                </c:pt>
                <c:pt idx="336">
                  <c:v>279.10000000000002</c:v>
                </c:pt>
                <c:pt idx="337">
                  <c:v>273.8</c:v>
                </c:pt>
                <c:pt idx="338">
                  <c:v>266.5</c:v>
                </c:pt>
                <c:pt idx="339">
                  <c:v>259.5</c:v>
                </c:pt>
                <c:pt idx="340">
                  <c:v>253.2</c:v>
                </c:pt>
                <c:pt idx="341">
                  <c:v>247.7</c:v>
                </c:pt>
                <c:pt idx="342">
                  <c:v>242.3</c:v>
                </c:pt>
                <c:pt idx="343">
                  <c:v>236.5</c:v>
                </c:pt>
                <c:pt idx="344">
                  <c:v>230.6</c:v>
                </c:pt>
                <c:pt idx="345">
                  <c:v>225.5</c:v>
                </c:pt>
                <c:pt idx="346">
                  <c:v>219.9</c:v>
                </c:pt>
                <c:pt idx="347">
                  <c:v>216</c:v>
                </c:pt>
                <c:pt idx="348">
                  <c:v>210.6</c:v>
                </c:pt>
                <c:pt idx="349">
                  <c:v>205.3</c:v>
                </c:pt>
                <c:pt idx="350">
                  <c:v>201</c:v>
                </c:pt>
                <c:pt idx="351">
                  <c:v>195.1</c:v>
                </c:pt>
                <c:pt idx="352">
                  <c:v>190</c:v>
                </c:pt>
                <c:pt idx="353">
                  <c:v>185.3</c:v>
                </c:pt>
                <c:pt idx="354">
                  <c:v>180.9</c:v>
                </c:pt>
                <c:pt idx="355">
                  <c:v>176.9</c:v>
                </c:pt>
                <c:pt idx="356">
                  <c:v>173</c:v>
                </c:pt>
                <c:pt idx="357">
                  <c:v>169.4</c:v>
                </c:pt>
                <c:pt idx="358">
                  <c:v>165.9</c:v>
                </c:pt>
                <c:pt idx="359">
                  <c:v>162.69999999999999</c:v>
                </c:pt>
                <c:pt idx="360">
                  <c:v>161</c:v>
                </c:pt>
                <c:pt idx="361">
                  <c:v>157.80000000000001</c:v>
                </c:pt>
                <c:pt idx="362">
                  <c:v>159.1</c:v>
                </c:pt>
                <c:pt idx="363">
                  <c:v>153.1</c:v>
                </c:pt>
                <c:pt idx="364">
                  <c:v>151.6</c:v>
                </c:pt>
                <c:pt idx="365">
                  <c:v>149.6</c:v>
                </c:pt>
                <c:pt idx="366">
                  <c:v>147.30000000000001</c:v>
                </c:pt>
                <c:pt idx="367">
                  <c:v>145.80000000000001</c:v>
                </c:pt>
                <c:pt idx="368">
                  <c:v>143.5</c:v>
                </c:pt>
                <c:pt idx="369">
                  <c:v>141.9</c:v>
                </c:pt>
                <c:pt idx="370">
                  <c:v>140.5</c:v>
                </c:pt>
                <c:pt idx="371">
                  <c:v>139.19999999999999</c:v>
                </c:pt>
                <c:pt idx="372">
                  <c:v>138.19999999999999</c:v>
                </c:pt>
                <c:pt idx="373">
                  <c:v>137.4</c:v>
                </c:pt>
                <c:pt idx="374">
                  <c:v>137.1</c:v>
                </c:pt>
                <c:pt idx="375">
                  <c:v>137</c:v>
                </c:pt>
                <c:pt idx="376">
                  <c:v>136.9</c:v>
                </c:pt>
                <c:pt idx="377">
                  <c:v>136.69999999999999</c:v>
                </c:pt>
                <c:pt idx="378">
                  <c:v>136.69999999999999</c:v>
                </c:pt>
                <c:pt idx="379">
                  <c:v>136.80000000000001</c:v>
                </c:pt>
                <c:pt idx="380">
                  <c:v>137.9</c:v>
                </c:pt>
                <c:pt idx="381">
                  <c:v>138.69999999999999</c:v>
                </c:pt>
                <c:pt idx="382">
                  <c:v>139.6</c:v>
                </c:pt>
                <c:pt idx="383">
                  <c:v>140.6</c:v>
                </c:pt>
                <c:pt idx="384">
                  <c:v>141.80000000000001</c:v>
                </c:pt>
                <c:pt idx="385">
                  <c:v>143.19999999999999</c:v>
                </c:pt>
                <c:pt idx="386">
                  <c:v>144.80000000000001</c:v>
                </c:pt>
                <c:pt idx="387">
                  <c:v>146.69999999999999</c:v>
                </c:pt>
                <c:pt idx="388">
                  <c:v>148.80000000000001</c:v>
                </c:pt>
                <c:pt idx="389">
                  <c:v>150.9</c:v>
                </c:pt>
                <c:pt idx="390">
                  <c:v>153.5</c:v>
                </c:pt>
                <c:pt idx="391">
                  <c:v>156.5</c:v>
                </c:pt>
                <c:pt idx="392">
                  <c:v>158.5</c:v>
                </c:pt>
                <c:pt idx="393">
                  <c:v>162.69999999999999</c:v>
                </c:pt>
                <c:pt idx="394">
                  <c:v>166.3</c:v>
                </c:pt>
                <c:pt idx="395">
                  <c:v>170.1</c:v>
                </c:pt>
                <c:pt idx="396">
                  <c:v>174.3</c:v>
                </c:pt>
                <c:pt idx="397">
                  <c:v>178.8</c:v>
                </c:pt>
                <c:pt idx="398">
                  <c:v>183.5</c:v>
                </c:pt>
                <c:pt idx="399">
                  <c:v>188.5</c:v>
                </c:pt>
                <c:pt idx="400">
                  <c:v>193.8</c:v>
                </c:pt>
                <c:pt idx="401">
                  <c:v>199.9</c:v>
                </c:pt>
                <c:pt idx="402">
                  <c:v>206.4</c:v>
                </c:pt>
                <c:pt idx="403">
                  <c:v>213.7</c:v>
                </c:pt>
                <c:pt idx="404">
                  <c:v>222</c:v>
                </c:pt>
                <c:pt idx="405">
                  <c:v>234.2</c:v>
                </c:pt>
                <c:pt idx="406">
                  <c:v>245.3</c:v>
                </c:pt>
                <c:pt idx="407">
                  <c:v>260.10000000000002</c:v>
                </c:pt>
                <c:pt idx="408">
                  <c:v>278.8</c:v>
                </c:pt>
                <c:pt idx="409">
                  <c:v>302.2</c:v>
                </c:pt>
                <c:pt idx="410">
                  <c:v>331.9</c:v>
                </c:pt>
                <c:pt idx="411">
                  <c:v>368.2</c:v>
                </c:pt>
                <c:pt idx="412">
                  <c:v>408.7</c:v>
                </c:pt>
                <c:pt idx="413">
                  <c:v>492</c:v>
                </c:pt>
                <c:pt idx="414">
                  <c:v>593.29999999999995</c:v>
                </c:pt>
                <c:pt idx="415">
                  <c:v>540.79999999999995</c:v>
                </c:pt>
                <c:pt idx="416">
                  <c:v>652.5</c:v>
                </c:pt>
                <c:pt idx="417">
                  <c:v>656.3</c:v>
                </c:pt>
                <c:pt idx="418">
                  <c:v>692.9</c:v>
                </c:pt>
                <c:pt idx="419">
                  <c:v>761.3</c:v>
                </c:pt>
                <c:pt idx="420">
                  <c:v>791.7</c:v>
                </c:pt>
                <c:pt idx="421">
                  <c:v>853.7</c:v>
                </c:pt>
                <c:pt idx="422">
                  <c:v>909.5</c:v>
                </c:pt>
                <c:pt idx="423">
                  <c:v>950.9</c:v>
                </c:pt>
                <c:pt idx="424">
                  <c:v>996.3</c:v>
                </c:pt>
                <c:pt idx="425" formatCode="#,##0.00">
                  <c:v>1043.5999999999999</c:v>
                </c:pt>
                <c:pt idx="426" formatCode="#,##0.00">
                  <c:v>1091.9000000000001</c:v>
                </c:pt>
                <c:pt idx="427" formatCode="#,##0.00">
                  <c:v>1142.0999999999999</c:v>
                </c:pt>
                <c:pt idx="428" formatCode="#,##0.00">
                  <c:v>1191.7</c:v>
                </c:pt>
                <c:pt idx="429" formatCode="#,##0.00">
                  <c:v>1240.8</c:v>
                </c:pt>
                <c:pt idx="430" formatCode="#,##0.00">
                  <c:v>1290.3</c:v>
                </c:pt>
                <c:pt idx="431" formatCode="#,##0.00">
                  <c:v>1340</c:v>
                </c:pt>
                <c:pt idx="432" formatCode="#,##0.00">
                  <c:v>1390.2</c:v>
                </c:pt>
                <c:pt idx="433" formatCode="#,##0.00">
                  <c:v>1437.7</c:v>
                </c:pt>
                <c:pt idx="434" formatCode="#,##0.00">
                  <c:v>1482.6</c:v>
                </c:pt>
                <c:pt idx="435" formatCode="#,##0.00">
                  <c:v>1524</c:v>
                </c:pt>
                <c:pt idx="436" formatCode="#,##0.00">
                  <c:v>1562.6</c:v>
                </c:pt>
                <c:pt idx="437" formatCode="#,##0.00">
                  <c:v>1598.5</c:v>
                </c:pt>
                <c:pt idx="438" formatCode="#,##0.00">
                  <c:v>1631.7</c:v>
                </c:pt>
                <c:pt idx="439" formatCode="#,##0.00">
                  <c:v>1661.9</c:v>
                </c:pt>
                <c:pt idx="440" formatCode="#,##0.00">
                  <c:v>1690</c:v>
                </c:pt>
                <c:pt idx="441" formatCode="#,##0.00">
                  <c:v>1715.4</c:v>
                </c:pt>
                <c:pt idx="442" formatCode="#,##0.00">
                  <c:v>1738.7</c:v>
                </c:pt>
                <c:pt idx="443" formatCode="#,##0.00">
                  <c:v>1759.9</c:v>
                </c:pt>
                <c:pt idx="444" formatCode="#,##0.00">
                  <c:v>1779.7</c:v>
                </c:pt>
                <c:pt idx="445" formatCode="#,##0.00">
                  <c:v>1797.1</c:v>
                </c:pt>
                <c:pt idx="446" formatCode="#,##0.00">
                  <c:v>1812.3</c:v>
                </c:pt>
                <c:pt idx="447" formatCode="#,##0.00">
                  <c:v>1826.1</c:v>
                </c:pt>
                <c:pt idx="448" formatCode="#,##0.00">
                  <c:v>1837.8</c:v>
                </c:pt>
                <c:pt idx="449" formatCode="#,##0.00">
                  <c:v>1847.8</c:v>
                </c:pt>
                <c:pt idx="450" formatCode="#,##0.00">
                  <c:v>1856.1</c:v>
                </c:pt>
                <c:pt idx="451" formatCode="#,##0.00">
                  <c:v>1863.1</c:v>
                </c:pt>
                <c:pt idx="452" formatCode="#,##0.00">
                  <c:v>1868.8</c:v>
                </c:pt>
                <c:pt idx="453" formatCode="#,##0.00">
                  <c:v>1873.1</c:v>
                </c:pt>
                <c:pt idx="454" formatCode="#,##0.00">
                  <c:v>1876.2</c:v>
                </c:pt>
                <c:pt idx="455" formatCode="#,##0.00">
                  <c:v>1878.3</c:v>
                </c:pt>
                <c:pt idx="456" formatCode="#,##0.00">
                  <c:v>1879.3</c:v>
                </c:pt>
                <c:pt idx="457" formatCode="#,##0.00">
                  <c:v>1879.4</c:v>
                </c:pt>
                <c:pt idx="458" formatCode="#,##0.00">
                  <c:v>1878.7</c:v>
                </c:pt>
                <c:pt idx="459" formatCode="#,##0.00">
                  <c:v>1877.2</c:v>
                </c:pt>
                <c:pt idx="460" formatCode="#,##0.00">
                  <c:v>1875.1</c:v>
                </c:pt>
                <c:pt idx="461" formatCode="#,##0.00">
                  <c:v>1872.1</c:v>
                </c:pt>
                <c:pt idx="462" formatCode="#,##0.00">
                  <c:v>1868</c:v>
                </c:pt>
                <c:pt idx="463" formatCode="#,##0.00">
                  <c:v>1863.1</c:v>
                </c:pt>
                <c:pt idx="464" formatCode="#,##0.00">
                  <c:v>1857.3</c:v>
                </c:pt>
                <c:pt idx="465" formatCode="#,##0.00">
                  <c:v>1850.9</c:v>
                </c:pt>
                <c:pt idx="466" formatCode="#,##0.00">
                  <c:v>1843.8</c:v>
                </c:pt>
                <c:pt idx="467" formatCode="#,##0.00">
                  <c:v>1836</c:v>
                </c:pt>
                <c:pt idx="468" formatCode="#,##0.00">
                  <c:v>1827.8</c:v>
                </c:pt>
                <c:pt idx="469" formatCode="#,##0.00">
                  <c:v>1819</c:v>
                </c:pt>
                <c:pt idx="470" formatCode="#,##0.00">
                  <c:v>1810.8</c:v>
                </c:pt>
                <c:pt idx="471" formatCode="#,##0.00">
                  <c:v>1801.4</c:v>
                </c:pt>
                <c:pt idx="472" formatCode="#,##0.00">
                  <c:v>1791</c:v>
                </c:pt>
                <c:pt idx="473" formatCode="#,##0.00">
                  <c:v>1779.9</c:v>
                </c:pt>
                <c:pt idx="474" formatCode="#,##0.00">
                  <c:v>1768.3</c:v>
                </c:pt>
                <c:pt idx="475" formatCode="#,##0.00">
                  <c:v>1756.3</c:v>
                </c:pt>
                <c:pt idx="476" formatCode="#,##0.00">
                  <c:v>1743.5</c:v>
                </c:pt>
                <c:pt idx="477" formatCode="#,##0.00">
                  <c:v>1730.2</c:v>
                </c:pt>
                <c:pt idx="478" formatCode="#,##0.00">
                  <c:v>1714.5</c:v>
                </c:pt>
                <c:pt idx="479" formatCode="#,##0.00">
                  <c:v>1699.6</c:v>
                </c:pt>
                <c:pt idx="480" formatCode="#,##0.00">
                  <c:v>1685.7</c:v>
                </c:pt>
                <c:pt idx="481" formatCode="#,##0.00">
                  <c:v>1672.1</c:v>
                </c:pt>
                <c:pt idx="482" formatCode="#,##0.00">
                  <c:v>1658.2</c:v>
                </c:pt>
                <c:pt idx="483" formatCode="#,##0.00">
                  <c:v>1643.8</c:v>
                </c:pt>
                <c:pt idx="484" formatCode="#,##0.00">
                  <c:v>1628.9</c:v>
                </c:pt>
                <c:pt idx="485" formatCode="#,##0.00">
                  <c:v>1613.4</c:v>
                </c:pt>
                <c:pt idx="486" formatCode="#,##0.00">
                  <c:v>1597.4</c:v>
                </c:pt>
                <c:pt idx="487" formatCode="#,##0.00">
                  <c:v>1581.1</c:v>
                </c:pt>
                <c:pt idx="488" formatCode="#,##0.00">
                  <c:v>1565</c:v>
                </c:pt>
                <c:pt idx="489" formatCode="#,##0.00">
                  <c:v>1548</c:v>
                </c:pt>
                <c:pt idx="490" formatCode="#,##0.00">
                  <c:v>1530.8</c:v>
                </c:pt>
                <c:pt idx="491" formatCode="#,##0.00">
                  <c:v>1514.1</c:v>
                </c:pt>
                <c:pt idx="492" formatCode="#,##0.00">
                  <c:v>1497.2</c:v>
                </c:pt>
                <c:pt idx="493" formatCode="#,##0.00">
                  <c:v>1480.2</c:v>
                </c:pt>
                <c:pt idx="494" formatCode="#,##0.00">
                  <c:v>1463.1</c:v>
                </c:pt>
                <c:pt idx="495" formatCode="#,##0.00">
                  <c:v>1445.7</c:v>
                </c:pt>
                <c:pt idx="496" formatCode="#,##0.00">
                  <c:v>1428.2</c:v>
                </c:pt>
                <c:pt idx="497" formatCode="#,##0.00">
                  <c:v>1410.7</c:v>
                </c:pt>
                <c:pt idx="498" formatCode="#,##0.00">
                  <c:v>1392.9</c:v>
                </c:pt>
                <c:pt idx="499" formatCode="#,##0.00">
                  <c:v>1375.4</c:v>
                </c:pt>
                <c:pt idx="500" formatCode="#,##0.00">
                  <c:v>1358</c:v>
                </c:pt>
                <c:pt idx="501" formatCode="#,##0.00">
                  <c:v>1340.2</c:v>
                </c:pt>
                <c:pt idx="502" formatCode="#,##0.00">
                  <c:v>1322.3</c:v>
                </c:pt>
                <c:pt idx="503" formatCode="#,##0.00">
                  <c:v>1304.4000000000001</c:v>
                </c:pt>
                <c:pt idx="504" formatCode="#,##0.00">
                  <c:v>1286.0999999999999</c:v>
                </c:pt>
                <c:pt idx="505" formatCode="#,##0.00">
                  <c:v>1267.7</c:v>
                </c:pt>
                <c:pt idx="506" formatCode="#,##0.00">
                  <c:v>1249.3</c:v>
                </c:pt>
                <c:pt idx="507" formatCode="#,##0.00">
                  <c:v>1230.7</c:v>
                </c:pt>
                <c:pt idx="508" formatCode="#,##0.00">
                  <c:v>1211.8</c:v>
                </c:pt>
                <c:pt idx="509" formatCode="#,##0.00">
                  <c:v>1193.2</c:v>
                </c:pt>
                <c:pt idx="510" formatCode="#,##0.00">
                  <c:v>1175</c:v>
                </c:pt>
                <c:pt idx="511" formatCode="#,##0.00">
                  <c:v>1157.8</c:v>
                </c:pt>
                <c:pt idx="512" formatCode="#,##0.00">
                  <c:v>1140.0999999999999</c:v>
                </c:pt>
                <c:pt idx="513" formatCode="#,##0.00">
                  <c:v>1121.5</c:v>
                </c:pt>
                <c:pt idx="514" formatCode="#,##0.00">
                  <c:v>1103.4000000000001</c:v>
                </c:pt>
                <c:pt idx="515" formatCode="#,##0.00">
                  <c:v>1085.2</c:v>
                </c:pt>
                <c:pt idx="516" formatCode="#,##0.00">
                  <c:v>1066.4000000000001</c:v>
                </c:pt>
                <c:pt idx="517" formatCode="#,##0.00">
                  <c:v>1047.4000000000001</c:v>
                </c:pt>
                <c:pt idx="518" formatCode="#,##0.00">
                  <c:v>1029</c:v>
                </c:pt>
                <c:pt idx="519" formatCode="#,##0.00">
                  <c:v>1012</c:v>
                </c:pt>
                <c:pt idx="520">
                  <c:v>995.9</c:v>
                </c:pt>
                <c:pt idx="521">
                  <c:v>979.9</c:v>
                </c:pt>
                <c:pt idx="522">
                  <c:v>963.6</c:v>
                </c:pt>
                <c:pt idx="523">
                  <c:v>946.8</c:v>
                </c:pt>
                <c:pt idx="524">
                  <c:v>929.7</c:v>
                </c:pt>
                <c:pt idx="525">
                  <c:v>913.3</c:v>
                </c:pt>
                <c:pt idx="526">
                  <c:v>858.7</c:v>
                </c:pt>
                <c:pt idx="527">
                  <c:v>860.3</c:v>
                </c:pt>
                <c:pt idx="528">
                  <c:v>855.9</c:v>
                </c:pt>
                <c:pt idx="529">
                  <c:v>827.3</c:v>
                </c:pt>
                <c:pt idx="530">
                  <c:v>814.9</c:v>
                </c:pt>
                <c:pt idx="531">
                  <c:v>820.7</c:v>
                </c:pt>
                <c:pt idx="532">
                  <c:v>789.1</c:v>
                </c:pt>
                <c:pt idx="533">
                  <c:v>758.5</c:v>
                </c:pt>
                <c:pt idx="534">
                  <c:v>777.9</c:v>
                </c:pt>
                <c:pt idx="535">
                  <c:v>735</c:v>
                </c:pt>
                <c:pt idx="536">
                  <c:v>716.3</c:v>
                </c:pt>
                <c:pt idx="537">
                  <c:v>734.7</c:v>
                </c:pt>
                <c:pt idx="538">
                  <c:v>661.9</c:v>
                </c:pt>
                <c:pt idx="539">
                  <c:v>707</c:v>
                </c:pt>
                <c:pt idx="540">
                  <c:v>638.70000000000005</c:v>
                </c:pt>
                <c:pt idx="541">
                  <c:v>666.3</c:v>
                </c:pt>
                <c:pt idx="542">
                  <c:v>614.79999999999995</c:v>
                </c:pt>
                <c:pt idx="543">
                  <c:v>639.6</c:v>
                </c:pt>
                <c:pt idx="544">
                  <c:v>567.6</c:v>
                </c:pt>
                <c:pt idx="545">
                  <c:v>638.4</c:v>
                </c:pt>
                <c:pt idx="546">
                  <c:v>516.79999999999995</c:v>
                </c:pt>
                <c:pt idx="547">
                  <c:v>629.6</c:v>
                </c:pt>
                <c:pt idx="548">
                  <c:v>532.79999999999995</c:v>
                </c:pt>
                <c:pt idx="549">
                  <c:v>482.1</c:v>
                </c:pt>
                <c:pt idx="550">
                  <c:v>609.1</c:v>
                </c:pt>
                <c:pt idx="551">
                  <c:v>514.5</c:v>
                </c:pt>
                <c:pt idx="552">
                  <c:v>445.5</c:v>
                </c:pt>
                <c:pt idx="553">
                  <c:v>461.9</c:v>
                </c:pt>
                <c:pt idx="554">
                  <c:v>485.8</c:v>
                </c:pt>
                <c:pt idx="555">
                  <c:v>470.4</c:v>
                </c:pt>
                <c:pt idx="556">
                  <c:v>453</c:v>
                </c:pt>
                <c:pt idx="557">
                  <c:v>444.8</c:v>
                </c:pt>
                <c:pt idx="558">
                  <c:v>438.7</c:v>
                </c:pt>
                <c:pt idx="559">
                  <c:v>432.5</c:v>
                </c:pt>
                <c:pt idx="560">
                  <c:v>426.4</c:v>
                </c:pt>
                <c:pt idx="561">
                  <c:v>420.2</c:v>
                </c:pt>
                <c:pt idx="562">
                  <c:v>415.5</c:v>
                </c:pt>
                <c:pt idx="563">
                  <c:v>404.9</c:v>
                </c:pt>
                <c:pt idx="564">
                  <c:v>395.2</c:v>
                </c:pt>
                <c:pt idx="565">
                  <c:v>386</c:v>
                </c:pt>
                <c:pt idx="566">
                  <c:v>376.7</c:v>
                </c:pt>
                <c:pt idx="567">
                  <c:v>367.7</c:v>
                </c:pt>
                <c:pt idx="568">
                  <c:v>359.5</c:v>
                </c:pt>
                <c:pt idx="569">
                  <c:v>350.5</c:v>
                </c:pt>
                <c:pt idx="570">
                  <c:v>341.8</c:v>
                </c:pt>
                <c:pt idx="571">
                  <c:v>333.5</c:v>
                </c:pt>
                <c:pt idx="572">
                  <c:v>325.89999999999998</c:v>
                </c:pt>
                <c:pt idx="573">
                  <c:v>319.5</c:v>
                </c:pt>
                <c:pt idx="574">
                  <c:v>317.7</c:v>
                </c:pt>
                <c:pt idx="575">
                  <c:v>304.3</c:v>
                </c:pt>
                <c:pt idx="576">
                  <c:v>296.2</c:v>
                </c:pt>
                <c:pt idx="577">
                  <c:v>288.89999999999998</c:v>
                </c:pt>
                <c:pt idx="578">
                  <c:v>282.3</c:v>
                </c:pt>
                <c:pt idx="579">
                  <c:v>275.8</c:v>
                </c:pt>
                <c:pt idx="580">
                  <c:v>270</c:v>
                </c:pt>
                <c:pt idx="581">
                  <c:v>264.10000000000002</c:v>
                </c:pt>
                <c:pt idx="582">
                  <c:v>259.10000000000002</c:v>
                </c:pt>
                <c:pt idx="583">
                  <c:v>253.1</c:v>
                </c:pt>
                <c:pt idx="584">
                  <c:v>246.7</c:v>
                </c:pt>
                <c:pt idx="585">
                  <c:v>240.7</c:v>
                </c:pt>
                <c:pt idx="586">
                  <c:v>235.1</c:v>
                </c:pt>
                <c:pt idx="587">
                  <c:v>230.9</c:v>
                </c:pt>
                <c:pt idx="588">
                  <c:v>225</c:v>
                </c:pt>
                <c:pt idx="589">
                  <c:v>219.5</c:v>
                </c:pt>
                <c:pt idx="590">
                  <c:v>214.8</c:v>
                </c:pt>
                <c:pt idx="591">
                  <c:v>209.1</c:v>
                </c:pt>
                <c:pt idx="592">
                  <c:v>203.4</c:v>
                </c:pt>
                <c:pt idx="593">
                  <c:v>198</c:v>
                </c:pt>
                <c:pt idx="594">
                  <c:v>193.4</c:v>
                </c:pt>
                <c:pt idx="595">
                  <c:v>188.2</c:v>
                </c:pt>
                <c:pt idx="596">
                  <c:v>182.8</c:v>
                </c:pt>
                <c:pt idx="597">
                  <c:v>177.7</c:v>
                </c:pt>
                <c:pt idx="598">
                  <c:v>174.4</c:v>
                </c:pt>
                <c:pt idx="599">
                  <c:v>169.5</c:v>
                </c:pt>
                <c:pt idx="600">
                  <c:v>164.6</c:v>
                </c:pt>
                <c:pt idx="601">
                  <c:v>160.1</c:v>
                </c:pt>
                <c:pt idx="602">
                  <c:v>155.4</c:v>
                </c:pt>
                <c:pt idx="603">
                  <c:v>151.1</c:v>
                </c:pt>
                <c:pt idx="604">
                  <c:v>146.80000000000001</c:v>
                </c:pt>
                <c:pt idx="605">
                  <c:v>142.69999999999999</c:v>
                </c:pt>
                <c:pt idx="606">
                  <c:v>138.19999999999999</c:v>
                </c:pt>
                <c:pt idx="607">
                  <c:v>133.4</c:v>
                </c:pt>
                <c:pt idx="608">
                  <c:v>129.6</c:v>
                </c:pt>
                <c:pt idx="609">
                  <c:v>126.1</c:v>
                </c:pt>
                <c:pt idx="610">
                  <c:v>122.6</c:v>
                </c:pt>
                <c:pt idx="611">
                  <c:v>119.2</c:v>
                </c:pt>
                <c:pt idx="612">
                  <c:v>116.3</c:v>
                </c:pt>
                <c:pt idx="613">
                  <c:v>113.6</c:v>
                </c:pt>
                <c:pt idx="614">
                  <c:v>110.6</c:v>
                </c:pt>
                <c:pt idx="615">
                  <c:v>107.7</c:v>
                </c:pt>
                <c:pt idx="616">
                  <c:v>104.8</c:v>
                </c:pt>
                <c:pt idx="617">
                  <c:v>102</c:v>
                </c:pt>
                <c:pt idx="618">
                  <c:v>99.4</c:v>
                </c:pt>
                <c:pt idx="619">
                  <c:v>96.8</c:v>
                </c:pt>
                <c:pt idx="620">
                  <c:v>94.2</c:v>
                </c:pt>
                <c:pt idx="621">
                  <c:v>92</c:v>
                </c:pt>
                <c:pt idx="622">
                  <c:v>89.8</c:v>
                </c:pt>
                <c:pt idx="623">
                  <c:v>87.6</c:v>
                </c:pt>
                <c:pt idx="624">
                  <c:v>85.2</c:v>
                </c:pt>
                <c:pt idx="625">
                  <c:v>82.8</c:v>
                </c:pt>
                <c:pt idx="626">
                  <c:v>80.599999999999994</c:v>
                </c:pt>
                <c:pt idx="627">
                  <c:v>78.5</c:v>
                </c:pt>
                <c:pt idx="628">
                  <c:v>76.599999999999994</c:v>
                </c:pt>
                <c:pt idx="629">
                  <c:v>74.7</c:v>
                </c:pt>
                <c:pt idx="630">
                  <c:v>73.099999999999994</c:v>
                </c:pt>
                <c:pt idx="631">
                  <c:v>71.900000000000006</c:v>
                </c:pt>
                <c:pt idx="632">
                  <c:v>70</c:v>
                </c:pt>
                <c:pt idx="633">
                  <c:v>68.400000000000006</c:v>
                </c:pt>
                <c:pt idx="634">
                  <c:v>66.8</c:v>
                </c:pt>
                <c:pt idx="635">
                  <c:v>65.099999999999994</c:v>
                </c:pt>
                <c:pt idx="636">
                  <c:v>63.5</c:v>
                </c:pt>
                <c:pt idx="637">
                  <c:v>62.1</c:v>
                </c:pt>
                <c:pt idx="638">
                  <c:v>60.5</c:v>
                </c:pt>
                <c:pt idx="639">
                  <c:v>59.1</c:v>
                </c:pt>
                <c:pt idx="640">
                  <c:v>57.8</c:v>
                </c:pt>
                <c:pt idx="641">
                  <c:v>56.6</c:v>
                </c:pt>
                <c:pt idx="642">
                  <c:v>55.4</c:v>
                </c:pt>
                <c:pt idx="643">
                  <c:v>54.3</c:v>
                </c:pt>
                <c:pt idx="644">
                  <c:v>53.1</c:v>
                </c:pt>
                <c:pt idx="645">
                  <c:v>52</c:v>
                </c:pt>
                <c:pt idx="646">
                  <c:v>50.9</c:v>
                </c:pt>
                <c:pt idx="647">
                  <c:v>49.3</c:v>
                </c:pt>
                <c:pt idx="648">
                  <c:v>48.8</c:v>
                </c:pt>
                <c:pt idx="649">
                  <c:v>47.7</c:v>
                </c:pt>
                <c:pt idx="650">
                  <c:v>46.6</c:v>
                </c:pt>
                <c:pt idx="651">
                  <c:v>45.6</c:v>
                </c:pt>
                <c:pt idx="652">
                  <c:v>44.8</c:v>
                </c:pt>
                <c:pt idx="653">
                  <c:v>44.3</c:v>
                </c:pt>
                <c:pt idx="654">
                  <c:v>43.4</c:v>
                </c:pt>
                <c:pt idx="655">
                  <c:v>42.7</c:v>
                </c:pt>
                <c:pt idx="656">
                  <c:v>41.7</c:v>
                </c:pt>
                <c:pt idx="657">
                  <c:v>40.9</c:v>
                </c:pt>
                <c:pt idx="658">
                  <c:v>40.200000000000003</c:v>
                </c:pt>
                <c:pt idx="659">
                  <c:v>39.700000000000003</c:v>
                </c:pt>
                <c:pt idx="660">
                  <c:v>39.1</c:v>
                </c:pt>
                <c:pt idx="661">
                  <c:v>38.4</c:v>
                </c:pt>
                <c:pt idx="662">
                  <c:v>37.700000000000003</c:v>
                </c:pt>
                <c:pt idx="663">
                  <c:v>36.9</c:v>
                </c:pt>
                <c:pt idx="664">
                  <c:v>36.299999999999997</c:v>
                </c:pt>
                <c:pt idx="665">
                  <c:v>35.6</c:v>
                </c:pt>
                <c:pt idx="666">
                  <c:v>34.799999999999997</c:v>
                </c:pt>
                <c:pt idx="667">
                  <c:v>34.200000000000003</c:v>
                </c:pt>
                <c:pt idx="668">
                  <c:v>33.6</c:v>
                </c:pt>
                <c:pt idx="669">
                  <c:v>33</c:v>
                </c:pt>
                <c:pt idx="670">
                  <c:v>32.4</c:v>
                </c:pt>
                <c:pt idx="671">
                  <c:v>31.8</c:v>
                </c:pt>
                <c:pt idx="672">
                  <c:v>31.3</c:v>
                </c:pt>
                <c:pt idx="673">
                  <c:v>30.8</c:v>
                </c:pt>
                <c:pt idx="674">
                  <c:v>30.2</c:v>
                </c:pt>
                <c:pt idx="675">
                  <c:v>29.7</c:v>
                </c:pt>
                <c:pt idx="676">
                  <c:v>29.1</c:v>
                </c:pt>
                <c:pt idx="677">
                  <c:v>28.6</c:v>
                </c:pt>
                <c:pt idx="678">
                  <c:v>28.1</c:v>
                </c:pt>
                <c:pt idx="679">
                  <c:v>27.6</c:v>
                </c:pt>
                <c:pt idx="680">
                  <c:v>27.2</c:v>
                </c:pt>
                <c:pt idx="681">
                  <c:v>26.8</c:v>
                </c:pt>
                <c:pt idx="682">
                  <c:v>26.3</c:v>
                </c:pt>
                <c:pt idx="683">
                  <c:v>26</c:v>
                </c:pt>
                <c:pt idx="684">
                  <c:v>25.6</c:v>
                </c:pt>
                <c:pt idx="685">
                  <c:v>25.1</c:v>
                </c:pt>
                <c:pt idx="686">
                  <c:v>24.6</c:v>
                </c:pt>
                <c:pt idx="687">
                  <c:v>24.2</c:v>
                </c:pt>
                <c:pt idx="688">
                  <c:v>23.8</c:v>
                </c:pt>
                <c:pt idx="689">
                  <c:v>23.4</c:v>
                </c:pt>
                <c:pt idx="690">
                  <c:v>22.9</c:v>
                </c:pt>
                <c:pt idx="691">
                  <c:v>22.3</c:v>
                </c:pt>
                <c:pt idx="692">
                  <c:v>21.9</c:v>
                </c:pt>
                <c:pt idx="693">
                  <c:v>21.6</c:v>
                </c:pt>
                <c:pt idx="694">
                  <c:v>21.2</c:v>
                </c:pt>
                <c:pt idx="695">
                  <c:v>21</c:v>
                </c:pt>
                <c:pt idx="696">
                  <c:v>20.6</c:v>
                </c:pt>
                <c:pt idx="697">
                  <c:v>20.3</c:v>
                </c:pt>
                <c:pt idx="698">
                  <c:v>19.899999999999999</c:v>
                </c:pt>
                <c:pt idx="699">
                  <c:v>19.5</c:v>
                </c:pt>
                <c:pt idx="700">
                  <c:v>19.100000000000001</c:v>
                </c:pt>
                <c:pt idx="701">
                  <c:v>18.8</c:v>
                </c:pt>
                <c:pt idx="702">
                  <c:v>18.5</c:v>
                </c:pt>
                <c:pt idx="703">
                  <c:v>18.100000000000001</c:v>
                </c:pt>
                <c:pt idx="704">
                  <c:v>17.899999999999999</c:v>
                </c:pt>
                <c:pt idx="705">
                  <c:v>17.5</c:v>
                </c:pt>
                <c:pt idx="706">
                  <c:v>17.100000000000001</c:v>
                </c:pt>
                <c:pt idx="707">
                  <c:v>16.399999999999999</c:v>
                </c:pt>
                <c:pt idx="708">
                  <c:v>15.9</c:v>
                </c:pt>
                <c:pt idx="709">
                  <c:v>15.8</c:v>
                </c:pt>
                <c:pt idx="710">
                  <c:v>15.8</c:v>
                </c:pt>
                <c:pt idx="711">
                  <c:v>15.7</c:v>
                </c:pt>
                <c:pt idx="712">
                  <c:v>15.6</c:v>
                </c:pt>
                <c:pt idx="713">
                  <c:v>15.4</c:v>
                </c:pt>
                <c:pt idx="714">
                  <c:v>15.2</c:v>
                </c:pt>
                <c:pt idx="715">
                  <c:v>15</c:v>
                </c:pt>
                <c:pt idx="716">
                  <c:v>14.7</c:v>
                </c:pt>
                <c:pt idx="717">
                  <c:v>14.5</c:v>
                </c:pt>
                <c:pt idx="718">
                  <c:v>14.3</c:v>
                </c:pt>
                <c:pt idx="719">
                  <c:v>14</c:v>
                </c:pt>
                <c:pt idx="720">
                  <c:v>13.8</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3"/>
          <c:tx>
            <c:v>2 Percent Annual Chance</c:v>
          </c:tx>
          <c:spPr>
            <a:ln>
              <a:solidFill>
                <a:schemeClr val="tx2">
                  <a:lumMod val="60000"/>
                  <a:lumOff val="40000"/>
                </a:schemeClr>
              </a:solidFill>
            </a:ln>
          </c:spPr>
          <c:marker>
            <c:symbol val="none"/>
          </c:marker>
          <c:xVal>
            <c:numRef>
              <c:f>Hydrograph_JD2_1!$B$3:$B$740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Hydrograph_JD2_1!$E$3:$E$740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-0.01</c:v>
                </c:pt>
                <c:pt idx="100">
                  <c:v>-0.01</c:v>
                </c:pt>
                <c:pt idx="101">
                  <c:v>0</c:v>
                </c:pt>
                <c:pt idx="102">
                  <c:v>0</c:v>
                </c:pt>
                <c:pt idx="103">
                  <c:v>0.02</c:v>
                </c:pt>
                <c:pt idx="104">
                  <c:v>0.05</c:v>
                </c:pt>
                <c:pt idx="105">
                  <c:v>0.09</c:v>
                </c:pt>
                <c:pt idx="106">
                  <c:v>0.17</c:v>
                </c:pt>
                <c:pt idx="107">
                  <c:v>0.24</c:v>
                </c:pt>
                <c:pt idx="108">
                  <c:v>0.31</c:v>
                </c:pt>
                <c:pt idx="109">
                  <c:v>0.39</c:v>
                </c:pt>
                <c:pt idx="110">
                  <c:v>0.51</c:v>
                </c:pt>
                <c:pt idx="111">
                  <c:v>0.6</c:v>
                </c:pt>
                <c:pt idx="112">
                  <c:v>0.71</c:v>
                </c:pt>
                <c:pt idx="113">
                  <c:v>0.85</c:v>
                </c:pt>
                <c:pt idx="114">
                  <c:v>1.04</c:v>
                </c:pt>
                <c:pt idx="115">
                  <c:v>1.45</c:v>
                </c:pt>
                <c:pt idx="116">
                  <c:v>2.1</c:v>
                </c:pt>
                <c:pt idx="117">
                  <c:v>3</c:v>
                </c:pt>
                <c:pt idx="118">
                  <c:v>4.13</c:v>
                </c:pt>
                <c:pt idx="119">
                  <c:v>5.95</c:v>
                </c:pt>
                <c:pt idx="120">
                  <c:v>9.5299999999999994</c:v>
                </c:pt>
                <c:pt idx="121">
                  <c:v>17.420000000000002</c:v>
                </c:pt>
                <c:pt idx="122">
                  <c:v>27.68</c:v>
                </c:pt>
                <c:pt idx="123">
                  <c:v>43.68</c:v>
                </c:pt>
                <c:pt idx="124">
                  <c:v>69.69</c:v>
                </c:pt>
                <c:pt idx="125">
                  <c:v>106.2</c:v>
                </c:pt>
                <c:pt idx="126">
                  <c:v>146.69999999999999</c:v>
                </c:pt>
                <c:pt idx="127">
                  <c:v>214.63</c:v>
                </c:pt>
                <c:pt idx="128">
                  <c:v>336.73</c:v>
                </c:pt>
                <c:pt idx="129" formatCode="#,##0.00">
                  <c:v>699.12</c:v>
                </c:pt>
                <c:pt idx="130" formatCode="#,##0.00">
                  <c:v>781.57</c:v>
                </c:pt>
                <c:pt idx="131" formatCode="#,##0.00">
                  <c:v>846.88</c:v>
                </c:pt>
                <c:pt idx="132" formatCode="#,##0.00">
                  <c:v>876.74</c:v>
                </c:pt>
                <c:pt idx="133" formatCode="#,##0.00">
                  <c:v>882.05</c:v>
                </c:pt>
                <c:pt idx="134" formatCode="#,##0.00">
                  <c:v>902.66</c:v>
                </c:pt>
                <c:pt idx="135" formatCode="#,##0.00">
                  <c:v>926.8</c:v>
                </c:pt>
                <c:pt idx="136" formatCode="#,##0.00">
                  <c:v>940.39</c:v>
                </c:pt>
                <c:pt idx="137" formatCode="#,##0.00">
                  <c:v>930.22</c:v>
                </c:pt>
                <c:pt idx="138" formatCode="#,##0.00">
                  <c:v>916.58</c:v>
                </c:pt>
                <c:pt idx="139" formatCode="#,##0.00">
                  <c:v>914.03</c:v>
                </c:pt>
                <c:pt idx="140" formatCode="#,##0.00">
                  <c:v>920.13</c:v>
                </c:pt>
                <c:pt idx="141" formatCode="#,##0.00">
                  <c:v>922.37</c:v>
                </c:pt>
                <c:pt idx="142" formatCode="#,##0.00">
                  <c:v>910.91</c:v>
                </c:pt>
                <c:pt idx="143" formatCode="#,##0.00">
                  <c:v>891.08</c:v>
                </c:pt>
                <c:pt idx="144" formatCode="#,##0.00">
                  <c:v>881.95</c:v>
                </c:pt>
                <c:pt idx="145" formatCode="#,##0.00">
                  <c:v>879.58</c:v>
                </c:pt>
                <c:pt idx="146" formatCode="#,##0.00">
                  <c:v>874.62</c:v>
                </c:pt>
                <c:pt idx="147" formatCode="#,##0.00">
                  <c:v>854.59</c:v>
                </c:pt>
                <c:pt idx="148" formatCode="#,##0.00">
                  <c:v>827.86</c:v>
                </c:pt>
                <c:pt idx="149" formatCode="#,##0.00">
                  <c:v>824.65</c:v>
                </c:pt>
                <c:pt idx="150">
                  <c:v>823.94</c:v>
                </c:pt>
                <c:pt idx="151">
                  <c:v>794.65</c:v>
                </c:pt>
                <c:pt idx="152">
                  <c:v>765.88</c:v>
                </c:pt>
                <c:pt idx="153">
                  <c:v>776.42</c:v>
                </c:pt>
                <c:pt idx="154">
                  <c:v>760.47</c:v>
                </c:pt>
                <c:pt idx="155">
                  <c:v>721.33</c:v>
                </c:pt>
                <c:pt idx="156">
                  <c:v>745.17</c:v>
                </c:pt>
                <c:pt idx="157">
                  <c:v>728.93</c:v>
                </c:pt>
                <c:pt idx="158">
                  <c:v>695.41</c:v>
                </c:pt>
                <c:pt idx="159">
                  <c:v>727.3</c:v>
                </c:pt>
                <c:pt idx="160">
                  <c:v>689.24</c:v>
                </c:pt>
                <c:pt idx="161">
                  <c:v>681.36</c:v>
                </c:pt>
                <c:pt idx="162">
                  <c:v>704.39</c:v>
                </c:pt>
                <c:pt idx="163">
                  <c:v>645.4</c:v>
                </c:pt>
                <c:pt idx="164">
                  <c:v>690.69</c:v>
                </c:pt>
                <c:pt idx="165">
                  <c:v>636.80999999999995</c:v>
                </c:pt>
                <c:pt idx="166">
                  <c:v>663.4</c:v>
                </c:pt>
                <c:pt idx="167">
                  <c:v>645</c:v>
                </c:pt>
                <c:pt idx="168">
                  <c:v>631.37</c:v>
                </c:pt>
                <c:pt idx="169">
                  <c:v>652.1</c:v>
                </c:pt>
                <c:pt idx="170">
                  <c:v>608.89</c:v>
                </c:pt>
                <c:pt idx="171">
                  <c:v>653.48</c:v>
                </c:pt>
                <c:pt idx="172">
                  <c:v>592.75</c:v>
                </c:pt>
                <c:pt idx="173">
                  <c:v>652.12</c:v>
                </c:pt>
                <c:pt idx="174">
                  <c:v>583.04</c:v>
                </c:pt>
                <c:pt idx="175">
                  <c:v>651.46</c:v>
                </c:pt>
                <c:pt idx="176">
                  <c:v>577.83000000000004</c:v>
                </c:pt>
                <c:pt idx="177">
                  <c:v>651.59</c:v>
                </c:pt>
                <c:pt idx="178">
                  <c:v>576.78</c:v>
                </c:pt>
                <c:pt idx="179">
                  <c:v>650.17999999999995</c:v>
                </c:pt>
                <c:pt idx="180">
                  <c:v>572.19000000000005</c:v>
                </c:pt>
                <c:pt idx="181">
                  <c:v>647.94000000000005</c:v>
                </c:pt>
                <c:pt idx="182">
                  <c:v>571.41999999999996</c:v>
                </c:pt>
                <c:pt idx="183">
                  <c:v>650.80999999999995</c:v>
                </c:pt>
                <c:pt idx="184">
                  <c:v>573.02</c:v>
                </c:pt>
                <c:pt idx="185">
                  <c:v>645.16</c:v>
                </c:pt>
                <c:pt idx="186">
                  <c:v>569.47</c:v>
                </c:pt>
                <c:pt idx="187">
                  <c:v>642.35</c:v>
                </c:pt>
                <c:pt idx="188">
                  <c:v>570.37</c:v>
                </c:pt>
                <c:pt idx="189">
                  <c:v>637.88</c:v>
                </c:pt>
                <c:pt idx="190">
                  <c:v>573.59</c:v>
                </c:pt>
                <c:pt idx="191">
                  <c:v>633.03</c:v>
                </c:pt>
                <c:pt idx="192">
                  <c:v>574.02</c:v>
                </c:pt>
                <c:pt idx="193">
                  <c:v>627.91999999999996</c:v>
                </c:pt>
                <c:pt idx="194">
                  <c:v>574.55999999999995</c:v>
                </c:pt>
                <c:pt idx="195">
                  <c:v>623.66</c:v>
                </c:pt>
                <c:pt idx="196">
                  <c:v>573.42999999999995</c:v>
                </c:pt>
                <c:pt idx="197">
                  <c:v>619.53</c:v>
                </c:pt>
                <c:pt idx="198">
                  <c:v>569.41</c:v>
                </c:pt>
                <c:pt idx="199">
                  <c:v>617.25</c:v>
                </c:pt>
                <c:pt idx="200">
                  <c:v>561.08000000000004</c:v>
                </c:pt>
                <c:pt idx="201">
                  <c:v>617.04999999999995</c:v>
                </c:pt>
                <c:pt idx="202">
                  <c:v>549.6</c:v>
                </c:pt>
                <c:pt idx="203">
                  <c:v>619.08000000000004</c:v>
                </c:pt>
                <c:pt idx="204">
                  <c:v>537.30999999999995</c:v>
                </c:pt>
                <c:pt idx="205">
                  <c:v>621.45000000000005</c:v>
                </c:pt>
                <c:pt idx="206">
                  <c:v>533.13</c:v>
                </c:pt>
                <c:pt idx="207">
                  <c:v>615.53</c:v>
                </c:pt>
                <c:pt idx="208">
                  <c:v>537.22</c:v>
                </c:pt>
                <c:pt idx="209">
                  <c:v>576.42999999999995</c:v>
                </c:pt>
                <c:pt idx="210">
                  <c:v>560.64</c:v>
                </c:pt>
                <c:pt idx="211">
                  <c:v>507.31</c:v>
                </c:pt>
                <c:pt idx="212">
                  <c:v>596.69000000000005</c:v>
                </c:pt>
                <c:pt idx="213">
                  <c:v>498.29</c:v>
                </c:pt>
                <c:pt idx="214">
                  <c:v>543.98</c:v>
                </c:pt>
                <c:pt idx="215">
                  <c:v>555.86</c:v>
                </c:pt>
                <c:pt idx="216">
                  <c:v>469.01</c:v>
                </c:pt>
                <c:pt idx="217">
                  <c:v>541.28</c:v>
                </c:pt>
                <c:pt idx="218">
                  <c:v>545.44000000000005</c:v>
                </c:pt>
                <c:pt idx="219">
                  <c:v>453.93</c:v>
                </c:pt>
                <c:pt idx="220">
                  <c:v>469.59</c:v>
                </c:pt>
                <c:pt idx="221">
                  <c:v>499.36</c:v>
                </c:pt>
                <c:pt idx="222">
                  <c:v>479.95</c:v>
                </c:pt>
                <c:pt idx="223">
                  <c:v>480.1</c:v>
                </c:pt>
                <c:pt idx="224">
                  <c:v>477.54</c:v>
                </c:pt>
                <c:pt idx="225">
                  <c:v>467.47</c:v>
                </c:pt>
                <c:pt idx="226">
                  <c:v>464.61</c:v>
                </c:pt>
                <c:pt idx="227">
                  <c:v>461.21</c:v>
                </c:pt>
                <c:pt idx="228">
                  <c:v>457.13</c:v>
                </c:pt>
                <c:pt idx="229">
                  <c:v>453.88</c:v>
                </c:pt>
                <c:pt idx="230">
                  <c:v>451.52</c:v>
                </c:pt>
                <c:pt idx="231">
                  <c:v>450.59</c:v>
                </c:pt>
                <c:pt idx="232">
                  <c:v>445.37</c:v>
                </c:pt>
                <c:pt idx="233">
                  <c:v>439.99</c:v>
                </c:pt>
                <c:pt idx="234">
                  <c:v>437.16</c:v>
                </c:pt>
                <c:pt idx="235">
                  <c:v>434.54</c:v>
                </c:pt>
                <c:pt idx="236">
                  <c:v>431.64</c:v>
                </c:pt>
                <c:pt idx="237">
                  <c:v>429.17</c:v>
                </c:pt>
                <c:pt idx="238">
                  <c:v>434.52</c:v>
                </c:pt>
                <c:pt idx="239">
                  <c:v>429.57</c:v>
                </c:pt>
                <c:pt idx="240">
                  <c:v>424.06</c:v>
                </c:pt>
                <c:pt idx="241">
                  <c:v>420.71</c:v>
                </c:pt>
                <c:pt idx="242">
                  <c:v>423.73</c:v>
                </c:pt>
                <c:pt idx="243">
                  <c:v>431.14</c:v>
                </c:pt>
                <c:pt idx="244">
                  <c:v>420</c:v>
                </c:pt>
                <c:pt idx="245">
                  <c:v>419.63</c:v>
                </c:pt>
                <c:pt idx="246">
                  <c:v>415.33</c:v>
                </c:pt>
                <c:pt idx="247">
                  <c:v>411.44</c:v>
                </c:pt>
                <c:pt idx="248">
                  <c:v>417.22</c:v>
                </c:pt>
                <c:pt idx="249">
                  <c:v>408.02</c:v>
                </c:pt>
                <c:pt idx="250">
                  <c:v>402.64</c:v>
                </c:pt>
                <c:pt idx="251">
                  <c:v>398.57</c:v>
                </c:pt>
                <c:pt idx="252">
                  <c:v>398.05</c:v>
                </c:pt>
                <c:pt idx="253">
                  <c:v>391.51</c:v>
                </c:pt>
                <c:pt idx="254">
                  <c:v>385.9</c:v>
                </c:pt>
                <c:pt idx="255">
                  <c:v>383.05</c:v>
                </c:pt>
                <c:pt idx="256">
                  <c:v>378.7</c:v>
                </c:pt>
                <c:pt idx="257">
                  <c:v>375.56</c:v>
                </c:pt>
                <c:pt idx="258">
                  <c:v>372.32</c:v>
                </c:pt>
                <c:pt idx="259">
                  <c:v>370.81</c:v>
                </c:pt>
                <c:pt idx="260">
                  <c:v>363.84</c:v>
                </c:pt>
                <c:pt idx="261">
                  <c:v>364.19</c:v>
                </c:pt>
                <c:pt idx="262">
                  <c:v>357.25</c:v>
                </c:pt>
                <c:pt idx="263">
                  <c:v>353</c:v>
                </c:pt>
                <c:pt idx="264">
                  <c:v>352.22</c:v>
                </c:pt>
                <c:pt idx="265">
                  <c:v>348.28</c:v>
                </c:pt>
                <c:pt idx="266">
                  <c:v>342.38</c:v>
                </c:pt>
                <c:pt idx="267">
                  <c:v>338.77</c:v>
                </c:pt>
                <c:pt idx="268">
                  <c:v>337.98</c:v>
                </c:pt>
                <c:pt idx="269">
                  <c:v>331.91</c:v>
                </c:pt>
                <c:pt idx="270">
                  <c:v>328.09</c:v>
                </c:pt>
                <c:pt idx="271">
                  <c:v>324.92</c:v>
                </c:pt>
                <c:pt idx="272">
                  <c:v>321.92</c:v>
                </c:pt>
                <c:pt idx="273">
                  <c:v>319.61</c:v>
                </c:pt>
                <c:pt idx="274">
                  <c:v>317.10000000000002</c:v>
                </c:pt>
                <c:pt idx="275">
                  <c:v>316.91000000000003</c:v>
                </c:pt>
                <c:pt idx="276">
                  <c:v>311.55</c:v>
                </c:pt>
                <c:pt idx="277">
                  <c:v>308.27</c:v>
                </c:pt>
                <c:pt idx="278">
                  <c:v>306.89</c:v>
                </c:pt>
                <c:pt idx="279">
                  <c:v>305.92</c:v>
                </c:pt>
                <c:pt idx="280">
                  <c:v>302.51</c:v>
                </c:pt>
                <c:pt idx="281">
                  <c:v>299.51</c:v>
                </c:pt>
                <c:pt idx="282">
                  <c:v>298.02</c:v>
                </c:pt>
                <c:pt idx="283">
                  <c:v>295.16000000000003</c:v>
                </c:pt>
                <c:pt idx="284">
                  <c:v>298</c:v>
                </c:pt>
                <c:pt idx="285">
                  <c:v>290.95</c:v>
                </c:pt>
                <c:pt idx="286">
                  <c:v>289.11</c:v>
                </c:pt>
                <c:pt idx="287">
                  <c:v>284.81</c:v>
                </c:pt>
                <c:pt idx="288">
                  <c:v>280.83999999999997</c:v>
                </c:pt>
                <c:pt idx="289">
                  <c:v>277.25</c:v>
                </c:pt>
                <c:pt idx="290">
                  <c:v>273.85000000000002</c:v>
                </c:pt>
                <c:pt idx="291">
                  <c:v>270.54000000000002</c:v>
                </c:pt>
                <c:pt idx="292">
                  <c:v>267.55</c:v>
                </c:pt>
                <c:pt idx="293">
                  <c:v>264.39</c:v>
                </c:pt>
                <c:pt idx="294">
                  <c:v>260.57</c:v>
                </c:pt>
                <c:pt idx="295">
                  <c:v>257.04000000000002</c:v>
                </c:pt>
                <c:pt idx="296">
                  <c:v>253.9</c:v>
                </c:pt>
                <c:pt idx="297">
                  <c:v>250.78</c:v>
                </c:pt>
                <c:pt idx="298">
                  <c:v>246.55</c:v>
                </c:pt>
                <c:pt idx="299">
                  <c:v>242.22</c:v>
                </c:pt>
                <c:pt idx="300">
                  <c:v>238.1</c:v>
                </c:pt>
                <c:pt idx="301">
                  <c:v>234.12</c:v>
                </c:pt>
                <c:pt idx="302">
                  <c:v>230.03</c:v>
                </c:pt>
                <c:pt idx="303">
                  <c:v>226.35</c:v>
                </c:pt>
                <c:pt idx="304">
                  <c:v>222.32</c:v>
                </c:pt>
                <c:pt idx="305">
                  <c:v>218.36</c:v>
                </c:pt>
                <c:pt idx="306">
                  <c:v>214.54</c:v>
                </c:pt>
                <c:pt idx="307">
                  <c:v>211.14</c:v>
                </c:pt>
                <c:pt idx="308">
                  <c:v>207.98</c:v>
                </c:pt>
                <c:pt idx="309">
                  <c:v>203.76</c:v>
                </c:pt>
                <c:pt idx="310">
                  <c:v>199.45</c:v>
                </c:pt>
                <c:pt idx="311">
                  <c:v>196.34</c:v>
                </c:pt>
                <c:pt idx="312">
                  <c:v>193.19</c:v>
                </c:pt>
                <c:pt idx="313">
                  <c:v>188.21</c:v>
                </c:pt>
                <c:pt idx="314">
                  <c:v>183.58</c:v>
                </c:pt>
                <c:pt idx="315">
                  <c:v>179.28</c:v>
                </c:pt>
                <c:pt idx="316">
                  <c:v>175.27</c:v>
                </c:pt>
                <c:pt idx="317">
                  <c:v>171.46</c:v>
                </c:pt>
                <c:pt idx="318">
                  <c:v>168.94</c:v>
                </c:pt>
                <c:pt idx="319">
                  <c:v>165.82</c:v>
                </c:pt>
                <c:pt idx="320">
                  <c:v>162.24</c:v>
                </c:pt>
                <c:pt idx="321">
                  <c:v>159.11000000000001</c:v>
                </c:pt>
                <c:pt idx="322">
                  <c:v>155.77000000000001</c:v>
                </c:pt>
                <c:pt idx="323">
                  <c:v>152.55000000000001</c:v>
                </c:pt>
                <c:pt idx="324">
                  <c:v>149.37</c:v>
                </c:pt>
                <c:pt idx="325">
                  <c:v>146.26</c:v>
                </c:pt>
                <c:pt idx="326">
                  <c:v>143.28</c:v>
                </c:pt>
                <c:pt idx="327">
                  <c:v>140.78</c:v>
                </c:pt>
                <c:pt idx="328">
                  <c:v>137.71</c:v>
                </c:pt>
                <c:pt idx="329">
                  <c:v>134.63</c:v>
                </c:pt>
                <c:pt idx="330">
                  <c:v>132</c:v>
                </c:pt>
                <c:pt idx="331">
                  <c:v>129.38999999999999</c:v>
                </c:pt>
                <c:pt idx="332">
                  <c:v>126.78</c:v>
                </c:pt>
                <c:pt idx="333">
                  <c:v>124.19</c:v>
                </c:pt>
                <c:pt idx="334">
                  <c:v>121.74</c:v>
                </c:pt>
                <c:pt idx="335">
                  <c:v>119.96</c:v>
                </c:pt>
                <c:pt idx="336">
                  <c:v>117.63</c:v>
                </c:pt>
                <c:pt idx="337">
                  <c:v>115.32</c:v>
                </c:pt>
                <c:pt idx="338">
                  <c:v>113.36</c:v>
                </c:pt>
                <c:pt idx="339">
                  <c:v>111.45</c:v>
                </c:pt>
                <c:pt idx="340">
                  <c:v>109.49</c:v>
                </c:pt>
                <c:pt idx="341">
                  <c:v>108.14</c:v>
                </c:pt>
                <c:pt idx="342">
                  <c:v>105.78</c:v>
                </c:pt>
                <c:pt idx="343">
                  <c:v>103.68</c:v>
                </c:pt>
                <c:pt idx="344">
                  <c:v>101.54</c:v>
                </c:pt>
                <c:pt idx="345">
                  <c:v>99.71</c:v>
                </c:pt>
                <c:pt idx="346">
                  <c:v>97.94</c:v>
                </c:pt>
                <c:pt idx="347">
                  <c:v>96.32</c:v>
                </c:pt>
                <c:pt idx="348">
                  <c:v>94.75</c:v>
                </c:pt>
                <c:pt idx="349">
                  <c:v>93.17</c:v>
                </c:pt>
                <c:pt idx="350">
                  <c:v>91.55</c:v>
                </c:pt>
                <c:pt idx="351">
                  <c:v>89.81</c:v>
                </c:pt>
                <c:pt idx="352">
                  <c:v>88.1</c:v>
                </c:pt>
                <c:pt idx="353">
                  <c:v>86.46</c:v>
                </c:pt>
                <c:pt idx="354">
                  <c:v>84.91</c:v>
                </c:pt>
                <c:pt idx="355">
                  <c:v>83.43</c:v>
                </c:pt>
                <c:pt idx="356">
                  <c:v>81.92</c:v>
                </c:pt>
                <c:pt idx="357">
                  <c:v>80.680000000000007</c:v>
                </c:pt>
                <c:pt idx="358">
                  <c:v>79.09</c:v>
                </c:pt>
                <c:pt idx="359">
                  <c:v>77.63</c:v>
                </c:pt>
                <c:pt idx="360">
                  <c:v>76.38</c:v>
                </c:pt>
                <c:pt idx="361">
                  <c:v>76.16</c:v>
                </c:pt>
                <c:pt idx="362">
                  <c:v>76.290000000000006</c:v>
                </c:pt>
                <c:pt idx="363">
                  <c:v>73.75</c:v>
                </c:pt>
                <c:pt idx="364">
                  <c:v>72.17</c:v>
                </c:pt>
                <c:pt idx="365">
                  <c:v>70.900000000000006</c:v>
                </c:pt>
                <c:pt idx="366">
                  <c:v>69.7</c:v>
                </c:pt>
                <c:pt idx="367">
                  <c:v>68.48</c:v>
                </c:pt>
                <c:pt idx="368">
                  <c:v>67.260000000000005</c:v>
                </c:pt>
                <c:pt idx="369">
                  <c:v>66.06</c:v>
                </c:pt>
                <c:pt idx="370">
                  <c:v>64.86</c:v>
                </c:pt>
                <c:pt idx="371">
                  <c:v>63.44</c:v>
                </c:pt>
                <c:pt idx="372">
                  <c:v>62.69</c:v>
                </c:pt>
                <c:pt idx="373">
                  <c:v>61.63</c:v>
                </c:pt>
                <c:pt idx="374">
                  <c:v>60.47</c:v>
                </c:pt>
                <c:pt idx="375">
                  <c:v>59.42</c:v>
                </c:pt>
                <c:pt idx="376">
                  <c:v>58.35</c:v>
                </c:pt>
                <c:pt idx="377">
                  <c:v>57.15</c:v>
                </c:pt>
                <c:pt idx="378">
                  <c:v>56.12</c:v>
                </c:pt>
                <c:pt idx="379">
                  <c:v>55.22</c:v>
                </c:pt>
                <c:pt idx="380">
                  <c:v>54.33</c:v>
                </c:pt>
                <c:pt idx="381">
                  <c:v>53.4</c:v>
                </c:pt>
                <c:pt idx="382">
                  <c:v>52.45</c:v>
                </c:pt>
                <c:pt idx="383">
                  <c:v>51.53</c:v>
                </c:pt>
                <c:pt idx="384">
                  <c:v>50.57</c:v>
                </c:pt>
                <c:pt idx="385">
                  <c:v>49.51</c:v>
                </c:pt>
                <c:pt idx="386">
                  <c:v>48.57</c:v>
                </c:pt>
                <c:pt idx="387">
                  <c:v>47.75</c:v>
                </c:pt>
                <c:pt idx="388">
                  <c:v>46.88</c:v>
                </c:pt>
                <c:pt idx="389">
                  <c:v>45.98</c:v>
                </c:pt>
                <c:pt idx="390">
                  <c:v>45.06</c:v>
                </c:pt>
                <c:pt idx="391">
                  <c:v>44.24</c:v>
                </c:pt>
                <c:pt idx="392">
                  <c:v>43.59</c:v>
                </c:pt>
                <c:pt idx="393">
                  <c:v>42.98</c:v>
                </c:pt>
                <c:pt idx="394">
                  <c:v>42.17</c:v>
                </c:pt>
                <c:pt idx="395">
                  <c:v>41.42</c:v>
                </c:pt>
                <c:pt idx="396">
                  <c:v>40.74</c:v>
                </c:pt>
                <c:pt idx="397">
                  <c:v>40.119999999999997</c:v>
                </c:pt>
                <c:pt idx="398">
                  <c:v>39.51</c:v>
                </c:pt>
                <c:pt idx="399">
                  <c:v>38.93</c:v>
                </c:pt>
                <c:pt idx="400">
                  <c:v>38.799999999999997</c:v>
                </c:pt>
                <c:pt idx="401">
                  <c:v>38.4</c:v>
                </c:pt>
                <c:pt idx="402">
                  <c:v>38.19</c:v>
                </c:pt>
                <c:pt idx="403">
                  <c:v>38.020000000000003</c:v>
                </c:pt>
                <c:pt idx="404">
                  <c:v>38.049999999999997</c:v>
                </c:pt>
                <c:pt idx="405">
                  <c:v>38.28</c:v>
                </c:pt>
                <c:pt idx="406">
                  <c:v>38.76</c:v>
                </c:pt>
                <c:pt idx="407">
                  <c:v>39.4</c:v>
                </c:pt>
                <c:pt idx="408">
                  <c:v>40.28</c:v>
                </c:pt>
                <c:pt idx="409">
                  <c:v>41.53</c:v>
                </c:pt>
                <c:pt idx="410">
                  <c:v>42.68</c:v>
                </c:pt>
                <c:pt idx="411">
                  <c:v>44.24</c:v>
                </c:pt>
                <c:pt idx="412">
                  <c:v>46.66</c:v>
                </c:pt>
                <c:pt idx="413">
                  <c:v>48.92</c:v>
                </c:pt>
                <c:pt idx="414">
                  <c:v>50.74</c:v>
                </c:pt>
                <c:pt idx="415">
                  <c:v>52.58</c:v>
                </c:pt>
                <c:pt idx="416">
                  <c:v>54.61</c:v>
                </c:pt>
                <c:pt idx="417">
                  <c:v>56.85</c:v>
                </c:pt>
                <c:pt idx="418">
                  <c:v>59.26</c:v>
                </c:pt>
                <c:pt idx="419">
                  <c:v>61.75</c:v>
                </c:pt>
                <c:pt idx="420">
                  <c:v>64.41</c:v>
                </c:pt>
                <c:pt idx="421">
                  <c:v>67.89</c:v>
                </c:pt>
                <c:pt idx="422">
                  <c:v>70.98</c:v>
                </c:pt>
                <c:pt idx="423">
                  <c:v>73.650000000000006</c:v>
                </c:pt>
                <c:pt idx="424">
                  <c:v>76.260000000000005</c:v>
                </c:pt>
                <c:pt idx="425" formatCode="#,##0.00">
                  <c:v>78.91</c:v>
                </c:pt>
                <c:pt idx="426" formatCode="#,##0.00">
                  <c:v>81.599999999999994</c:v>
                </c:pt>
                <c:pt idx="427" formatCode="#,##0.00">
                  <c:v>84.14</c:v>
                </c:pt>
                <c:pt idx="428" formatCode="#,##0.00">
                  <c:v>86.93</c:v>
                </c:pt>
                <c:pt idx="429" formatCode="#,##0.00">
                  <c:v>89.47</c:v>
                </c:pt>
                <c:pt idx="430" formatCode="#,##0.00">
                  <c:v>91.97</c:v>
                </c:pt>
                <c:pt idx="431" formatCode="#,##0.00">
                  <c:v>94.53</c:v>
                </c:pt>
                <c:pt idx="432" formatCode="#,##0.00">
                  <c:v>97.03</c:v>
                </c:pt>
                <c:pt idx="433" formatCode="#,##0.00">
                  <c:v>99.42</c:v>
                </c:pt>
                <c:pt idx="434" formatCode="#,##0.00">
                  <c:v>101.89</c:v>
                </c:pt>
                <c:pt idx="435" formatCode="#,##0.00">
                  <c:v>104.27</c:v>
                </c:pt>
                <c:pt idx="436" formatCode="#,##0.00">
                  <c:v>106.75</c:v>
                </c:pt>
                <c:pt idx="437" formatCode="#,##0.00">
                  <c:v>109.29</c:v>
                </c:pt>
                <c:pt idx="438" formatCode="#,##0.00">
                  <c:v>111.62</c:v>
                </c:pt>
                <c:pt idx="439" formatCode="#,##0.00">
                  <c:v>114.18</c:v>
                </c:pt>
                <c:pt idx="440" formatCode="#,##0.00">
                  <c:v>117.8</c:v>
                </c:pt>
                <c:pt idx="441" formatCode="#,##0.00">
                  <c:v>120.39</c:v>
                </c:pt>
                <c:pt idx="442" formatCode="#,##0.00">
                  <c:v>122.6</c:v>
                </c:pt>
                <c:pt idx="443" formatCode="#,##0.00">
                  <c:v>124.8</c:v>
                </c:pt>
                <c:pt idx="444" formatCode="#,##0.00">
                  <c:v>127.16</c:v>
                </c:pt>
                <c:pt idx="445" formatCode="#,##0.00">
                  <c:v>129.66999999999999</c:v>
                </c:pt>
                <c:pt idx="446" formatCode="#,##0.00">
                  <c:v>132.21</c:v>
                </c:pt>
                <c:pt idx="447" formatCode="#,##0.00">
                  <c:v>134.5</c:v>
                </c:pt>
                <c:pt idx="448" formatCode="#,##0.00">
                  <c:v>136.72999999999999</c:v>
                </c:pt>
                <c:pt idx="449" formatCode="#,##0.00">
                  <c:v>139.54</c:v>
                </c:pt>
                <c:pt idx="450" formatCode="#,##0.00">
                  <c:v>141.97</c:v>
                </c:pt>
                <c:pt idx="451" formatCode="#,##0.00">
                  <c:v>145.04</c:v>
                </c:pt>
                <c:pt idx="452" formatCode="#,##0.00">
                  <c:v>148.46</c:v>
                </c:pt>
                <c:pt idx="453" formatCode="#,##0.00">
                  <c:v>152.16999999999999</c:v>
                </c:pt>
                <c:pt idx="454" formatCode="#,##0.00">
                  <c:v>155.91999999999999</c:v>
                </c:pt>
                <c:pt idx="455" formatCode="#,##0.00">
                  <c:v>160.15</c:v>
                </c:pt>
                <c:pt idx="456" formatCode="#,##0.00">
                  <c:v>164.92</c:v>
                </c:pt>
                <c:pt idx="457" formatCode="#,##0.00">
                  <c:v>170.14</c:v>
                </c:pt>
                <c:pt idx="458" formatCode="#,##0.00">
                  <c:v>175.6</c:v>
                </c:pt>
                <c:pt idx="459" formatCode="#,##0.00">
                  <c:v>182.94</c:v>
                </c:pt>
                <c:pt idx="460" formatCode="#,##0.00">
                  <c:v>190.2</c:v>
                </c:pt>
                <c:pt idx="461" formatCode="#,##0.00">
                  <c:v>197.98</c:v>
                </c:pt>
                <c:pt idx="462" formatCode="#,##0.00">
                  <c:v>206.47</c:v>
                </c:pt>
                <c:pt idx="463" formatCode="#,##0.00">
                  <c:v>215.78</c:v>
                </c:pt>
                <c:pt idx="464" formatCode="#,##0.00">
                  <c:v>225.85</c:v>
                </c:pt>
                <c:pt idx="465" formatCode="#,##0.00">
                  <c:v>236.96</c:v>
                </c:pt>
                <c:pt idx="466" formatCode="#,##0.00">
                  <c:v>248.94</c:v>
                </c:pt>
                <c:pt idx="467" formatCode="#,##0.00">
                  <c:v>262</c:v>
                </c:pt>
                <c:pt idx="468" formatCode="#,##0.00">
                  <c:v>275.72000000000003</c:v>
                </c:pt>
                <c:pt idx="469" formatCode="#,##0.00">
                  <c:v>291.3</c:v>
                </c:pt>
                <c:pt idx="470" formatCode="#,##0.00">
                  <c:v>305.79000000000002</c:v>
                </c:pt>
                <c:pt idx="471" formatCode="#,##0.00">
                  <c:v>319.20999999999998</c:v>
                </c:pt>
                <c:pt idx="472" formatCode="#,##0.00">
                  <c:v>331.8</c:v>
                </c:pt>
                <c:pt idx="473" formatCode="#,##0.00">
                  <c:v>343.27</c:v>
                </c:pt>
                <c:pt idx="474" formatCode="#,##0.00">
                  <c:v>353.77</c:v>
                </c:pt>
                <c:pt idx="475" formatCode="#,##0.00">
                  <c:v>364.03</c:v>
                </c:pt>
                <c:pt idx="476" formatCode="#,##0.00">
                  <c:v>373.13</c:v>
                </c:pt>
                <c:pt idx="477" formatCode="#,##0.00">
                  <c:v>381.08</c:v>
                </c:pt>
                <c:pt idx="478" formatCode="#,##0.00">
                  <c:v>387.92</c:v>
                </c:pt>
                <c:pt idx="479" formatCode="#,##0.00">
                  <c:v>393.92</c:v>
                </c:pt>
                <c:pt idx="480" formatCode="#,##0.00">
                  <c:v>399.27</c:v>
                </c:pt>
                <c:pt idx="481" formatCode="#,##0.00">
                  <c:v>404.15</c:v>
                </c:pt>
                <c:pt idx="482" formatCode="#,##0.00">
                  <c:v>408.29</c:v>
                </c:pt>
                <c:pt idx="483" formatCode="#,##0.00">
                  <c:v>411.62</c:v>
                </c:pt>
                <c:pt idx="484" formatCode="#,##0.00">
                  <c:v>414.8</c:v>
                </c:pt>
                <c:pt idx="485" formatCode="#,##0.00">
                  <c:v>417.59</c:v>
                </c:pt>
                <c:pt idx="486" formatCode="#,##0.00">
                  <c:v>419.7</c:v>
                </c:pt>
                <c:pt idx="487" formatCode="#,##0.00">
                  <c:v>421.12</c:v>
                </c:pt>
                <c:pt idx="488" formatCode="#,##0.00">
                  <c:v>423.13</c:v>
                </c:pt>
                <c:pt idx="489" formatCode="#,##0.00">
                  <c:v>423.88</c:v>
                </c:pt>
                <c:pt idx="490" formatCode="#,##0.00">
                  <c:v>424.23</c:v>
                </c:pt>
                <c:pt idx="491" formatCode="#,##0.00">
                  <c:v>424.48</c:v>
                </c:pt>
                <c:pt idx="492" formatCode="#,##0.00">
                  <c:v>424.51</c:v>
                </c:pt>
                <c:pt idx="493" formatCode="#,##0.00">
                  <c:v>424.28</c:v>
                </c:pt>
                <c:pt idx="494" formatCode="#,##0.00">
                  <c:v>423.73</c:v>
                </c:pt>
                <c:pt idx="495" formatCode="#,##0.00">
                  <c:v>422.84</c:v>
                </c:pt>
                <c:pt idx="496" formatCode="#,##0.00">
                  <c:v>421.67</c:v>
                </c:pt>
                <c:pt idx="497" formatCode="#,##0.00">
                  <c:v>420.02</c:v>
                </c:pt>
                <c:pt idx="498" formatCode="#,##0.00">
                  <c:v>418.15</c:v>
                </c:pt>
                <c:pt idx="499" formatCode="#,##0.00">
                  <c:v>415.98</c:v>
                </c:pt>
                <c:pt idx="500" formatCode="#,##0.00">
                  <c:v>413.79</c:v>
                </c:pt>
                <c:pt idx="501" formatCode="#,##0.00">
                  <c:v>410.62</c:v>
                </c:pt>
                <c:pt idx="502" formatCode="#,##0.00">
                  <c:v>407.44</c:v>
                </c:pt>
                <c:pt idx="503" formatCode="#,##0.00">
                  <c:v>404.08</c:v>
                </c:pt>
                <c:pt idx="504" formatCode="#,##0.00">
                  <c:v>401.27</c:v>
                </c:pt>
                <c:pt idx="505" formatCode="#,##0.00">
                  <c:v>396.92</c:v>
                </c:pt>
                <c:pt idx="506" formatCode="#,##0.00">
                  <c:v>392.64</c:v>
                </c:pt>
                <c:pt idx="507" formatCode="#,##0.00">
                  <c:v>388.41</c:v>
                </c:pt>
                <c:pt idx="508" formatCode="#,##0.00">
                  <c:v>384.17</c:v>
                </c:pt>
                <c:pt idx="509" formatCode="#,##0.00">
                  <c:v>379.81</c:v>
                </c:pt>
                <c:pt idx="510" formatCode="#,##0.00">
                  <c:v>375.3</c:v>
                </c:pt>
                <c:pt idx="511" formatCode="#,##0.00">
                  <c:v>370.61</c:v>
                </c:pt>
                <c:pt idx="512" formatCode="#,##0.00">
                  <c:v>365.89</c:v>
                </c:pt>
                <c:pt idx="513" formatCode="#,##0.00">
                  <c:v>361.05</c:v>
                </c:pt>
                <c:pt idx="514" formatCode="#,##0.00">
                  <c:v>356.2</c:v>
                </c:pt>
                <c:pt idx="515" formatCode="#,##0.00">
                  <c:v>351.05</c:v>
                </c:pt>
                <c:pt idx="516" formatCode="#,##0.00">
                  <c:v>345.92</c:v>
                </c:pt>
                <c:pt idx="517" formatCode="#,##0.00">
                  <c:v>340.79</c:v>
                </c:pt>
                <c:pt idx="518" formatCode="#,##0.00">
                  <c:v>335.65</c:v>
                </c:pt>
                <c:pt idx="519">
                  <c:v>330.46</c:v>
                </c:pt>
                <c:pt idx="520">
                  <c:v>325.22000000000003</c:v>
                </c:pt>
                <c:pt idx="521">
                  <c:v>319.99</c:v>
                </c:pt>
                <c:pt idx="522">
                  <c:v>314.74</c:v>
                </c:pt>
                <c:pt idx="523">
                  <c:v>309.45999999999998</c:v>
                </c:pt>
                <c:pt idx="524">
                  <c:v>304.20999999999998</c:v>
                </c:pt>
                <c:pt idx="525">
                  <c:v>298.95999999999998</c:v>
                </c:pt>
                <c:pt idx="526">
                  <c:v>293.72000000000003</c:v>
                </c:pt>
                <c:pt idx="527">
                  <c:v>288.55</c:v>
                </c:pt>
                <c:pt idx="528">
                  <c:v>283.37</c:v>
                </c:pt>
                <c:pt idx="529">
                  <c:v>278.77999999999997</c:v>
                </c:pt>
                <c:pt idx="530">
                  <c:v>274.27999999999997</c:v>
                </c:pt>
                <c:pt idx="531">
                  <c:v>269.7</c:v>
                </c:pt>
                <c:pt idx="532">
                  <c:v>265.27999999999997</c:v>
                </c:pt>
                <c:pt idx="533">
                  <c:v>260.18</c:v>
                </c:pt>
                <c:pt idx="534">
                  <c:v>255.09</c:v>
                </c:pt>
                <c:pt idx="535">
                  <c:v>250.15</c:v>
                </c:pt>
                <c:pt idx="536">
                  <c:v>245.4</c:v>
                </c:pt>
                <c:pt idx="537">
                  <c:v>240.69</c:v>
                </c:pt>
                <c:pt idx="538">
                  <c:v>236.16</c:v>
                </c:pt>
                <c:pt idx="539">
                  <c:v>231.87</c:v>
                </c:pt>
                <c:pt idx="540">
                  <c:v>227.55</c:v>
                </c:pt>
                <c:pt idx="541">
                  <c:v>223.2</c:v>
                </c:pt>
                <c:pt idx="542">
                  <c:v>218.78</c:v>
                </c:pt>
                <c:pt idx="543">
                  <c:v>214.41</c:v>
                </c:pt>
                <c:pt idx="544">
                  <c:v>210.15</c:v>
                </c:pt>
                <c:pt idx="545">
                  <c:v>206.11</c:v>
                </c:pt>
                <c:pt idx="546">
                  <c:v>202.07</c:v>
                </c:pt>
                <c:pt idx="547">
                  <c:v>197.92</c:v>
                </c:pt>
                <c:pt idx="548">
                  <c:v>193.8</c:v>
                </c:pt>
                <c:pt idx="549">
                  <c:v>189.68</c:v>
                </c:pt>
                <c:pt idx="550">
                  <c:v>185.57</c:v>
                </c:pt>
                <c:pt idx="551">
                  <c:v>181.51</c:v>
                </c:pt>
                <c:pt idx="552">
                  <c:v>177.6</c:v>
                </c:pt>
                <c:pt idx="553">
                  <c:v>175.31</c:v>
                </c:pt>
                <c:pt idx="554">
                  <c:v>171.23</c:v>
                </c:pt>
                <c:pt idx="555">
                  <c:v>167.26</c:v>
                </c:pt>
                <c:pt idx="556">
                  <c:v>163.38999999999999</c:v>
                </c:pt>
                <c:pt idx="557">
                  <c:v>159.59</c:v>
                </c:pt>
                <c:pt idx="558">
                  <c:v>155.88999999999999</c:v>
                </c:pt>
                <c:pt idx="559">
                  <c:v>152.28</c:v>
                </c:pt>
                <c:pt idx="560">
                  <c:v>148.72</c:v>
                </c:pt>
                <c:pt idx="561">
                  <c:v>145.97</c:v>
                </c:pt>
                <c:pt idx="562">
                  <c:v>142.97999999999999</c:v>
                </c:pt>
                <c:pt idx="563">
                  <c:v>139.21</c:v>
                </c:pt>
                <c:pt idx="564">
                  <c:v>135.38999999999999</c:v>
                </c:pt>
                <c:pt idx="565">
                  <c:v>131.68</c:v>
                </c:pt>
                <c:pt idx="566">
                  <c:v>128.11000000000001</c:v>
                </c:pt>
                <c:pt idx="567">
                  <c:v>124.59</c:v>
                </c:pt>
                <c:pt idx="568">
                  <c:v>121.36</c:v>
                </c:pt>
                <c:pt idx="569">
                  <c:v>118.6</c:v>
                </c:pt>
                <c:pt idx="570">
                  <c:v>115.87</c:v>
                </c:pt>
                <c:pt idx="571">
                  <c:v>113.17</c:v>
                </c:pt>
                <c:pt idx="572">
                  <c:v>110.4</c:v>
                </c:pt>
                <c:pt idx="573">
                  <c:v>107.69</c:v>
                </c:pt>
                <c:pt idx="574">
                  <c:v>104.95</c:v>
                </c:pt>
                <c:pt idx="575">
                  <c:v>102.2</c:v>
                </c:pt>
                <c:pt idx="576">
                  <c:v>99.61</c:v>
                </c:pt>
                <c:pt idx="577">
                  <c:v>97.14</c:v>
                </c:pt>
                <c:pt idx="578">
                  <c:v>95.09</c:v>
                </c:pt>
                <c:pt idx="579">
                  <c:v>93.15</c:v>
                </c:pt>
                <c:pt idx="580">
                  <c:v>91.19</c:v>
                </c:pt>
                <c:pt idx="581">
                  <c:v>89.12</c:v>
                </c:pt>
                <c:pt idx="582">
                  <c:v>86.92</c:v>
                </c:pt>
                <c:pt idx="583">
                  <c:v>84.71</c:v>
                </c:pt>
                <c:pt idx="584">
                  <c:v>82.57</c:v>
                </c:pt>
                <c:pt idx="585">
                  <c:v>80.459999999999994</c:v>
                </c:pt>
                <c:pt idx="586">
                  <c:v>78.42</c:v>
                </c:pt>
                <c:pt idx="587">
                  <c:v>76.36</c:v>
                </c:pt>
                <c:pt idx="588">
                  <c:v>74.5</c:v>
                </c:pt>
                <c:pt idx="589">
                  <c:v>72.709999999999994</c:v>
                </c:pt>
                <c:pt idx="590">
                  <c:v>70.94</c:v>
                </c:pt>
                <c:pt idx="591">
                  <c:v>69.19</c:v>
                </c:pt>
                <c:pt idx="592">
                  <c:v>67.69</c:v>
                </c:pt>
                <c:pt idx="593">
                  <c:v>66.23</c:v>
                </c:pt>
                <c:pt idx="594">
                  <c:v>64.819999999999993</c:v>
                </c:pt>
                <c:pt idx="595">
                  <c:v>63.46</c:v>
                </c:pt>
                <c:pt idx="596">
                  <c:v>62.06</c:v>
                </c:pt>
                <c:pt idx="597">
                  <c:v>60.64</c:v>
                </c:pt>
                <c:pt idx="598">
                  <c:v>59.3</c:v>
                </c:pt>
                <c:pt idx="599">
                  <c:v>57.84</c:v>
                </c:pt>
                <c:pt idx="600">
                  <c:v>56.43</c:v>
                </c:pt>
                <c:pt idx="601">
                  <c:v>55.22</c:v>
                </c:pt>
                <c:pt idx="602">
                  <c:v>54</c:v>
                </c:pt>
                <c:pt idx="603">
                  <c:v>52.74</c:v>
                </c:pt>
                <c:pt idx="604">
                  <c:v>51.68</c:v>
                </c:pt>
                <c:pt idx="605">
                  <c:v>50.6</c:v>
                </c:pt>
                <c:pt idx="606">
                  <c:v>49.51</c:v>
                </c:pt>
                <c:pt idx="607">
                  <c:v>48.45</c:v>
                </c:pt>
                <c:pt idx="608">
                  <c:v>47.46</c:v>
                </c:pt>
                <c:pt idx="609">
                  <c:v>46.54</c:v>
                </c:pt>
                <c:pt idx="610">
                  <c:v>45.77</c:v>
                </c:pt>
                <c:pt idx="611">
                  <c:v>44.78</c:v>
                </c:pt>
                <c:pt idx="612">
                  <c:v>43.71</c:v>
                </c:pt>
                <c:pt idx="613">
                  <c:v>42.62</c:v>
                </c:pt>
                <c:pt idx="614">
                  <c:v>41.64</c:v>
                </c:pt>
                <c:pt idx="615">
                  <c:v>40.96</c:v>
                </c:pt>
                <c:pt idx="616">
                  <c:v>40.28</c:v>
                </c:pt>
                <c:pt idx="617">
                  <c:v>39.549999999999997</c:v>
                </c:pt>
                <c:pt idx="618">
                  <c:v>38.82</c:v>
                </c:pt>
                <c:pt idx="619">
                  <c:v>38.14</c:v>
                </c:pt>
                <c:pt idx="620">
                  <c:v>37.49</c:v>
                </c:pt>
                <c:pt idx="621">
                  <c:v>36.81</c:v>
                </c:pt>
                <c:pt idx="622">
                  <c:v>36.1</c:v>
                </c:pt>
                <c:pt idx="623">
                  <c:v>35.44</c:v>
                </c:pt>
                <c:pt idx="624">
                  <c:v>34.74</c:v>
                </c:pt>
                <c:pt idx="625">
                  <c:v>34.04</c:v>
                </c:pt>
                <c:pt idx="626">
                  <c:v>33.340000000000003</c:v>
                </c:pt>
                <c:pt idx="627">
                  <c:v>32.65</c:v>
                </c:pt>
                <c:pt idx="628">
                  <c:v>32.03</c:v>
                </c:pt>
                <c:pt idx="629">
                  <c:v>31.3</c:v>
                </c:pt>
                <c:pt idx="630">
                  <c:v>30.71</c:v>
                </c:pt>
                <c:pt idx="631">
                  <c:v>30.3</c:v>
                </c:pt>
                <c:pt idx="632">
                  <c:v>29.23</c:v>
                </c:pt>
                <c:pt idx="633">
                  <c:v>29.05</c:v>
                </c:pt>
                <c:pt idx="634">
                  <c:v>28.57</c:v>
                </c:pt>
                <c:pt idx="635">
                  <c:v>28</c:v>
                </c:pt>
                <c:pt idx="636">
                  <c:v>27.38</c:v>
                </c:pt>
                <c:pt idx="637">
                  <c:v>26.82</c:v>
                </c:pt>
                <c:pt idx="638">
                  <c:v>26.32</c:v>
                </c:pt>
                <c:pt idx="639">
                  <c:v>25.82</c:v>
                </c:pt>
                <c:pt idx="640">
                  <c:v>25.31</c:v>
                </c:pt>
                <c:pt idx="641">
                  <c:v>24.67</c:v>
                </c:pt>
                <c:pt idx="642">
                  <c:v>24.08</c:v>
                </c:pt>
                <c:pt idx="643">
                  <c:v>23.66</c:v>
                </c:pt>
                <c:pt idx="644">
                  <c:v>23.29</c:v>
                </c:pt>
                <c:pt idx="645">
                  <c:v>22.85</c:v>
                </c:pt>
                <c:pt idx="646">
                  <c:v>22.48</c:v>
                </c:pt>
                <c:pt idx="647">
                  <c:v>22.12</c:v>
                </c:pt>
                <c:pt idx="648">
                  <c:v>21.7</c:v>
                </c:pt>
                <c:pt idx="649">
                  <c:v>21.27</c:v>
                </c:pt>
                <c:pt idx="650">
                  <c:v>20.87</c:v>
                </c:pt>
                <c:pt idx="651">
                  <c:v>20.51</c:v>
                </c:pt>
                <c:pt idx="652">
                  <c:v>20.14</c:v>
                </c:pt>
                <c:pt idx="653">
                  <c:v>19.649999999999999</c:v>
                </c:pt>
                <c:pt idx="654">
                  <c:v>19.36</c:v>
                </c:pt>
                <c:pt idx="655">
                  <c:v>18.97</c:v>
                </c:pt>
                <c:pt idx="656">
                  <c:v>18.43</c:v>
                </c:pt>
                <c:pt idx="657">
                  <c:v>17.61</c:v>
                </c:pt>
                <c:pt idx="658">
                  <c:v>17.12</c:v>
                </c:pt>
                <c:pt idx="659">
                  <c:v>17.190000000000001</c:v>
                </c:pt>
                <c:pt idx="660">
                  <c:v>17.12</c:v>
                </c:pt>
                <c:pt idx="661">
                  <c:v>16.96</c:v>
                </c:pt>
                <c:pt idx="662">
                  <c:v>16.77</c:v>
                </c:pt>
                <c:pt idx="663">
                  <c:v>16.53</c:v>
                </c:pt>
                <c:pt idx="664">
                  <c:v>16.239999999999998</c:v>
                </c:pt>
                <c:pt idx="665">
                  <c:v>15.91</c:v>
                </c:pt>
                <c:pt idx="666">
                  <c:v>15.59</c:v>
                </c:pt>
                <c:pt idx="667">
                  <c:v>15.3</c:v>
                </c:pt>
                <c:pt idx="668">
                  <c:v>15.02</c:v>
                </c:pt>
                <c:pt idx="669">
                  <c:v>14.67</c:v>
                </c:pt>
                <c:pt idx="670">
                  <c:v>14.4</c:v>
                </c:pt>
                <c:pt idx="671">
                  <c:v>14.24</c:v>
                </c:pt>
                <c:pt idx="672">
                  <c:v>14.13</c:v>
                </c:pt>
                <c:pt idx="673">
                  <c:v>14.19</c:v>
                </c:pt>
                <c:pt idx="674">
                  <c:v>13.89</c:v>
                </c:pt>
                <c:pt idx="675">
                  <c:v>13.65</c:v>
                </c:pt>
                <c:pt idx="676">
                  <c:v>13.42</c:v>
                </c:pt>
                <c:pt idx="677">
                  <c:v>13.19</c:v>
                </c:pt>
                <c:pt idx="678">
                  <c:v>12.96</c:v>
                </c:pt>
                <c:pt idx="679">
                  <c:v>12.75</c:v>
                </c:pt>
                <c:pt idx="680">
                  <c:v>12.52</c:v>
                </c:pt>
                <c:pt idx="681">
                  <c:v>12.32</c:v>
                </c:pt>
                <c:pt idx="682">
                  <c:v>12.12</c:v>
                </c:pt>
                <c:pt idx="683">
                  <c:v>12.05</c:v>
                </c:pt>
                <c:pt idx="684">
                  <c:v>11.84</c:v>
                </c:pt>
                <c:pt idx="685">
                  <c:v>11.62</c:v>
                </c:pt>
                <c:pt idx="686">
                  <c:v>11.42</c:v>
                </c:pt>
                <c:pt idx="687">
                  <c:v>11.44</c:v>
                </c:pt>
                <c:pt idx="688">
                  <c:v>11.21</c:v>
                </c:pt>
                <c:pt idx="689">
                  <c:v>10.9</c:v>
                </c:pt>
                <c:pt idx="690">
                  <c:v>10.74</c:v>
                </c:pt>
                <c:pt idx="691">
                  <c:v>10.59</c:v>
                </c:pt>
                <c:pt idx="692">
                  <c:v>10.44</c:v>
                </c:pt>
                <c:pt idx="693">
                  <c:v>10.31</c:v>
                </c:pt>
                <c:pt idx="694">
                  <c:v>10.19</c:v>
                </c:pt>
                <c:pt idx="695">
                  <c:v>10.050000000000001</c:v>
                </c:pt>
                <c:pt idx="696">
                  <c:v>9.91</c:v>
                </c:pt>
                <c:pt idx="697">
                  <c:v>9.76</c:v>
                </c:pt>
                <c:pt idx="698">
                  <c:v>9.6199999999999992</c:v>
                </c:pt>
                <c:pt idx="699">
                  <c:v>9.49</c:v>
                </c:pt>
                <c:pt idx="700">
                  <c:v>9.3800000000000008</c:v>
                </c:pt>
                <c:pt idx="701">
                  <c:v>9.3000000000000007</c:v>
                </c:pt>
                <c:pt idx="702">
                  <c:v>9.1999999999999993</c:v>
                </c:pt>
                <c:pt idx="703">
                  <c:v>9.11</c:v>
                </c:pt>
                <c:pt idx="704">
                  <c:v>8.98</c:v>
                </c:pt>
                <c:pt idx="705">
                  <c:v>8.86</c:v>
                </c:pt>
                <c:pt idx="706">
                  <c:v>8.74</c:v>
                </c:pt>
                <c:pt idx="707">
                  <c:v>8.64</c:v>
                </c:pt>
                <c:pt idx="708">
                  <c:v>8.52</c:v>
                </c:pt>
                <c:pt idx="709">
                  <c:v>8.4</c:v>
                </c:pt>
                <c:pt idx="710">
                  <c:v>8.2899999999999991</c:v>
                </c:pt>
                <c:pt idx="711">
                  <c:v>8.18</c:v>
                </c:pt>
                <c:pt idx="712">
                  <c:v>8.09</c:v>
                </c:pt>
                <c:pt idx="713">
                  <c:v>7.97</c:v>
                </c:pt>
                <c:pt idx="714">
                  <c:v>7.87</c:v>
                </c:pt>
                <c:pt idx="715">
                  <c:v>7.51</c:v>
                </c:pt>
                <c:pt idx="716">
                  <c:v>7.57</c:v>
                </c:pt>
                <c:pt idx="717">
                  <c:v>7.63</c:v>
                </c:pt>
                <c:pt idx="718">
                  <c:v>7.58</c:v>
                </c:pt>
                <c:pt idx="719">
                  <c:v>7.5</c:v>
                </c:pt>
                <c:pt idx="720">
                  <c:v>7.41</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4"/>
          <c:tx>
            <c:v>4 Percent Annual Chance</c:v>
          </c:tx>
          <c:spPr>
            <a:ln>
              <a:solidFill>
                <a:srgbClr val="FFCC00"/>
              </a:solidFill>
            </a:ln>
          </c:spPr>
          <c:marker>
            <c:symbol val="none"/>
          </c:marker>
          <c:xVal>
            <c:numRef>
              <c:f>Hydrograph_JD2_1!$B$3:$B$740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Hydrograph_JD2_1!$D$3:$D$740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-0.01</c:v>
                </c:pt>
                <c:pt idx="108">
                  <c:v>0</c:v>
                </c:pt>
                <c:pt idx="109">
                  <c:v>0</c:v>
                </c:pt>
                <c:pt idx="110">
                  <c:v>0.02</c:v>
                </c:pt>
                <c:pt idx="111">
                  <c:v>7.0000000000000007E-2</c:v>
                </c:pt>
                <c:pt idx="112">
                  <c:v>0.1</c:v>
                </c:pt>
                <c:pt idx="113">
                  <c:v>0.14000000000000001</c:v>
                </c:pt>
                <c:pt idx="114">
                  <c:v>0.23</c:v>
                </c:pt>
                <c:pt idx="115">
                  <c:v>0.4</c:v>
                </c:pt>
                <c:pt idx="116">
                  <c:v>0.59</c:v>
                </c:pt>
                <c:pt idx="117">
                  <c:v>0.89</c:v>
                </c:pt>
                <c:pt idx="118">
                  <c:v>1.31</c:v>
                </c:pt>
                <c:pt idx="119">
                  <c:v>1.92</c:v>
                </c:pt>
                <c:pt idx="120">
                  <c:v>3.37</c:v>
                </c:pt>
                <c:pt idx="121">
                  <c:v>6.93</c:v>
                </c:pt>
                <c:pt idx="122">
                  <c:v>12</c:v>
                </c:pt>
                <c:pt idx="123">
                  <c:v>19.98</c:v>
                </c:pt>
                <c:pt idx="124">
                  <c:v>29.82</c:v>
                </c:pt>
                <c:pt idx="125">
                  <c:v>40.71</c:v>
                </c:pt>
                <c:pt idx="126">
                  <c:v>57.15</c:v>
                </c:pt>
                <c:pt idx="127">
                  <c:v>80.34</c:v>
                </c:pt>
                <c:pt idx="128">
                  <c:v>105</c:v>
                </c:pt>
                <c:pt idx="129" formatCode="#,##0.00">
                  <c:v>130.19</c:v>
                </c:pt>
                <c:pt idx="130" formatCode="#,##0.00">
                  <c:v>176.93</c:v>
                </c:pt>
                <c:pt idx="131" formatCode="#,##0.00">
                  <c:v>283.89999999999998</c:v>
                </c:pt>
                <c:pt idx="132" formatCode="#,##0.00">
                  <c:v>457.12</c:v>
                </c:pt>
                <c:pt idx="133" formatCode="#,##0.00">
                  <c:v>692.87</c:v>
                </c:pt>
                <c:pt idx="134" formatCode="#,##0.00">
                  <c:v>628.98</c:v>
                </c:pt>
                <c:pt idx="135" formatCode="#,##0.00">
                  <c:v>699.8</c:v>
                </c:pt>
                <c:pt idx="136" formatCode="#,##0.00">
                  <c:v>669.83</c:v>
                </c:pt>
                <c:pt idx="137" formatCode="#,##0.00">
                  <c:v>698.34</c:v>
                </c:pt>
                <c:pt idx="138" formatCode="#,##0.00">
                  <c:v>680.61</c:v>
                </c:pt>
                <c:pt idx="139" formatCode="#,##0.00">
                  <c:v>711.6</c:v>
                </c:pt>
                <c:pt idx="140" formatCode="#,##0.00">
                  <c:v>675.5</c:v>
                </c:pt>
                <c:pt idx="141" formatCode="#,##0.00">
                  <c:v>712.28</c:v>
                </c:pt>
                <c:pt idx="142" formatCode="#,##0.00">
                  <c:v>661.1</c:v>
                </c:pt>
                <c:pt idx="143" formatCode="#,##0.00">
                  <c:v>715.92</c:v>
                </c:pt>
                <c:pt idx="144" formatCode="#,##0.00">
                  <c:v>648.47</c:v>
                </c:pt>
                <c:pt idx="145" formatCode="#,##0.00">
                  <c:v>704.41</c:v>
                </c:pt>
                <c:pt idx="146" formatCode="#,##0.00">
                  <c:v>635.20000000000005</c:v>
                </c:pt>
                <c:pt idx="147" formatCode="#,##0.00">
                  <c:v>695.42</c:v>
                </c:pt>
                <c:pt idx="148" formatCode="#,##0.00">
                  <c:v>619.37</c:v>
                </c:pt>
                <c:pt idx="149" formatCode="#,##0.00">
                  <c:v>681.85</c:v>
                </c:pt>
                <c:pt idx="150">
                  <c:v>604.63</c:v>
                </c:pt>
                <c:pt idx="151">
                  <c:v>671.26</c:v>
                </c:pt>
                <c:pt idx="152">
                  <c:v>592.77</c:v>
                </c:pt>
                <c:pt idx="153">
                  <c:v>657.27</c:v>
                </c:pt>
                <c:pt idx="154">
                  <c:v>586.57000000000005</c:v>
                </c:pt>
                <c:pt idx="155">
                  <c:v>605.4</c:v>
                </c:pt>
                <c:pt idx="156">
                  <c:v>602.11</c:v>
                </c:pt>
                <c:pt idx="157">
                  <c:v>528.63</c:v>
                </c:pt>
                <c:pt idx="158">
                  <c:v>627.19000000000005</c:v>
                </c:pt>
                <c:pt idx="159">
                  <c:v>532.98</c:v>
                </c:pt>
                <c:pt idx="160">
                  <c:v>514.62</c:v>
                </c:pt>
                <c:pt idx="161">
                  <c:v>611.70000000000005</c:v>
                </c:pt>
                <c:pt idx="162">
                  <c:v>507.59</c:v>
                </c:pt>
                <c:pt idx="163">
                  <c:v>481.59</c:v>
                </c:pt>
                <c:pt idx="164">
                  <c:v>518.47</c:v>
                </c:pt>
                <c:pt idx="165">
                  <c:v>509.86</c:v>
                </c:pt>
                <c:pt idx="166">
                  <c:v>500.8</c:v>
                </c:pt>
                <c:pt idx="167">
                  <c:v>500.21</c:v>
                </c:pt>
                <c:pt idx="168">
                  <c:v>491.7</c:v>
                </c:pt>
                <c:pt idx="169">
                  <c:v>486.42</c:v>
                </c:pt>
                <c:pt idx="170">
                  <c:v>481.43</c:v>
                </c:pt>
                <c:pt idx="171">
                  <c:v>475.8</c:v>
                </c:pt>
                <c:pt idx="172">
                  <c:v>471.13</c:v>
                </c:pt>
                <c:pt idx="173">
                  <c:v>470.01</c:v>
                </c:pt>
                <c:pt idx="174">
                  <c:v>463.01</c:v>
                </c:pt>
                <c:pt idx="175">
                  <c:v>457.58</c:v>
                </c:pt>
                <c:pt idx="176">
                  <c:v>452.54</c:v>
                </c:pt>
                <c:pt idx="177">
                  <c:v>448.17</c:v>
                </c:pt>
                <c:pt idx="178">
                  <c:v>444.13</c:v>
                </c:pt>
                <c:pt idx="179">
                  <c:v>440.04</c:v>
                </c:pt>
                <c:pt idx="180">
                  <c:v>437.91</c:v>
                </c:pt>
                <c:pt idx="181">
                  <c:v>433.96</c:v>
                </c:pt>
                <c:pt idx="182">
                  <c:v>429.11</c:v>
                </c:pt>
                <c:pt idx="183">
                  <c:v>424.77</c:v>
                </c:pt>
                <c:pt idx="184">
                  <c:v>422.1</c:v>
                </c:pt>
                <c:pt idx="185">
                  <c:v>419.33</c:v>
                </c:pt>
                <c:pt idx="186">
                  <c:v>417.28</c:v>
                </c:pt>
                <c:pt idx="187">
                  <c:v>414.74</c:v>
                </c:pt>
                <c:pt idx="188">
                  <c:v>412.14</c:v>
                </c:pt>
                <c:pt idx="189">
                  <c:v>409.59</c:v>
                </c:pt>
                <c:pt idx="190">
                  <c:v>408.04</c:v>
                </c:pt>
                <c:pt idx="191">
                  <c:v>408.34</c:v>
                </c:pt>
                <c:pt idx="192">
                  <c:v>402.85</c:v>
                </c:pt>
                <c:pt idx="193">
                  <c:v>399.41</c:v>
                </c:pt>
                <c:pt idx="194">
                  <c:v>396.57</c:v>
                </c:pt>
                <c:pt idx="195">
                  <c:v>394.16</c:v>
                </c:pt>
                <c:pt idx="196">
                  <c:v>392.11</c:v>
                </c:pt>
                <c:pt idx="197">
                  <c:v>390.44</c:v>
                </c:pt>
                <c:pt idx="198">
                  <c:v>388.6</c:v>
                </c:pt>
                <c:pt idx="199">
                  <c:v>388.04</c:v>
                </c:pt>
                <c:pt idx="200">
                  <c:v>386.82</c:v>
                </c:pt>
                <c:pt idx="201">
                  <c:v>384.57</c:v>
                </c:pt>
                <c:pt idx="202">
                  <c:v>382.26</c:v>
                </c:pt>
                <c:pt idx="203">
                  <c:v>380.13</c:v>
                </c:pt>
                <c:pt idx="204">
                  <c:v>378.16</c:v>
                </c:pt>
                <c:pt idx="205">
                  <c:v>376.32</c:v>
                </c:pt>
                <c:pt idx="206">
                  <c:v>374.6</c:v>
                </c:pt>
                <c:pt idx="207">
                  <c:v>373.85</c:v>
                </c:pt>
                <c:pt idx="208">
                  <c:v>371.64</c:v>
                </c:pt>
                <c:pt idx="209">
                  <c:v>369.88</c:v>
                </c:pt>
                <c:pt idx="210">
                  <c:v>368.83</c:v>
                </c:pt>
                <c:pt idx="211">
                  <c:v>367.5</c:v>
                </c:pt>
                <c:pt idx="212">
                  <c:v>365.3</c:v>
                </c:pt>
                <c:pt idx="213">
                  <c:v>366.36</c:v>
                </c:pt>
                <c:pt idx="214">
                  <c:v>366.31</c:v>
                </c:pt>
                <c:pt idx="215">
                  <c:v>360.11</c:v>
                </c:pt>
                <c:pt idx="216">
                  <c:v>356.95</c:v>
                </c:pt>
                <c:pt idx="217">
                  <c:v>354.59</c:v>
                </c:pt>
                <c:pt idx="218">
                  <c:v>352.25</c:v>
                </c:pt>
                <c:pt idx="219">
                  <c:v>349.84</c:v>
                </c:pt>
                <c:pt idx="220">
                  <c:v>347.31</c:v>
                </c:pt>
                <c:pt idx="221">
                  <c:v>344.66</c:v>
                </c:pt>
                <c:pt idx="222">
                  <c:v>341.96</c:v>
                </c:pt>
                <c:pt idx="223">
                  <c:v>339.21</c:v>
                </c:pt>
                <c:pt idx="224">
                  <c:v>336.41</c:v>
                </c:pt>
                <c:pt idx="225">
                  <c:v>332.92</c:v>
                </c:pt>
                <c:pt idx="226">
                  <c:v>329.98</c:v>
                </c:pt>
                <c:pt idx="227">
                  <c:v>326.95999999999998</c:v>
                </c:pt>
                <c:pt idx="228">
                  <c:v>323.91000000000003</c:v>
                </c:pt>
                <c:pt idx="229">
                  <c:v>321.41000000000003</c:v>
                </c:pt>
                <c:pt idx="230">
                  <c:v>318.26</c:v>
                </c:pt>
                <c:pt idx="231">
                  <c:v>314.17</c:v>
                </c:pt>
                <c:pt idx="232">
                  <c:v>310.10000000000002</c:v>
                </c:pt>
                <c:pt idx="233">
                  <c:v>316.72000000000003</c:v>
                </c:pt>
                <c:pt idx="234">
                  <c:v>305.20999999999998</c:v>
                </c:pt>
                <c:pt idx="235">
                  <c:v>299.48</c:v>
                </c:pt>
                <c:pt idx="236">
                  <c:v>294.74</c:v>
                </c:pt>
                <c:pt idx="237">
                  <c:v>290.76</c:v>
                </c:pt>
                <c:pt idx="238">
                  <c:v>289.14999999999998</c:v>
                </c:pt>
                <c:pt idx="239">
                  <c:v>283.51</c:v>
                </c:pt>
                <c:pt idx="240">
                  <c:v>278.85000000000002</c:v>
                </c:pt>
                <c:pt idx="241">
                  <c:v>282.76</c:v>
                </c:pt>
                <c:pt idx="242">
                  <c:v>279.83</c:v>
                </c:pt>
                <c:pt idx="243">
                  <c:v>273.7</c:v>
                </c:pt>
                <c:pt idx="244">
                  <c:v>268.42</c:v>
                </c:pt>
                <c:pt idx="245">
                  <c:v>264.81</c:v>
                </c:pt>
                <c:pt idx="246">
                  <c:v>264.27</c:v>
                </c:pt>
                <c:pt idx="247">
                  <c:v>262.83999999999997</c:v>
                </c:pt>
                <c:pt idx="248">
                  <c:v>258.05</c:v>
                </c:pt>
                <c:pt idx="249">
                  <c:v>252.17</c:v>
                </c:pt>
                <c:pt idx="250">
                  <c:v>247.92</c:v>
                </c:pt>
                <c:pt idx="251">
                  <c:v>247.44</c:v>
                </c:pt>
                <c:pt idx="252">
                  <c:v>243.1</c:v>
                </c:pt>
                <c:pt idx="253">
                  <c:v>239.44</c:v>
                </c:pt>
                <c:pt idx="254">
                  <c:v>235.81</c:v>
                </c:pt>
                <c:pt idx="255">
                  <c:v>233.98</c:v>
                </c:pt>
                <c:pt idx="256">
                  <c:v>232.43</c:v>
                </c:pt>
                <c:pt idx="257">
                  <c:v>231.28</c:v>
                </c:pt>
                <c:pt idx="258">
                  <c:v>226.49</c:v>
                </c:pt>
                <c:pt idx="259">
                  <c:v>226.94</c:v>
                </c:pt>
                <c:pt idx="260">
                  <c:v>221.25</c:v>
                </c:pt>
                <c:pt idx="261">
                  <c:v>221.24</c:v>
                </c:pt>
                <c:pt idx="262">
                  <c:v>217.07</c:v>
                </c:pt>
                <c:pt idx="263">
                  <c:v>211.36</c:v>
                </c:pt>
                <c:pt idx="264">
                  <c:v>207.25</c:v>
                </c:pt>
                <c:pt idx="265">
                  <c:v>203.52</c:v>
                </c:pt>
                <c:pt idx="266">
                  <c:v>200.41</c:v>
                </c:pt>
                <c:pt idx="267">
                  <c:v>197.64</c:v>
                </c:pt>
                <c:pt idx="268">
                  <c:v>193.97</c:v>
                </c:pt>
                <c:pt idx="269">
                  <c:v>191.37</c:v>
                </c:pt>
                <c:pt idx="270">
                  <c:v>188.32</c:v>
                </c:pt>
                <c:pt idx="271">
                  <c:v>186.29</c:v>
                </c:pt>
                <c:pt idx="272">
                  <c:v>182.81</c:v>
                </c:pt>
                <c:pt idx="273">
                  <c:v>179.55</c:v>
                </c:pt>
                <c:pt idx="274">
                  <c:v>177.06</c:v>
                </c:pt>
                <c:pt idx="275">
                  <c:v>175.21</c:v>
                </c:pt>
                <c:pt idx="276">
                  <c:v>173.93</c:v>
                </c:pt>
                <c:pt idx="277">
                  <c:v>171.09</c:v>
                </c:pt>
                <c:pt idx="278">
                  <c:v>168.24</c:v>
                </c:pt>
                <c:pt idx="279">
                  <c:v>165.7</c:v>
                </c:pt>
                <c:pt idx="280">
                  <c:v>162.97999999999999</c:v>
                </c:pt>
                <c:pt idx="281">
                  <c:v>159.85</c:v>
                </c:pt>
                <c:pt idx="282">
                  <c:v>156.69999999999999</c:v>
                </c:pt>
                <c:pt idx="283">
                  <c:v>153.61000000000001</c:v>
                </c:pt>
                <c:pt idx="284">
                  <c:v>150.38999999999999</c:v>
                </c:pt>
                <c:pt idx="285">
                  <c:v>147.21</c:v>
                </c:pt>
                <c:pt idx="286">
                  <c:v>147.49</c:v>
                </c:pt>
                <c:pt idx="287">
                  <c:v>142.08000000000001</c:v>
                </c:pt>
                <c:pt idx="288">
                  <c:v>139.11000000000001</c:v>
                </c:pt>
                <c:pt idx="289">
                  <c:v>136.41</c:v>
                </c:pt>
                <c:pt idx="290">
                  <c:v>134.41999999999999</c:v>
                </c:pt>
                <c:pt idx="291">
                  <c:v>132.44999999999999</c:v>
                </c:pt>
                <c:pt idx="292">
                  <c:v>129.78</c:v>
                </c:pt>
                <c:pt idx="293">
                  <c:v>127.02</c:v>
                </c:pt>
                <c:pt idx="294">
                  <c:v>124.44</c:v>
                </c:pt>
                <c:pt idx="295">
                  <c:v>122.5</c:v>
                </c:pt>
                <c:pt idx="296">
                  <c:v>120.36</c:v>
                </c:pt>
                <c:pt idx="297">
                  <c:v>118.19</c:v>
                </c:pt>
                <c:pt idx="298">
                  <c:v>116.57</c:v>
                </c:pt>
                <c:pt idx="299">
                  <c:v>114.96</c:v>
                </c:pt>
                <c:pt idx="300">
                  <c:v>113.18</c:v>
                </c:pt>
                <c:pt idx="301">
                  <c:v>110.9</c:v>
                </c:pt>
                <c:pt idx="302">
                  <c:v>108.69</c:v>
                </c:pt>
                <c:pt idx="303">
                  <c:v>106.82</c:v>
                </c:pt>
                <c:pt idx="304">
                  <c:v>105.66</c:v>
                </c:pt>
                <c:pt idx="305">
                  <c:v>103.69</c:v>
                </c:pt>
                <c:pt idx="306">
                  <c:v>101.8</c:v>
                </c:pt>
                <c:pt idx="307">
                  <c:v>99.96</c:v>
                </c:pt>
                <c:pt idx="308">
                  <c:v>97.56</c:v>
                </c:pt>
                <c:pt idx="309">
                  <c:v>95.6</c:v>
                </c:pt>
                <c:pt idx="310">
                  <c:v>93.81</c:v>
                </c:pt>
                <c:pt idx="311">
                  <c:v>91.75</c:v>
                </c:pt>
                <c:pt idx="312">
                  <c:v>89.73</c:v>
                </c:pt>
                <c:pt idx="313">
                  <c:v>87.72</c:v>
                </c:pt>
                <c:pt idx="314">
                  <c:v>85.83</c:v>
                </c:pt>
                <c:pt idx="315">
                  <c:v>84</c:v>
                </c:pt>
                <c:pt idx="316">
                  <c:v>82.29</c:v>
                </c:pt>
                <c:pt idx="317">
                  <c:v>80.56</c:v>
                </c:pt>
                <c:pt idx="318">
                  <c:v>78.83</c:v>
                </c:pt>
                <c:pt idx="319">
                  <c:v>77.06</c:v>
                </c:pt>
                <c:pt idx="320">
                  <c:v>75.34</c:v>
                </c:pt>
                <c:pt idx="321">
                  <c:v>73.989999999999995</c:v>
                </c:pt>
                <c:pt idx="322">
                  <c:v>72.55</c:v>
                </c:pt>
                <c:pt idx="323">
                  <c:v>71.3</c:v>
                </c:pt>
                <c:pt idx="324">
                  <c:v>70.16</c:v>
                </c:pt>
                <c:pt idx="325">
                  <c:v>68.900000000000006</c:v>
                </c:pt>
                <c:pt idx="326">
                  <c:v>67.66</c:v>
                </c:pt>
                <c:pt idx="327">
                  <c:v>66.48</c:v>
                </c:pt>
                <c:pt idx="328">
                  <c:v>65.37</c:v>
                </c:pt>
                <c:pt idx="329">
                  <c:v>64.209999999999994</c:v>
                </c:pt>
                <c:pt idx="330">
                  <c:v>63.06</c:v>
                </c:pt>
                <c:pt idx="331">
                  <c:v>61.67</c:v>
                </c:pt>
                <c:pt idx="332">
                  <c:v>60.92</c:v>
                </c:pt>
                <c:pt idx="333">
                  <c:v>60.14</c:v>
                </c:pt>
                <c:pt idx="334">
                  <c:v>59.36</c:v>
                </c:pt>
                <c:pt idx="335">
                  <c:v>58.48</c:v>
                </c:pt>
                <c:pt idx="336">
                  <c:v>57.32</c:v>
                </c:pt>
                <c:pt idx="337">
                  <c:v>56.11</c:v>
                </c:pt>
                <c:pt idx="338">
                  <c:v>54.99</c:v>
                </c:pt>
                <c:pt idx="339">
                  <c:v>54.32</c:v>
                </c:pt>
                <c:pt idx="340">
                  <c:v>53.39</c:v>
                </c:pt>
                <c:pt idx="341">
                  <c:v>52.53</c:v>
                </c:pt>
                <c:pt idx="342">
                  <c:v>51.68</c:v>
                </c:pt>
                <c:pt idx="343">
                  <c:v>50.84</c:v>
                </c:pt>
                <c:pt idx="344">
                  <c:v>50.03</c:v>
                </c:pt>
                <c:pt idx="345">
                  <c:v>49.18</c:v>
                </c:pt>
                <c:pt idx="346">
                  <c:v>48.43</c:v>
                </c:pt>
                <c:pt idx="347">
                  <c:v>47.64</c:v>
                </c:pt>
                <c:pt idx="348">
                  <c:v>47.04</c:v>
                </c:pt>
                <c:pt idx="349">
                  <c:v>46.52</c:v>
                </c:pt>
                <c:pt idx="350">
                  <c:v>45.66</c:v>
                </c:pt>
                <c:pt idx="351">
                  <c:v>44.8</c:v>
                </c:pt>
                <c:pt idx="352">
                  <c:v>44.11</c:v>
                </c:pt>
                <c:pt idx="353">
                  <c:v>43.52</c:v>
                </c:pt>
                <c:pt idx="354">
                  <c:v>42.93</c:v>
                </c:pt>
                <c:pt idx="355">
                  <c:v>42.33</c:v>
                </c:pt>
                <c:pt idx="356">
                  <c:v>41.89</c:v>
                </c:pt>
                <c:pt idx="357">
                  <c:v>41.15</c:v>
                </c:pt>
                <c:pt idx="358">
                  <c:v>40.46</c:v>
                </c:pt>
                <c:pt idx="359">
                  <c:v>39.82</c:v>
                </c:pt>
                <c:pt idx="360">
                  <c:v>39.26</c:v>
                </c:pt>
                <c:pt idx="361">
                  <c:v>38.659999999999997</c:v>
                </c:pt>
                <c:pt idx="362">
                  <c:v>38.06</c:v>
                </c:pt>
                <c:pt idx="363">
                  <c:v>37.520000000000003</c:v>
                </c:pt>
                <c:pt idx="364">
                  <c:v>37.01</c:v>
                </c:pt>
                <c:pt idx="365">
                  <c:v>36.61</c:v>
                </c:pt>
                <c:pt idx="366">
                  <c:v>36.22</c:v>
                </c:pt>
                <c:pt idx="367">
                  <c:v>37.1</c:v>
                </c:pt>
                <c:pt idx="368">
                  <c:v>35.92</c:v>
                </c:pt>
                <c:pt idx="369">
                  <c:v>35.03</c:v>
                </c:pt>
                <c:pt idx="370">
                  <c:v>34.28</c:v>
                </c:pt>
                <c:pt idx="371">
                  <c:v>33.619999999999997</c:v>
                </c:pt>
                <c:pt idx="372">
                  <c:v>33.01</c:v>
                </c:pt>
                <c:pt idx="373">
                  <c:v>32.450000000000003</c:v>
                </c:pt>
                <c:pt idx="374">
                  <c:v>31.92</c:v>
                </c:pt>
                <c:pt idx="375">
                  <c:v>31.41</c:v>
                </c:pt>
                <c:pt idx="376">
                  <c:v>30.88</c:v>
                </c:pt>
                <c:pt idx="377">
                  <c:v>30.36</c:v>
                </c:pt>
                <c:pt idx="378">
                  <c:v>29.87</c:v>
                </c:pt>
                <c:pt idx="379">
                  <c:v>29.42</c:v>
                </c:pt>
                <c:pt idx="380">
                  <c:v>28.99</c:v>
                </c:pt>
                <c:pt idx="381">
                  <c:v>28.56</c:v>
                </c:pt>
                <c:pt idx="382">
                  <c:v>28.14</c:v>
                </c:pt>
                <c:pt idx="383">
                  <c:v>27.72</c:v>
                </c:pt>
                <c:pt idx="384">
                  <c:v>27.32</c:v>
                </c:pt>
                <c:pt idx="385">
                  <c:v>26.95</c:v>
                </c:pt>
                <c:pt idx="386">
                  <c:v>26.52</c:v>
                </c:pt>
                <c:pt idx="387">
                  <c:v>26.14</c:v>
                </c:pt>
                <c:pt idx="388">
                  <c:v>25.84</c:v>
                </c:pt>
                <c:pt idx="389">
                  <c:v>25.55</c:v>
                </c:pt>
                <c:pt idx="390">
                  <c:v>25.36</c:v>
                </c:pt>
                <c:pt idx="391">
                  <c:v>25.09</c:v>
                </c:pt>
                <c:pt idx="392">
                  <c:v>24.7</c:v>
                </c:pt>
                <c:pt idx="393">
                  <c:v>24.34</c:v>
                </c:pt>
                <c:pt idx="394">
                  <c:v>24</c:v>
                </c:pt>
                <c:pt idx="395">
                  <c:v>23.66</c:v>
                </c:pt>
                <c:pt idx="396">
                  <c:v>23.43</c:v>
                </c:pt>
                <c:pt idx="397">
                  <c:v>23.06</c:v>
                </c:pt>
                <c:pt idx="398">
                  <c:v>22.71</c:v>
                </c:pt>
                <c:pt idx="399">
                  <c:v>22.43</c:v>
                </c:pt>
                <c:pt idx="400">
                  <c:v>22.17</c:v>
                </c:pt>
                <c:pt idx="401">
                  <c:v>21.88</c:v>
                </c:pt>
                <c:pt idx="402">
                  <c:v>21.75</c:v>
                </c:pt>
                <c:pt idx="403">
                  <c:v>21.33</c:v>
                </c:pt>
                <c:pt idx="404">
                  <c:v>20.98</c:v>
                </c:pt>
                <c:pt idx="405">
                  <c:v>20.61</c:v>
                </c:pt>
                <c:pt idx="406">
                  <c:v>20.329999999999998</c:v>
                </c:pt>
                <c:pt idx="407">
                  <c:v>20.059999999999999</c:v>
                </c:pt>
                <c:pt idx="408">
                  <c:v>19.77</c:v>
                </c:pt>
                <c:pt idx="409">
                  <c:v>19.48</c:v>
                </c:pt>
                <c:pt idx="410">
                  <c:v>19.190000000000001</c:v>
                </c:pt>
                <c:pt idx="411">
                  <c:v>18.899999999999999</c:v>
                </c:pt>
                <c:pt idx="412">
                  <c:v>18.600000000000001</c:v>
                </c:pt>
                <c:pt idx="413">
                  <c:v>18.440000000000001</c:v>
                </c:pt>
                <c:pt idx="414">
                  <c:v>18.28</c:v>
                </c:pt>
                <c:pt idx="415">
                  <c:v>18.04</c:v>
                </c:pt>
                <c:pt idx="416">
                  <c:v>17.73</c:v>
                </c:pt>
                <c:pt idx="417">
                  <c:v>17.510000000000002</c:v>
                </c:pt>
                <c:pt idx="418">
                  <c:v>17.25</c:v>
                </c:pt>
                <c:pt idx="419">
                  <c:v>16.989999999999998</c:v>
                </c:pt>
                <c:pt idx="420">
                  <c:v>16.73</c:v>
                </c:pt>
                <c:pt idx="421">
                  <c:v>16.440000000000001</c:v>
                </c:pt>
                <c:pt idx="422">
                  <c:v>16.190000000000001</c:v>
                </c:pt>
                <c:pt idx="423">
                  <c:v>15.96</c:v>
                </c:pt>
                <c:pt idx="424">
                  <c:v>15.65</c:v>
                </c:pt>
                <c:pt idx="425" formatCode="#,##0.00">
                  <c:v>15.31</c:v>
                </c:pt>
                <c:pt idx="426" formatCode="#,##0.00">
                  <c:v>14.99</c:v>
                </c:pt>
                <c:pt idx="427" formatCode="#,##0.00">
                  <c:v>14.68</c:v>
                </c:pt>
                <c:pt idx="428" formatCode="#,##0.00">
                  <c:v>14.38</c:v>
                </c:pt>
                <c:pt idx="429" formatCode="#,##0.00">
                  <c:v>14.08</c:v>
                </c:pt>
                <c:pt idx="430" formatCode="#,##0.00">
                  <c:v>13.79</c:v>
                </c:pt>
                <c:pt idx="431" formatCode="#,##0.00">
                  <c:v>13.54</c:v>
                </c:pt>
                <c:pt idx="432" formatCode="#,##0.00">
                  <c:v>13.34</c:v>
                </c:pt>
                <c:pt idx="433" formatCode="#,##0.00">
                  <c:v>13.18</c:v>
                </c:pt>
                <c:pt idx="434" formatCode="#,##0.00">
                  <c:v>12.94</c:v>
                </c:pt>
                <c:pt idx="435" formatCode="#,##0.00">
                  <c:v>12.74</c:v>
                </c:pt>
                <c:pt idx="436" formatCode="#,##0.00">
                  <c:v>12.57</c:v>
                </c:pt>
                <c:pt idx="437" formatCode="#,##0.00">
                  <c:v>12.4</c:v>
                </c:pt>
                <c:pt idx="438" formatCode="#,##0.00">
                  <c:v>12.2</c:v>
                </c:pt>
                <c:pt idx="439" formatCode="#,##0.00">
                  <c:v>11.97</c:v>
                </c:pt>
                <c:pt idx="440" formatCode="#,##0.00">
                  <c:v>11.73</c:v>
                </c:pt>
                <c:pt idx="441" formatCode="#,##0.00">
                  <c:v>11.54</c:v>
                </c:pt>
                <c:pt idx="442" formatCode="#,##0.00">
                  <c:v>11.41</c:v>
                </c:pt>
                <c:pt idx="443" formatCode="#,##0.00">
                  <c:v>11.28</c:v>
                </c:pt>
                <c:pt idx="444" formatCode="#,##0.00">
                  <c:v>11.15</c:v>
                </c:pt>
                <c:pt idx="445" formatCode="#,##0.00">
                  <c:v>11.01</c:v>
                </c:pt>
                <c:pt idx="446" formatCode="#,##0.00">
                  <c:v>10.88</c:v>
                </c:pt>
                <c:pt idx="447" formatCode="#,##0.00">
                  <c:v>10.77</c:v>
                </c:pt>
                <c:pt idx="448" formatCode="#,##0.00">
                  <c:v>10.43</c:v>
                </c:pt>
                <c:pt idx="449" formatCode="#,##0.00">
                  <c:v>10.38</c:v>
                </c:pt>
                <c:pt idx="450" formatCode="#,##0.00">
                  <c:v>10.210000000000001</c:v>
                </c:pt>
                <c:pt idx="451" formatCode="#,##0.00">
                  <c:v>10.15</c:v>
                </c:pt>
                <c:pt idx="452" formatCode="#,##0.00">
                  <c:v>10.08</c:v>
                </c:pt>
                <c:pt idx="453" formatCode="#,##0.00">
                  <c:v>10.02</c:v>
                </c:pt>
                <c:pt idx="454" formatCode="#,##0.00">
                  <c:v>9.94</c:v>
                </c:pt>
                <c:pt idx="455" formatCode="#,##0.00">
                  <c:v>9.92</c:v>
                </c:pt>
                <c:pt idx="456" formatCode="#,##0.00">
                  <c:v>9.8800000000000008</c:v>
                </c:pt>
                <c:pt idx="457" formatCode="#,##0.00">
                  <c:v>9.74</c:v>
                </c:pt>
                <c:pt idx="458" formatCode="#,##0.00">
                  <c:v>9.4</c:v>
                </c:pt>
                <c:pt idx="459" formatCode="#,##0.00">
                  <c:v>9.57</c:v>
                </c:pt>
                <c:pt idx="460" formatCode="#,##0.00">
                  <c:v>9.5500000000000007</c:v>
                </c:pt>
                <c:pt idx="461" formatCode="#,##0.00">
                  <c:v>9.44</c:v>
                </c:pt>
                <c:pt idx="462" formatCode="#,##0.00">
                  <c:v>9.32</c:v>
                </c:pt>
                <c:pt idx="463" formatCode="#,##0.00">
                  <c:v>9.2200000000000006</c:v>
                </c:pt>
                <c:pt idx="464" formatCode="#,##0.00">
                  <c:v>9.14</c:v>
                </c:pt>
                <c:pt idx="465" formatCode="#,##0.00">
                  <c:v>9.07</c:v>
                </c:pt>
                <c:pt idx="466" formatCode="#,##0.00">
                  <c:v>9.0399999999999991</c:v>
                </c:pt>
                <c:pt idx="467" formatCode="#,##0.00">
                  <c:v>9.0299999999999994</c:v>
                </c:pt>
                <c:pt idx="468" formatCode="#,##0.00">
                  <c:v>9.07</c:v>
                </c:pt>
                <c:pt idx="469" formatCode="#,##0.00">
                  <c:v>9.15</c:v>
                </c:pt>
                <c:pt idx="470" formatCode="#,##0.00">
                  <c:v>9.33</c:v>
                </c:pt>
                <c:pt idx="471" formatCode="#,##0.00">
                  <c:v>9.64</c:v>
                </c:pt>
                <c:pt idx="472" formatCode="#,##0.00">
                  <c:v>10.11</c:v>
                </c:pt>
                <c:pt idx="473" formatCode="#,##0.00">
                  <c:v>10.75</c:v>
                </c:pt>
                <c:pt idx="474" formatCode="#,##0.00">
                  <c:v>11.59</c:v>
                </c:pt>
                <c:pt idx="475" formatCode="#,##0.00">
                  <c:v>12.71</c:v>
                </c:pt>
                <c:pt idx="476" formatCode="#,##0.00">
                  <c:v>14.12</c:v>
                </c:pt>
                <c:pt idx="477" formatCode="#,##0.00">
                  <c:v>15.73</c:v>
                </c:pt>
                <c:pt idx="478" formatCode="#,##0.00">
                  <c:v>17.57</c:v>
                </c:pt>
                <c:pt idx="479" formatCode="#,##0.00">
                  <c:v>19.329999999999998</c:v>
                </c:pt>
                <c:pt idx="480" formatCode="#,##0.00">
                  <c:v>21.27</c:v>
                </c:pt>
                <c:pt idx="481" formatCode="#,##0.00">
                  <c:v>23.31</c:v>
                </c:pt>
                <c:pt idx="482" formatCode="#,##0.00">
                  <c:v>25.38</c:v>
                </c:pt>
                <c:pt idx="483" formatCode="#,##0.00">
                  <c:v>27.38</c:v>
                </c:pt>
                <c:pt idx="484" formatCode="#,##0.00">
                  <c:v>29.23</c:v>
                </c:pt>
                <c:pt idx="485" formatCode="#,##0.00">
                  <c:v>30.81</c:v>
                </c:pt>
                <c:pt idx="486" formatCode="#,##0.00">
                  <c:v>32.29</c:v>
                </c:pt>
                <c:pt idx="487" formatCode="#,##0.00">
                  <c:v>33.74</c:v>
                </c:pt>
                <c:pt idx="488" formatCode="#,##0.00">
                  <c:v>35.15</c:v>
                </c:pt>
                <c:pt idx="489" formatCode="#,##0.00">
                  <c:v>36.479999999999997</c:v>
                </c:pt>
                <c:pt idx="490" formatCode="#,##0.00">
                  <c:v>37.71</c:v>
                </c:pt>
                <c:pt idx="491" formatCode="#,##0.00">
                  <c:v>38.85</c:v>
                </c:pt>
                <c:pt idx="492" formatCode="#,##0.00">
                  <c:v>39.880000000000003</c:v>
                </c:pt>
                <c:pt idx="493" formatCode="#,##0.00">
                  <c:v>40.909999999999997</c:v>
                </c:pt>
                <c:pt idx="494" formatCode="#,##0.00">
                  <c:v>41.9</c:v>
                </c:pt>
                <c:pt idx="495" formatCode="#,##0.00">
                  <c:v>42.78</c:v>
                </c:pt>
                <c:pt idx="496" formatCode="#,##0.00">
                  <c:v>43.53</c:v>
                </c:pt>
                <c:pt idx="497" formatCode="#,##0.00">
                  <c:v>44.18</c:v>
                </c:pt>
                <c:pt idx="498" formatCode="#,##0.00">
                  <c:v>44.75</c:v>
                </c:pt>
                <c:pt idx="499" formatCode="#,##0.00">
                  <c:v>45.25</c:v>
                </c:pt>
                <c:pt idx="500" formatCode="#,##0.00">
                  <c:v>45.7</c:v>
                </c:pt>
                <c:pt idx="501" formatCode="#,##0.00">
                  <c:v>46.09</c:v>
                </c:pt>
                <c:pt idx="502" formatCode="#,##0.00">
                  <c:v>46.43</c:v>
                </c:pt>
                <c:pt idx="503" formatCode="#,##0.00">
                  <c:v>46.72</c:v>
                </c:pt>
                <c:pt idx="504" formatCode="#,##0.00">
                  <c:v>46.97</c:v>
                </c:pt>
                <c:pt idx="505" formatCode="#,##0.00">
                  <c:v>47.17</c:v>
                </c:pt>
                <c:pt idx="506" formatCode="#,##0.00">
                  <c:v>47.34</c:v>
                </c:pt>
                <c:pt idx="507" formatCode="#,##0.00">
                  <c:v>47.47</c:v>
                </c:pt>
                <c:pt idx="508" formatCode="#,##0.00">
                  <c:v>47.57</c:v>
                </c:pt>
                <c:pt idx="509" formatCode="#,##0.00">
                  <c:v>47.63</c:v>
                </c:pt>
                <c:pt idx="510" formatCode="#,##0.00">
                  <c:v>47.62</c:v>
                </c:pt>
                <c:pt idx="511" formatCode="#,##0.00">
                  <c:v>47.69</c:v>
                </c:pt>
                <c:pt idx="512" formatCode="#,##0.00">
                  <c:v>47.67</c:v>
                </c:pt>
                <c:pt idx="513" formatCode="#,##0.00">
                  <c:v>47.61</c:v>
                </c:pt>
                <c:pt idx="514" formatCode="#,##0.00">
                  <c:v>47.52</c:v>
                </c:pt>
                <c:pt idx="515" formatCode="#,##0.00">
                  <c:v>47.4</c:v>
                </c:pt>
                <c:pt idx="516" formatCode="#,##0.00">
                  <c:v>47.27</c:v>
                </c:pt>
                <c:pt idx="517" formatCode="#,##0.00">
                  <c:v>47.11</c:v>
                </c:pt>
                <c:pt idx="518">
                  <c:v>46.96</c:v>
                </c:pt>
                <c:pt idx="519">
                  <c:v>47.04</c:v>
                </c:pt>
                <c:pt idx="520">
                  <c:v>47.11</c:v>
                </c:pt>
                <c:pt idx="521">
                  <c:v>46.95</c:v>
                </c:pt>
                <c:pt idx="522">
                  <c:v>46.7</c:v>
                </c:pt>
                <c:pt idx="523">
                  <c:v>46.42</c:v>
                </c:pt>
                <c:pt idx="524">
                  <c:v>46.12</c:v>
                </c:pt>
                <c:pt idx="525">
                  <c:v>46.27</c:v>
                </c:pt>
                <c:pt idx="526">
                  <c:v>46.21</c:v>
                </c:pt>
                <c:pt idx="527">
                  <c:v>45.86</c:v>
                </c:pt>
                <c:pt idx="528">
                  <c:v>45.44</c:v>
                </c:pt>
                <c:pt idx="529">
                  <c:v>45.03</c:v>
                </c:pt>
                <c:pt idx="530">
                  <c:v>44.63</c:v>
                </c:pt>
                <c:pt idx="531">
                  <c:v>44.27</c:v>
                </c:pt>
                <c:pt idx="532">
                  <c:v>43.92</c:v>
                </c:pt>
                <c:pt idx="533">
                  <c:v>43.6</c:v>
                </c:pt>
                <c:pt idx="534">
                  <c:v>43.26</c:v>
                </c:pt>
                <c:pt idx="535">
                  <c:v>42.92</c:v>
                </c:pt>
                <c:pt idx="536">
                  <c:v>42.58</c:v>
                </c:pt>
                <c:pt idx="537">
                  <c:v>42.24</c:v>
                </c:pt>
                <c:pt idx="538">
                  <c:v>41.81</c:v>
                </c:pt>
                <c:pt idx="539">
                  <c:v>41.41</c:v>
                </c:pt>
                <c:pt idx="540">
                  <c:v>41.11</c:v>
                </c:pt>
                <c:pt idx="541">
                  <c:v>40.82</c:v>
                </c:pt>
                <c:pt idx="542">
                  <c:v>40.51</c:v>
                </c:pt>
                <c:pt idx="543">
                  <c:v>40.15</c:v>
                </c:pt>
                <c:pt idx="544">
                  <c:v>39.78</c:v>
                </c:pt>
                <c:pt idx="545">
                  <c:v>39.380000000000003</c:v>
                </c:pt>
                <c:pt idx="546">
                  <c:v>38.97</c:v>
                </c:pt>
                <c:pt idx="547">
                  <c:v>38.61</c:v>
                </c:pt>
                <c:pt idx="548">
                  <c:v>38.200000000000003</c:v>
                </c:pt>
                <c:pt idx="549">
                  <c:v>38.01</c:v>
                </c:pt>
                <c:pt idx="550">
                  <c:v>37.54</c:v>
                </c:pt>
                <c:pt idx="551">
                  <c:v>37.19</c:v>
                </c:pt>
                <c:pt idx="552">
                  <c:v>36.840000000000003</c:v>
                </c:pt>
                <c:pt idx="553">
                  <c:v>36.44</c:v>
                </c:pt>
                <c:pt idx="554">
                  <c:v>35.99</c:v>
                </c:pt>
                <c:pt idx="555">
                  <c:v>35.51</c:v>
                </c:pt>
                <c:pt idx="556">
                  <c:v>35.020000000000003</c:v>
                </c:pt>
                <c:pt idx="557">
                  <c:v>34.51</c:v>
                </c:pt>
                <c:pt idx="558">
                  <c:v>34</c:v>
                </c:pt>
                <c:pt idx="559">
                  <c:v>33.54</c:v>
                </c:pt>
                <c:pt idx="560">
                  <c:v>32.770000000000003</c:v>
                </c:pt>
                <c:pt idx="561">
                  <c:v>32.47</c:v>
                </c:pt>
                <c:pt idx="562">
                  <c:v>32.130000000000003</c:v>
                </c:pt>
                <c:pt idx="563">
                  <c:v>31.68</c:v>
                </c:pt>
                <c:pt idx="564">
                  <c:v>31.19</c:v>
                </c:pt>
                <c:pt idx="565">
                  <c:v>30.7</c:v>
                </c:pt>
                <c:pt idx="566">
                  <c:v>30.25</c:v>
                </c:pt>
                <c:pt idx="567">
                  <c:v>29.88</c:v>
                </c:pt>
                <c:pt idx="568">
                  <c:v>29.43</c:v>
                </c:pt>
                <c:pt idx="569">
                  <c:v>28.96</c:v>
                </c:pt>
                <c:pt idx="570">
                  <c:v>28.52</c:v>
                </c:pt>
                <c:pt idx="571">
                  <c:v>28.08</c:v>
                </c:pt>
                <c:pt idx="572">
                  <c:v>27.65</c:v>
                </c:pt>
                <c:pt idx="573">
                  <c:v>27.24</c:v>
                </c:pt>
                <c:pt idx="574">
                  <c:v>26.8</c:v>
                </c:pt>
                <c:pt idx="575">
                  <c:v>26.4</c:v>
                </c:pt>
                <c:pt idx="576">
                  <c:v>26.3</c:v>
                </c:pt>
                <c:pt idx="577">
                  <c:v>25.82</c:v>
                </c:pt>
                <c:pt idx="578">
                  <c:v>25.39</c:v>
                </c:pt>
                <c:pt idx="579">
                  <c:v>24.97</c:v>
                </c:pt>
                <c:pt idx="580">
                  <c:v>24.56</c:v>
                </c:pt>
                <c:pt idx="581">
                  <c:v>24.16</c:v>
                </c:pt>
                <c:pt idx="582">
                  <c:v>23.77</c:v>
                </c:pt>
                <c:pt idx="583">
                  <c:v>23.38</c:v>
                </c:pt>
                <c:pt idx="584">
                  <c:v>23</c:v>
                </c:pt>
                <c:pt idx="585">
                  <c:v>22.62</c:v>
                </c:pt>
                <c:pt idx="586">
                  <c:v>22.25</c:v>
                </c:pt>
                <c:pt idx="587">
                  <c:v>21.87</c:v>
                </c:pt>
                <c:pt idx="588">
                  <c:v>21.5</c:v>
                </c:pt>
                <c:pt idx="589">
                  <c:v>21.14</c:v>
                </c:pt>
                <c:pt idx="590">
                  <c:v>20.77</c:v>
                </c:pt>
                <c:pt idx="591">
                  <c:v>20.41</c:v>
                </c:pt>
                <c:pt idx="592">
                  <c:v>20.04</c:v>
                </c:pt>
                <c:pt idx="593">
                  <c:v>19.68</c:v>
                </c:pt>
                <c:pt idx="594">
                  <c:v>19.32</c:v>
                </c:pt>
                <c:pt idx="595">
                  <c:v>18.97</c:v>
                </c:pt>
                <c:pt idx="596">
                  <c:v>18.62</c:v>
                </c:pt>
                <c:pt idx="597">
                  <c:v>18.29</c:v>
                </c:pt>
                <c:pt idx="598">
                  <c:v>17.95</c:v>
                </c:pt>
                <c:pt idx="599">
                  <c:v>17.62</c:v>
                </c:pt>
                <c:pt idx="600">
                  <c:v>17.3</c:v>
                </c:pt>
                <c:pt idx="601">
                  <c:v>16.97</c:v>
                </c:pt>
                <c:pt idx="602">
                  <c:v>16.649999999999999</c:v>
                </c:pt>
                <c:pt idx="603">
                  <c:v>16.34</c:v>
                </c:pt>
                <c:pt idx="604">
                  <c:v>16.03</c:v>
                </c:pt>
                <c:pt idx="605">
                  <c:v>15.76</c:v>
                </c:pt>
                <c:pt idx="606">
                  <c:v>15.46</c:v>
                </c:pt>
                <c:pt idx="607">
                  <c:v>15.13</c:v>
                </c:pt>
                <c:pt idx="608">
                  <c:v>14.73</c:v>
                </c:pt>
                <c:pt idx="609">
                  <c:v>14.56</c:v>
                </c:pt>
                <c:pt idx="610">
                  <c:v>14.41</c:v>
                </c:pt>
                <c:pt idx="611">
                  <c:v>14.23</c:v>
                </c:pt>
                <c:pt idx="612">
                  <c:v>14</c:v>
                </c:pt>
                <c:pt idx="613">
                  <c:v>13.75</c:v>
                </c:pt>
                <c:pt idx="614">
                  <c:v>13.51</c:v>
                </c:pt>
                <c:pt idx="615">
                  <c:v>13.28</c:v>
                </c:pt>
                <c:pt idx="616">
                  <c:v>13.05</c:v>
                </c:pt>
                <c:pt idx="617">
                  <c:v>12.82</c:v>
                </c:pt>
                <c:pt idx="618">
                  <c:v>12.62</c:v>
                </c:pt>
                <c:pt idx="619">
                  <c:v>12.33</c:v>
                </c:pt>
                <c:pt idx="620">
                  <c:v>12.15</c:v>
                </c:pt>
                <c:pt idx="621">
                  <c:v>11.98</c:v>
                </c:pt>
                <c:pt idx="622">
                  <c:v>11.77</c:v>
                </c:pt>
                <c:pt idx="623">
                  <c:v>11.56</c:v>
                </c:pt>
                <c:pt idx="624">
                  <c:v>11.37</c:v>
                </c:pt>
                <c:pt idx="625">
                  <c:v>11.19</c:v>
                </c:pt>
                <c:pt idx="626">
                  <c:v>11.02</c:v>
                </c:pt>
                <c:pt idx="627">
                  <c:v>10.87</c:v>
                </c:pt>
                <c:pt idx="628">
                  <c:v>10.69</c:v>
                </c:pt>
                <c:pt idx="629">
                  <c:v>10.49</c:v>
                </c:pt>
                <c:pt idx="630">
                  <c:v>10.3</c:v>
                </c:pt>
                <c:pt idx="631">
                  <c:v>10.11</c:v>
                </c:pt>
                <c:pt idx="632">
                  <c:v>9.94</c:v>
                </c:pt>
                <c:pt idx="633">
                  <c:v>9.7799999999999994</c:v>
                </c:pt>
                <c:pt idx="634">
                  <c:v>9.6300000000000008</c:v>
                </c:pt>
                <c:pt idx="635">
                  <c:v>9.48</c:v>
                </c:pt>
                <c:pt idx="636">
                  <c:v>9.32</c:v>
                </c:pt>
                <c:pt idx="637">
                  <c:v>9.18</c:v>
                </c:pt>
                <c:pt idx="638">
                  <c:v>9.0500000000000007</c:v>
                </c:pt>
                <c:pt idx="639">
                  <c:v>8.92</c:v>
                </c:pt>
                <c:pt idx="640">
                  <c:v>8.76</c:v>
                </c:pt>
                <c:pt idx="641">
                  <c:v>8.61</c:v>
                </c:pt>
                <c:pt idx="642">
                  <c:v>8.4600000000000009</c:v>
                </c:pt>
                <c:pt idx="643">
                  <c:v>8.31</c:v>
                </c:pt>
                <c:pt idx="644">
                  <c:v>8.17</c:v>
                </c:pt>
                <c:pt idx="645">
                  <c:v>8.0299999999999994</c:v>
                </c:pt>
                <c:pt idx="646">
                  <c:v>7.89</c:v>
                </c:pt>
                <c:pt idx="647">
                  <c:v>7.75</c:v>
                </c:pt>
                <c:pt idx="648">
                  <c:v>7.55</c:v>
                </c:pt>
                <c:pt idx="649">
                  <c:v>7.42</c:v>
                </c:pt>
                <c:pt idx="650">
                  <c:v>7.36</c:v>
                </c:pt>
                <c:pt idx="651">
                  <c:v>7.28</c:v>
                </c:pt>
                <c:pt idx="652">
                  <c:v>7.19</c:v>
                </c:pt>
                <c:pt idx="653">
                  <c:v>7.04</c:v>
                </c:pt>
                <c:pt idx="654">
                  <c:v>6.95</c:v>
                </c:pt>
                <c:pt idx="655">
                  <c:v>6.86</c:v>
                </c:pt>
                <c:pt idx="656">
                  <c:v>6.77</c:v>
                </c:pt>
                <c:pt idx="657">
                  <c:v>6.66</c:v>
                </c:pt>
                <c:pt idx="658">
                  <c:v>6.56</c:v>
                </c:pt>
                <c:pt idx="659">
                  <c:v>6.47</c:v>
                </c:pt>
                <c:pt idx="660">
                  <c:v>6.38</c:v>
                </c:pt>
                <c:pt idx="661">
                  <c:v>6.29</c:v>
                </c:pt>
                <c:pt idx="662">
                  <c:v>6.2</c:v>
                </c:pt>
                <c:pt idx="663">
                  <c:v>6.1</c:v>
                </c:pt>
                <c:pt idx="664">
                  <c:v>6.02</c:v>
                </c:pt>
                <c:pt idx="665">
                  <c:v>5.95</c:v>
                </c:pt>
                <c:pt idx="666">
                  <c:v>5.87</c:v>
                </c:pt>
                <c:pt idx="667">
                  <c:v>5.79</c:v>
                </c:pt>
                <c:pt idx="668">
                  <c:v>5.7</c:v>
                </c:pt>
                <c:pt idx="669">
                  <c:v>5.63</c:v>
                </c:pt>
                <c:pt idx="670">
                  <c:v>5.55</c:v>
                </c:pt>
                <c:pt idx="671">
                  <c:v>5.49</c:v>
                </c:pt>
                <c:pt idx="672">
                  <c:v>5.49</c:v>
                </c:pt>
                <c:pt idx="673">
                  <c:v>5.48</c:v>
                </c:pt>
                <c:pt idx="674">
                  <c:v>5.4</c:v>
                </c:pt>
                <c:pt idx="675">
                  <c:v>5.3</c:v>
                </c:pt>
                <c:pt idx="676">
                  <c:v>5.2</c:v>
                </c:pt>
                <c:pt idx="677">
                  <c:v>5.1100000000000003</c:v>
                </c:pt>
                <c:pt idx="678">
                  <c:v>5.05</c:v>
                </c:pt>
                <c:pt idx="679">
                  <c:v>5.01</c:v>
                </c:pt>
                <c:pt idx="680">
                  <c:v>4.96</c:v>
                </c:pt>
                <c:pt idx="681">
                  <c:v>4.92</c:v>
                </c:pt>
                <c:pt idx="682">
                  <c:v>4.88</c:v>
                </c:pt>
                <c:pt idx="683">
                  <c:v>4.83</c:v>
                </c:pt>
                <c:pt idx="684">
                  <c:v>4.78</c:v>
                </c:pt>
                <c:pt idx="685">
                  <c:v>4.7300000000000004</c:v>
                </c:pt>
                <c:pt idx="686">
                  <c:v>4.68</c:v>
                </c:pt>
                <c:pt idx="687">
                  <c:v>4.63</c:v>
                </c:pt>
                <c:pt idx="688">
                  <c:v>4.59</c:v>
                </c:pt>
                <c:pt idx="689">
                  <c:v>4.5599999999999996</c:v>
                </c:pt>
                <c:pt idx="690">
                  <c:v>4.53</c:v>
                </c:pt>
                <c:pt idx="691">
                  <c:v>4.5</c:v>
                </c:pt>
                <c:pt idx="692">
                  <c:v>4.4400000000000004</c:v>
                </c:pt>
                <c:pt idx="693">
                  <c:v>4.4000000000000004</c:v>
                </c:pt>
                <c:pt idx="694">
                  <c:v>4.3600000000000003</c:v>
                </c:pt>
                <c:pt idx="695">
                  <c:v>4.33</c:v>
                </c:pt>
                <c:pt idx="696">
                  <c:v>4.3</c:v>
                </c:pt>
                <c:pt idx="697">
                  <c:v>4.25</c:v>
                </c:pt>
                <c:pt idx="698">
                  <c:v>4.18</c:v>
                </c:pt>
                <c:pt idx="699">
                  <c:v>4.16</c:v>
                </c:pt>
                <c:pt idx="700">
                  <c:v>4.13</c:v>
                </c:pt>
                <c:pt idx="701">
                  <c:v>4.09</c:v>
                </c:pt>
                <c:pt idx="702">
                  <c:v>4.05</c:v>
                </c:pt>
                <c:pt idx="703">
                  <c:v>4.01</c:v>
                </c:pt>
                <c:pt idx="704">
                  <c:v>3.95</c:v>
                </c:pt>
                <c:pt idx="705">
                  <c:v>3.89</c:v>
                </c:pt>
                <c:pt idx="706">
                  <c:v>3.87</c:v>
                </c:pt>
                <c:pt idx="707">
                  <c:v>3.85</c:v>
                </c:pt>
                <c:pt idx="708">
                  <c:v>3.82</c:v>
                </c:pt>
                <c:pt idx="709">
                  <c:v>3.75</c:v>
                </c:pt>
                <c:pt idx="710">
                  <c:v>3.71</c:v>
                </c:pt>
                <c:pt idx="711">
                  <c:v>3.65</c:v>
                </c:pt>
                <c:pt idx="712">
                  <c:v>3.63</c:v>
                </c:pt>
                <c:pt idx="713">
                  <c:v>3.61</c:v>
                </c:pt>
                <c:pt idx="714">
                  <c:v>3.61</c:v>
                </c:pt>
                <c:pt idx="715">
                  <c:v>3.6</c:v>
                </c:pt>
                <c:pt idx="716">
                  <c:v>3.58</c:v>
                </c:pt>
                <c:pt idx="717">
                  <c:v>3.56</c:v>
                </c:pt>
                <c:pt idx="718">
                  <c:v>3.53</c:v>
                </c:pt>
                <c:pt idx="719">
                  <c:v>3.49</c:v>
                </c:pt>
                <c:pt idx="720">
                  <c:v>3.46</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5"/>
          <c:tx>
            <c:v>10 Percent Annual Chance</c:v>
          </c:tx>
          <c:spPr>
            <a:ln>
              <a:solidFill>
                <a:srgbClr val="33CC33"/>
              </a:solidFill>
            </a:ln>
          </c:spPr>
          <c:marker>
            <c:symbol val="none"/>
          </c:marker>
          <c:xVal>
            <c:numRef>
              <c:f>Hydrograph_JD2_1!$B$3:$B$740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Hydrograph_JD2_1!$C$3:$C$740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0.01</c:v>
                </c:pt>
                <c:pt idx="111">
                  <c:v>0.01</c:v>
                </c:pt>
                <c:pt idx="112">
                  <c:v>0.01</c:v>
                </c:pt>
                <c:pt idx="113">
                  <c:v>0.01</c:v>
                </c:pt>
                <c:pt idx="114">
                  <c:v>0.01</c:v>
                </c:pt>
                <c:pt idx="115">
                  <c:v>0.02</c:v>
                </c:pt>
                <c:pt idx="116">
                  <c:v>0.08</c:v>
                </c:pt>
                <c:pt idx="117">
                  <c:v>0.01</c:v>
                </c:pt>
                <c:pt idx="118">
                  <c:v>0.05</c:v>
                </c:pt>
                <c:pt idx="119">
                  <c:v>0.21</c:v>
                </c:pt>
                <c:pt idx="120">
                  <c:v>0.68</c:v>
                </c:pt>
                <c:pt idx="121">
                  <c:v>1.68</c:v>
                </c:pt>
                <c:pt idx="122">
                  <c:v>2.15</c:v>
                </c:pt>
                <c:pt idx="123">
                  <c:v>4.2300000000000004</c:v>
                </c:pt>
                <c:pt idx="124">
                  <c:v>8</c:v>
                </c:pt>
                <c:pt idx="125">
                  <c:v>12.88</c:v>
                </c:pt>
                <c:pt idx="126">
                  <c:v>17.510000000000002</c:v>
                </c:pt>
                <c:pt idx="127">
                  <c:v>21.81</c:v>
                </c:pt>
                <c:pt idx="128">
                  <c:v>25.72</c:v>
                </c:pt>
                <c:pt idx="129" formatCode="#,##0.00">
                  <c:v>30.77</c:v>
                </c:pt>
                <c:pt idx="130" formatCode="#,##0.00">
                  <c:v>38.799999999999997</c:v>
                </c:pt>
                <c:pt idx="131" formatCode="#,##0.00">
                  <c:v>49.19</c:v>
                </c:pt>
                <c:pt idx="132" formatCode="#,##0.00">
                  <c:v>60.31</c:v>
                </c:pt>
                <c:pt idx="133" formatCode="#,##0.00">
                  <c:v>71.900000000000006</c:v>
                </c:pt>
                <c:pt idx="134" formatCode="#,##0.00">
                  <c:v>87</c:v>
                </c:pt>
                <c:pt idx="135" formatCode="#,##0.00">
                  <c:v>113.43</c:v>
                </c:pt>
                <c:pt idx="136" formatCode="#,##0.00">
                  <c:v>161.31</c:v>
                </c:pt>
                <c:pt idx="137" formatCode="#,##0.00">
                  <c:v>240.73</c:v>
                </c:pt>
                <c:pt idx="138" formatCode="#,##0.00">
                  <c:v>305.41000000000003</c:v>
                </c:pt>
                <c:pt idx="139" formatCode="#,##0.00">
                  <c:v>354.18</c:v>
                </c:pt>
                <c:pt idx="140" formatCode="#,##0.00">
                  <c:v>379.92</c:v>
                </c:pt>
                <c:pt idx="141" formatCode="#,##0.00">
                  <c:v>394.25</c:v>
                </c:pt>
                <c:pt idx="142" formatCode="#,##0.00">
                  <c:v>404.18</c:v>
                </c:pt>
                <c:pt idx="143" formatCode="#,##0.00">
                  <c:v>411.64</c:v>
                </c:pt>
                <c:pt idx="144" formatCode="#,##0.00">
                  <c:v>416.28</c:v>
                </c:pt>
                <c:pt idx="145" formatCode="#,##0.00">
                  <c:v>421.04</c:v>
                </c:pt>
                <c:pt idx="146" formatCode="#,##0.00">
                  <c:v>422.62</c:v>
                </c:pt>
                <c:pt idx="147" formatCode="#,##0.00">
                  <c:v>422.45</c:v>
                </c:pt>
                <c:pt idx="148" formatCode="#,##0.00">
                  <c:v>421.62</c:v>
                </c:pt>
                <c:pt idx="149" formatCode="#,##0.00">
                  <c:v>420.54</c:v>
                </c:pt>
                <c:pt idx="150">
                  <c:v>418.31</c:v>
                </c:pt>
                <c:pt idx="151">
                  <c:v>415.51</c:v>
                </c:pt>
                <c:pt idx="152">
                  <c:v>412.56</c:v>
                </c:pt>
                <c:pt idx="153">
                  <c:v>409.69</c:v>
                </c:pt>
                <c:pt idx="154">
                  <c:v>409.74</c:v>
                </c:pt>
                <c:pt idx="155">
                  <c:v>406.09</c:v>
                </c:pt>
                <c:pt idx="156">
                  <c:v>402.16</c:v>
                </c:pt>
                <c:pt idx="157">
                  <c:v>397.54</c:v>
                </c:pt>
                <c:pt idx="158">
                  <c:v>392.88</c:v>
                </c:pt>
                <c:pt idx="159">
                  <c:v>388.16</c:v>
                </c:pt>
                <c:pt idx="160">
                  <c:v>383.71</c:v>
                </c:pt>
                <c:pt idx="161">
                  <c:v>379.22</c:v>
                </c:pt>
                <c:pt idx="162">
                  <c:v>374.09</c:v>
                </c:pt>
                <c:pt idx="163">
                  <c:v>368.94</c:v>
                </c:pt>
                <c:pt idx="164">
                  <c:v>363.81</c:v>
                </c:pt>
                <c:pt idx="165">
                  <c:v>358.7</c:v>
                </c:pt>
                <c:pt idx="166">
                  <c:v>353.96</c:v>
                </c:pt>
                <c:pt idx="167">
                  <c:v>350.8</c:v>
                </c:pt>
                <c:pt idx="168">
                  <c:v>344.54</c:v>
                </c:pt>
                <c:pt idx="169">
                  <c:v>340.03</c:v>
                </c:pt>
                <c:pt idx="170">
                  <c:v>335.69</c:v>
                </c:pt>
                <c:pt idx="171">
                  <c:v>331.42</c:v>
                </c:pt>
                <c:pt idx="172">
                  <c:v>326.99</c:v>
                </c:pt>
                <c:pt idx="173">
                  <c:v>322.55</c:v>
                </c:pt>
                <c:pt idx="174">
                  <c:v>318.77999999999997</c:v>
                </c:pt>
                <c:pt idx="175">
                  <c:v>315.62</c:v>
                </c:pt>
                <c:pt idx="176">
                  <c:v>311.76</c:v>
                </c:pt>
                <c:pt idx="177">
                  <c:v>308.05</c:v>
                </c:pt>
                <c:pt idx="178">
                  <c:v>305.05</c:v>
                </c:pt>
                <c:pt idx="179">
                  <c:v>302.29000000000002</c:v>
                </c:pt>
                <c:pt idx="180">
                  <c:v>299.43</c:v>
                </c:pt>
                <c:pt idx="181">
                  <c:v>296.37</c:v>
                </c:pt>
                <c:pt idx="182">
                  <c:v>293.11</c:v>
                </c:pt>
                <c:pt idx="183">
                  <c:v>293.76</c:v>
                </c:pt>
                <c:pt idx="184">
                  <c:v>287.36</c:v>
                </c:pt>
                <c:pt idx="185">
                  <c:v>283.86</c:v>
                </c:pt>
                <c:pt idx="186">
                  <c:v>283.43</c:v>
                </c:pt>
                <c:pt idx="187">
                  <c:v>279.75</c:v>
                </c:pt>
                <c:pt idx="188">
                  <c:v>276.73</c:v>
                </c:pt>
                <c:pt idx="189">
                  <c:v>273.95999999999998</c:v>
                </c:pt>
                <c:pt idx="190">
                  <c:v>271.55</c:v>
                </c:pt>
                <c:pt idx="191">
                  <c:v>271.27999999999997</c:v>
                </c:pt>
                <c:pt idx="192">
                  <c:v>267.52999999999997</c:v>
                </c:pt>
                <c:pt idx="193">
                  <c:v>266.10000000000002</c:v>
                </c:pt>
                <c:pt idx="194">
                  <c:v>263.48</c:v>
                </c:pt>
                <c:pt idx="195">
                  <c:v>263.23</c:v>
                </c:pt>
                <c:pt idx="196">
                  <c:v>260.95999999999998</c:v>
                </c:pt>
                <c:pt idx="197">
                  <c:v>257.81</c:v>
                </c:pt>
                <c:pt idx="198">
                  <c:v>254.04</c:v>
                </c:pt>
                <c:pt idx="199">
                  <c:v>250.28</c:v>
                </c:pt>
                <c:pt idx="200">
                  <c:v>247.08</c:v>
                </c:pt>
                <c:pt idx="201">
                  <c:v>243.84</c:v>
                </c:pt>
                <c:pt idx="202">
                  <c:v>240.74</c:v>
                </c:pt>
                <c:pt idx="203">
                  <c:v>238</c:v>
                </c:pt>
                <c:pt idx="204">
                  <c:v>237.29</c:v>
                </c:pt>
                <c:pt idx="205">
                  <c:v>235.15</c:v>
                </c:pt>
                <c:pt idx="206">
                  <c:v>231.39</c:v>
                </c:pt>
                <c:pt idx="207">
                  <c:v>227.78</c:v>
                </c:pt>
                <c:pt idx="208">
                  <c:v>224.64</c:v>
                </c:pt>
                <c:pt idx="209">
                  <c:v>221.7</c:v>
                </c:pt>
                <c:pt idx="210">
                  <c:v>218.97</c:v>
                </c:pt>
                <c:pt idx="211">
                  <c:v>216.36</c:v>
                </c:pt>
                <c:pt idx="212">
                  <c:v>213.83</c:v>
                </c:pt>
                <c:pt idx="213">
                  <c:v>211.35</c:v>
                </c:pt>
                <c:pt idx="214">
                  <c:v>208.58</c:v>
                </c:pt>
                <c:pt idx="215">
                  <c:v>206.74</c:v>
                </c:pt>
                <c:pt idx="216">
                  <c:v>204.68</c:v>
                </c:pt>
                <c:pt idx="217">
                  <c:v>202.57</c:v>
                </c:pt>
                <c:pt idx="218">
                  <c:v>200.48</c:v>
                </c:pt>
                <c:pt idx="219">
                  <c:v>198.41</c:v>
                </c:pt>
                <c:pt idx="220">
                  <c:v>196.37</c:v>
                </c:pt>
                <c:pt idx="221">
                  <c:v>194.4</c:v>
                </c:pt>
                <c:pt idx="222">
                  <c:v>192.53</c:v>
                </c:pt>
                <c:pt idx="223">
                  <c:v>190.84</c:v>
                </c:pt>
                <c:pt idx="224">
                  <c:v>189.18</c:v>
                </c:pt>
                <c:pt idx="225">
                  <c:v>187.51</c:v>
                </c:pt>
                <c:pt idx="226">
                  <c:v>185.84</c:v>
                </c:pt>
                <c:pt idx="227">
                  <c:v>184.16</c:v>
                </c:pt>
                <c:pt idx="228">
                  <c:v>182.48</c:v>
                </c:pt>
                <c:pt idx="229">
                  <c:v>180.86</c:v>
                </c:pt>
                <c:pt idx="230">
                  <c:v>179.24</c:v>
                </c:pt>
                <c:pt idx="231">
                  <c:v>177.73</c:v>
                </c:pt>
                <c:pt idx="232">
                  <c:v>176.37</c:v>
                </c:pt>
                <c:pt idx="233">
                  <c:v>175.09</c:v>
                </c:pt>
                <c:pt idx="234">
                  <c:v>173.77</c:v>
                </c:pt>
                <c:pt idx="235">
                  <c:v>172.54</c:v>
                </c:pt>
                <c:pt idx="236">
                  <c:v>171.16</c:v>
                </c:pt>
                <c:pt idx="237">
                  <c:v>169.59</c:v>
                </c:pt>
                <c:pt idx="238">
                  <c:v>167.96</c:v>
                </c:pt>
                <c:pt idx="239">
                  <c:v>166.4</c:v>
                </c:pt>
                <c:pt idx="240">
                  <c:v>165.02</c:v>
                </c:pt>
                <c:pt idx="241">
                  <c:v>166.12</c:v>
                </c:pt>
                <c:pt idx="242">
                  <c:v>164.24</c:v>
                </c:pt>
                <c:pt idx="243">
                  <c:v>164.95</c:v>
                </c:pt>
                <c:pt idx="244">
                  <c:v>164.54</c:v>
                </c:pt>
                <c:pt idx="245">
                  <c:v>164.83</c:v>
                </c:pt>
                <c:pt idx="246">
                  <c:v>163.79</c:v>
                </c:pt>
                <c:pt idx="247">
                  <c:v>161</c:v>
                </c:pt>
                <c:pt idx="248">
                  <c:v>159.12</c:v>
                </c:pt>
                <c:pt idx="249">
                  <c:v>156.29</c:v>
                </c:pt>
                <c:pt idx="250">
                  <c:v>154.38</c:v>
                </c:pt>
                <c:pt idx="251">
                  <c:v>152.76</c:v>
                </c:pt>
                <c:pt idx="252">
                  <c:v>151.28</c:v>
                </c:pt>
                <c:pt idx="253">
                  <c:v>150.18</c:v>
                </c:pt>
                <c:pt idx="254">
                  <c:v>148.76</c:v>
                </c:pt>
                <c:pt idx="255">
                  <c:v>147.94999999999999</c:v>
                </c:pt>
                <c:pt idx="256">
                  <c:v>148.31</c:v>
                </c:pt>
                <c:pt idx="257">
                  <c:v>144.71</c:v>
                </c:pt>
                <c:pt idx="258">
                  <c:v>142.66</c:v>
                </c:pt>
                <c:pt idx="259">
                  <c:v>141.54</c:v>
                </c:pt>
                <c:pt idx="260">
                  <c:v>137.78</c:v>
                </c:pt>
                <c:pt idx="261">
                  <c:v>134.5</c:v>
                </c:pt>
                <c:pt idx="262">
                  <c:v>131.94</c:v>
                </c:pt>
                <c:pt idx="263">
                  <c:v>129.36000000000001</c:v>
                </c:pt>
                <c:pt idx="264">
                  <c:v>126.95</c:v>
                </c:pt>
                <c:pt idx="265">
                  <c:v>124.86</c:v>
                </c:pt>
                <c:pt idx="266">
                  <c:v>123.2</c:v>
                </c:pt>
                <c:pt idx="267">
                  <c:v>121.46</c:v>
                </c:pt>
                <c:pt idx="268">
                  <c:v>120.06</c:v>
                </c:pt>
                <c:pt idx="269">
                  <c:v>117.93</c:v>
                </c:pt>
                <c:pt idx="270">
                  <c:v>115.78</c:v>
                </c:pt>
                <c:pt idx="271">
                  <c:v>114.07</c:v>
                </c:pt>
                <c:pt idx="272">
                  <c:v>112.18</c:v>
                </c:pt>
                <c:pt idx="273">
                  <c:v>110.12</c:v>
                </c:pt>
                <c:pt idx="274">
                  <c:v>107.94</c:v>
                </c:pt>
                <c:pt idx="275">
                  <c:v>106.03</c:v>
                </c:pt>
                <c:pt idx="276">
                  <c:v>104.12</c:v>
                </c:pt>
                <c:pt idx="277">
                  <c:v>102.7</c:v>
                </c:pt>
                <c:pt idx="278">
                  <c:v>101.15</c:v>
                </c:pt>
                <c:pt idx="279">
                  <c:v>99.37</c:v>
                </c:pt>
                <c:pt idx="280">
                  <c:v>97.66</c:v>
                </c:pt>
                <c:pt idx="281">
                  <c:v>96.09</c:v>
                </c:pt>
                <c:pt idx="282">
                  <c:v>94.47</c:v>
                </c:pt>
                <c:pt idx="283">
                  <c:v>93.49</c:v>
                </c:pt>
                <c:pt idx="284">
                  <c:v>91.67</c:v>
                </c:pt>
                <c:pt idx="285">
                  <c:v>90.19</c:v>
                </c:pt>
                <c:pt idx="286">
                  <c:v>88.97</c:v>
                </c:pt>
                <c:pt idx="287">
                  <c:v>87.52</c:v>
                </c:pt>
                <c:pt idx="288">
                  <c:v>86.05</c:v>
                </c:pt>
                <c:pt idx="289">
                  <c:v>84.64</c:v>
                </c:pt>
                <c:pt idx="290">
                  <c:v>83.66</c:v>
                </c:pt>
                <c:pt idx="291">
                  <c:v>83.82</c:v>
                </c:pt>
                <c:pt idx="292">
                  <c:v>81.8</c:v>
                </c:pt>
                <c:pt idx="293">
                  <c:v>80.08</c:v>
                </c:pt>
                <c:pt idx="294">
                  <c:v>78.61</c:v>
                </c:pt>
                <c:pt idx="295">
                  <c:v>77.73</c:v>
                </c:pt>
                <c:pt idx="296">
                  <c:v>76.2</c:v>
                </c:pt>
                <c:pt idx="297">
                  <c:v>75.64</c:v>
                </c:pt>
                <c:pt idx="298">
                  <c:v>74.12</c:v>
                </c:pt>
                <c:pt idx="299">
                  <c:v>73.19</c:v>
                </c:pt>
                <c:pt idx="300">
                  <c:v>71.989999999999995</c:v>
                </c:pt>
                <c:pt idx="301">
                  <c:v>70.599999999999994</c:v>
                </c:pt>
                <c:pt idx="302">
                  <c:v>69.34</c:v>
                </c:pt>
                <c:pt idx="303">
                  <c:v>68.11</c:v>
                </c:pt>
                <c:pt idx="304">
                  <c:v>66.92</c:v>
                </c:pt>
                <c:pt idx="305">
                  <c:v>65.790000000000006</c:v>
                </c:pt>
                <c:pt idx="306">
                  <c:v>64.75</c:v>
                </c:pt>
                <c:pt idx="307">
                  <c:v>63.59</c:v>
                </c:pt>
                <c:pt idx="308">
                  <c:v>62.43</c:v>
                </c:pt>
                <c:pt idx="309">
                  <c:v>61.94</c:v>
                </c:pt>
                <c:pt idx="310">
                  <c:v>61.03</c:v>
                </c:pt>
                <c:pt idx="311">
                  <c:v>60.02</c:v>
                </c:pt>
                <c:pt idx="312">
                  <c:v>59.01</c:v>
                </c:pt>
                <c:pt idx="313">
                  <c:v>58.05</c:v>
                </c:pt>
                <c:pt idx="314">
                  <c:v>57.51</c:v>
                </c:pt>
                <c:pt idx="315">
                  <c:v>56.42</c:v>
                </c:pt>
                <c:pt idx="316">
                  <c:v>55.5</c:v>
                </c:pt>
                <c:pt idx="317">
                  <c:v>54.63</c:v>
                </c:pt>
                <c:pt idx="318">
                  <c:v>53.81</c:v>
                </c:pt>
                <c:pt idx="319">
                  <c:v>53.04</c:v>
                </c:pt>
                <c:pt idx="320">
                  <c:v>52.5</c:v>
                </c:pt>
                <c:pt idx="321">
                  <c:v>51.67</c:v>
                </c:pt>
                <c:pt idx="322">
                  <c:v>50.94</c:v>
                </c:pt>
                <c:pt idx="323">
                  <c:v>50.19</c:v>
                </c:pt>
                <c:pt idx="324">
                  <c:v>49.46</c:v>
                </c:pt>
                <c:pt idx="325">
                  <c:v>48.77</c:v>
                </c:pt>
                <c:pt idx="326">
                  <c:v>48.09</c:v>
                </c:pt>
                <c:pt idx="327">
                  <c:v>47.33</c:v>
                </c:pt>
                <c:pt idx="328">
                  <c:v>46.8</c:v>
                </c:pt>
                <c:pt idx="329">
                  <c:v>46.24</c:v>
                </c:pt>
                <c:pt idx="330">
                  <c:v>45.7</c:v>
                </c:pt>
                <c:pt idx="331">
                  <c:v>45.15</c:v>
                </c:pt>
                <c:pt idx="332">
                  <c:v>44.65</c:v>
                </c:pt>
                <c:pt idx="333">
                  <c:v>43.96</c:v>
                </c:pt>
                <c:pt idx="334">
                  <c:v>43.3</c:v>
                </c:pt>
                <c:pt idx="335">
                  <c:v>42.69</c:v>
                </c:pt>
                <c:pt idx="336">
                  <c:v>42.04</c:v>
                </c:pt>
                <c:pt idx="337">
                  <c:v>41.41</c:v>
                </c:pt>
                <c:pt idx="338">
                  <c:v>40.909999999999997</c:v>
                </c:pt>
                <c:pt idx="339">
                  <c:v>40.49</c:v>
                </c:pt>
                <c:pt idx="340">
                  <c:v>40</c:v>
                </c:pt>
                <c:pt idx="341">
                  <c:v>39.54</c:v>
                </c:pt>
                <c:pt idx="342">
                  <c:v>38.9</c:v>
                </c:pt>
                <c:pt idx="343">
                  <c:v>38.270000000000003</c:v>
                </c:pt>
                <c:pt idx="344">
                  <c:v>37.79</c:v>
                </c:pt>
                <c:pt idx="345">
                  <c:v>37.229999999999997</c:v>
                </c:pt>
                <c:pt idx="346">
                  <c:v>36.71</c:v>
                </c:pt>
                <c:pt idx="347">
                  <c:v>36.18</c:v>
                </c:pt>
                <c:pt idx="348">
                  <c:v>35.67</c:v>
                </c:pt>
                <c:pt idx="349">
                  <c:v>35.25</c:v>
                </c:pt>
                <c:pt idx="350">
                  <c:v>34.92</c:v>
                </c:pt>
                <c:pt idx="351">
                  <c:v>34.57</c:v>
                </c:pt>
                <c:pt idx="352">
                  <c:v>34.159999999999997</c:v>
                </c:pt>
                <c:pt idx="353">
                  <c:v>33.75</c:v>
                </c:pt>
                <c:pt idx="354">
                  <c:v>33.31</c:v>
                </c:pt>
                <c:pt idx="355">
                  <c:v>32.86</c:v>
                </c:pt>
                <c:pt idx="356">
                  <c:v>32.39</c:v>
                </c:pt>
                <c:pt idx="357">
                  <c:v>31.89</c:v>
                </c:pt>
                <c:pt idx="358">
                  <c:v>31.43</c:v>
                </c:pt>
                <c:pt idx="359">
                  <c:v>30.98</c:v>
                </c:pt>
                <c:pt idx="360">
                  <c:v>30.55</c:v>
                </c:pt>
                <c:pt idx="361">
                  <c:v>30.12</c:v>
                </c:pt>
                <c:pt idx="362">
                  <c:v>29.69</c:v>
                </c:pt>
                <c:pt idx="363">
                  <c:v>29.3</c:v>
                </c:pt>
                <c:pt idx="364">
                  <c:v>28.99</c:v>
                </c:pt>
                <c:pt idx="365">
                  <c:v>28.64</c:v>
                </c:pt>
                <c:pt idx="366">
                  <c:v>28.36</c:v>
                </c:pt>
                <c:pt idx="367">
                  <c:v>28.04</c:v>
                </c:pt>
                <c:pt idx="368">
                  <c:v>27.68</c:v>
                </c:pt>
                <c:pt idx="369">
                  <c:v>27.31</c:v>
                </c:pt>
                <c:pt idx="370">
                  <c:v>28.04</c:v>
                </c:pt>
                <c:pt idx="371">
                  <c:v>27.24</c:v>
                </c:pt>
                <c:pt idx="372">
                  <c:v>26.65</c:v>
                </c:pt>
                <c:pt idx="373">
                  <c:v>26.21</c:v>
                </c:pt>
                <c:pt idx="374">
                  <c:v>25.98</c:v>
                </c:pt>
                <c:pt idx="375">
                  <c:v>25.63</c:v>
                </c:pt>
                <c:pt idx="376">
                  <c:v>25.26</c:v>
                </c:pt>
                <c:pt idx="377">
                  <c:v>24.93</c:v>
                </c:pt>
                <c:pt idx="378">
                  <c:v>24.62</c:v>
                </c:pt>
                <c:pt idx="379">
                  <c:v>24.31</c:v>
                </c:pt>
                <c:pt idx="380">
                  <c:v>24.01</c:v>
                </c:pt>
                <c:pt idx="381">
                  <c:v>23.71</c:v>
                </c:pt>
                <c:pt idx="382">
                  <c:v>23.41</c:v>
                </c:pt>
                <c:pt idx="383">
                  <c:v>23.35</c:v>
                </c:pt>
                <c:pt idx="384">
                  <c:v>23.03</c:v>
                </c:pt>
                <c:pt idx="385">
                  <c:v>22.69</c:v>
                </c:pt>
                <c:pt idx="386">
                  <c:v>22.31</c:v>
                </c:pt>
                <c:pt idx="387">
                  <c:v>22.03</c:v>
                </c:pt>
                <c:pt idx="388">
                  <c:v>21.82</c:v>
                </c:pt>
                <c:pt idx="389">
                  <c:v>21.6</c:v>
                </c:pt>
                <c:pt idx="390">
                  <c:v>21.38</c:v>
                </c:pt>
                <c:pt idx="391">
                  <c:v>21.14</c:v>
                </c:pt>
                <c:pt idx="392">
                  <c:v>20.88</c:v>
                </c:pt>
                <c:pt idx="393">
                  <c:v>20.77</c:v>
                </c:pt>
                <c:pt idx="394">
                  <c:v>20.43</c:v>
                </c:pt>
                <c:pt idx="395">
                  <c:v>20.170000000000002</c:v>
                </c:pt>
                <c:pt idx="396">
                  <c:v>19.91</c:v>
                </c:pt>
                <c:pt idx="397">
                  <c:v>19.649999999999999</c:v>
                </c:pt>
                <c:pt idx="398">
                  <c:v>19.41</c:v>
                </c:pt>
                <c:pt idx="399">
                  <c:v>19.170000000000002</c:v>
                </c:pt>
                <c:pt idx="400">
                  <c:v>18.940000000000001</c:v>
                </c:pt>
                <c:pt idx="401">
                  <c:v>18.71</c:v>
                </c:pt>
                <c:pt idx="402">
                  <c:v>18.489999999999998</c:v>
                </c:pt>
                <c:pt idx="403">
                  <c:v>18.3</c:v>
                </c:pt>
                <c:pt idx="404">
                  <c:v>18.09</c:v>
                </c:pt>
                <c:pt idx="405">
                  <c:v>17.88</c:v>
                </c:pt>
                <c:pt idx="406">
                  <c:v>17.68</c:v>
                </c:pt>
                <c:pt idx="407">
                  <c:v>17.48</c:v>
                </c:pt>
                <c:pt idx="408">
                  <c:v>17.29</c:v>
                </c:pt>
                <c:pt idx="409">
                  <c:v>17.100000000000001</c:v>
                </c:pt>
                <c:pt idx="410">
                  <c:v>17.010000000000002</c:v>
                </c:pt>
                <c:pt idx="411">
                  <c:v>16.91</c:v>
                </c:pt>
                <c:pt idx="412">
                  <c:v>16.78</c:v>
                </c:pt>
                <c:pt idx="413">
                  <c:v>16.63</c:v>
                </c:pt>
                <c:pt idx="414">
                  <c:v>16.47</c:v>
                </c:pt>
                <c:pt idx="415">
                  <c:v>16.309999999999999</c:v>
                </c:pt>
                <c:pt idx="416">
                  <c:v>16.14</c:v>
                </c:pt>
                <c:pt idx="417">
                  <c:v>16</c:v>
                </c:pt>
                <c:pt idx="418">
                  <c:v>15.87</c:v>
                </c:pt>
                <c:pt idx="419">
                  <c:v>15.73</c:v>
                </c:pt>
                <c:pt idx="420">
                  <c:v>15.57</c:v>
                </c:pt>
                <c:pt idx="421">
                  <c:v>15.43</c:v>
                </c:pt>
                <c:pt idx="422">
                  <c:v>15.29</c:v>
                </c:pt>
                <c:pt idx="423">
                  <c:v>15.13</c:v>
                </c:pt>
                <c:pt idx="424">
                  <c:v>14.97</c:v>
                </c:pt>
                <c:pt idx="425" formatCode="#,##0.00">
                  <c:v>14.81</c:v>
                </c:pt>
                <c:pt idx="426" formatCode="#,##0.00">
                  <c:v>14.66</c:v>
                </c:pt>
                <c:pt idx="427" formatCode="#,##0.00">
                  <c:v>14.51</c:v>
                </c:pt>
                <c:pt idx="428" formatCode="#,##0.00">
                  <c:v>14.35</c:v>
                </c:pt>
                <c:pt idx="429" formatCode="#,##0.00">
                  <c:v>14.2</c:v>
                </c:pt>
                <c:pt idx="430" formatCode="#,##0.00">
                  <c:v>14.05</c:v>
                </c:pt>
                <c:pt idx="431" formatCode="#,##0.00">
                  <c:v>13.91</c:v>
                </c:pt>
                <c:pt idx="432" formatCode="#,##0.00">
                  <c:v>13.78</c:v>
                </c:pt>
                <c:pt idx="433" formatCode="#,##0.00">
                  <c:v>13.64</c:v>
                </c:pt>
                <c:pt idx="434" formatCode="#,##0.00">
                  <c:v>13.51</c:v>
                </c:pt>
                <c:pt idx="435" formatCode="#,##0.00">
                  <c:v>13.4</c:v>
                </c:pt>
                <c:pt idx="436" formatCode="#,##0.00">
                  <c:v>13.28</c:v>
                </c:pt>
                <c:pt idx="437" formatCode="#,##0.00">
                  <c:v>13.15</c:v>
                </c:pt>
                <c:pt idx="438" formatCode="#,##0.00">
                  <c:v>13.05</c:v>
                </c:pt>
                <c:pt idx="439" formatCode="#,##0.00">
                  <c:v>12.94</c:v>
                </c:pt>
                <c:pt idx="440" formatCode="#,##0.00">
                  <c:v>12.82</c:v>
                </c:pt>
                <c:pt idx="441" formatCode="#,##0.00">
                  <c:v>12.7</c:v>
                </c:pt>
                <c:pt idx="442" formatCode="#,##0.00">
                  <c:v>12.58</c:v>
                </c:pt>
                <c:pt idx="443" formatCode="#,##0.00">
                  <c:v>12.45</c:v>
                </c:pt>
                <c:pt idx="444" formatCode="#,##0.00">
                  <c:v>12.33</c:v>
                </c:pt>
                <c:pt idx="445" formatCode="#,##0.00">
                  <c:v>12.2</c:v>
                </c:pt>
                <c:pt idx="446" formatCode="#,##0.00">
                  <c:v>12.08</c:v>
                </c:pt>
                <c:pt idx="447" formatCode="#,##0.00">
                  <c:v>11.95</c:v>
                </c:pt>
                <c:pt idx="448" formatCode="#,##0.00">
                  <c:v>11.83</c:v>
                </c:pt>
                <c:pt idx="449" formatCode="#,##0.00">
                  <c:v>11.7</c:v>
                </c:pt>
                <c:pt idx="450" formatCode="#,##0.00">
                  <c:v>11.56</c:v>
                </c:pt>
                <c:pt idx="451" formatCode="#,##0.00">
                  <c:v>11.44</c:v>
                </c:pt>
                <c:pt idx="452" formatCode="#,##0.00">
                  <c:v>11.33</c:v>
                </c:pt>
                <c:pt idx="453" formatCode="#,##0.00">
                  <c:v>11.21</c:v>
                </c:pt>
                <c:pt idx="454" formatCode="#,##0.00">
                  <c:v>11.1</c:v>
                </c:pt>
                <c:pt idx="455" formatCode="#,##0.00">
                  <c:v>10.97</c:v>
                </c:pt>
                <c:pt idx="456" formatCode="#,##0.00">
                  <c:v>10.84</c:v>
                </c:pt>
                <c:pt idx="457" formatCode="#,##0.00">
                  <c:v>10.71</c:v>
                </c:pt>
                <c:pt idx="458" formatCode="#,##0.00">
                  <c:v>10.61</c:v>
                </c:pt>
                <c:pt idx="459" formatCode="#,##0.00">
                  <c:v>10.5</c:v>
                </c:pt>
                <c:pt idx="460" formatCode="#,##0.00">
                  <c:v>10.38</c:v>
                </c:pt>
                <c:pt idx="461" formatCode="#,##0.00">
                  <c:v>10.27</c:v>
                </c:pt>
                <c:pt idx="462" formatCode="#,##0.00">
                  <c:v>10.15</c:v>
                </c:pt>
                <c:pt idx="463" formatCode="#,##0.00">
                  <c:v>10.029999999999999</c:v>
                </c:pt>
                <c:pt idx="464" formatCode="#,##0.00">
                  <c:v>9.91</c:v>
                </c:pt>
                <c:pt idx="465" formatCode="#,##0.00">
                  <c:v>9.8000000000000007</c:v>
                </c:pt>
                <c:pt idx="466" formatCode="#,##0.00">
                  <c:v>9.68</c:v>
                </c:pt>
                <c:pt idx="467" formatCode="#,##0.00">
                  <c:v>9.56</c:v>
                </c:pt>
                <c:pt idx="468" formatCode="#,##0.00">
                  <c:v>9.44</c:v>
                </c:pt>
                <c:pt idx="469" formatCode="#,##0.00">
                  <c:v>9.32</c:v>
                </c:pt>
                <c:pt idx="470" formatCode="#,##0.00">
                  <c:v>9.1999999999999993</c:v>
                </c:pt>
                <c:pt idx="471" formatCode="#,##0.00">
                  <c:v>9.07</c:v>
                </c:pt>
                <c:pt idx="472" formatCode="#,##0.00">
                  <c:v>8.94</c:v>
                </c:pt>
                <c:pt idx="473" formatCode="#,##0.00">
                  <c:v>8.83</c:v>
                </c:pt>
                <c:pt idx="474" formatCode="#,##0.00">
                  <c:v>8.7100000000000009</c:v>
                </c:pt>
                <c:pt idx="475" formatCode="#,##0.00">
                  <c:v>8.59</c:v>
                </c:pt>
                <c:pt idx="476" formatCode="#,##0.00">
                  <c:v>8.4700000000000006</c:v>
                </c:pt>
                <c:pt idx="477" formatCode="#,##0.00">
                  <c:v>8.35</c:v>
                </c:pt>
                <c:pt idx="478" formatCode="#,##0.00">
                  <c:v>8.23</c:v>
                </c:pt>
                <c:pt idx="479" formatCode="#,##0.00">
                  <c:v>8.11</c:v>
                </c:pt>
                <c:pt idx="480" formatCode="#,##0.00">
                  <c:v>7.99</c:v>
                </c:pt>
                <c:pt idx="481" formatCode="#,##0.00">
                  <c:v>7.88</c:v>
                </c:pt>
                <c:pt idx="482" formatCode="#,##0.00">
                  <c:v>7.77</c:v>
                </c:pt>
                <c:pt idx="483" formatCode="#,##0.00">
                  <c:v>7.66</c:v>
                </c:pt>
                <c:pt idx="484" formatCode="#,##0.00">
                  <c:v>7.56</c:v>
                </c:pt>
                <c:pt idx="485" formatCode="#,##0.00">
                  <c:v>7.46</c:v>
                </c:pt>
                <c:pt idx="486" formatCode="#,##0.00">
                  <c:v>7.36</c:v>
                </c:pt>
                <c:pt idx="487" formatCode="#,##0.00">
                  <c:v>7.26</c:v>
                </c:pt>
                <c:pt idx="488" formatCode="#,##0.00">
                  <c:v>7.17</c:v>
                </c:pt>
                <c:pt idx="489" formatCode="#,##0.00">
                  <c:v>7.08</c:v>
                </c:pt>
                <c:pt idx="490" formatCode="#,##0.00">
                  <c:v>7</c:v>
                </c:pt>
                <c:pt idx="491" formatCode="#,##0.00">
                  <c:v>6.92</c:v>
                </c:pt>
                <c:pt idx="492" formatCode="#,##0.00">
                  <c:v>6.84</c:v>
                </c:pt>
                <c:pt idx="493" formatCode="#,##0.00">
                  <c:v>6.79</c:v>
                </c:pt>
                <c:pt idx="494" formatCode="#,##0.00">
                  <c:v>6.73</c:v>
                </c:pt>
                <c:pt idx="495" formatCode="#,##0.00">
                  <c:v>6.66</c:v>
                </c:pt>
                <c:pt idx="496" formatCode="#,##0.00">
                  <c:v>6.58</c:v>
                </c:pt>
                <c:pt idx="497" formatCode="#,##0.00">
                  <c:v>6.51</c:v>
                </c:pt>
                <c:pt idx="498" formatCode="#,##0.00">
                  <c:v>6.45</c:v>
                </c:pt>
                <c:pt idx="499" formatCode="#,##0.00">
                  <c:v>6.4</c:v>
                </c:pt>
                <c:pt idx="500" formatCode="#,##0.00">
                  <c:v>6.36</c:v>
                </c:pt>
                <c:pt idx="501" formatCode="#,##0.00">
                  <c:v>6.31</c:v>
                </c:pt>
                <c:pt idx="502" formatCode="#,##0.00">
                  <c:v>6.26</c:v>
                </c:pt>
                <c:pt idx="503" formatCode="#,##0.00">
                  <c:v>6.24</c:v>
                </c:pt>
                <c:pt idx="504" formatCode="#,##0.00">
                  <c:v>6.22</c:v>
                </c:pt>
                <c:pt idx="505" formatCode="#,##0.00">
                  <c:v>6.19</c:v>
                </c:pt>
                <c:pt idx="506" formatCode="#,##0.00">
                  <c:v>6.14</c:v>
                </c:pt>
                <c:pt idx="507" formatCode="#,##0.00">
                  <c:v>6.1</c:v>
                </c:pt>
                <c:pt idx="508" formatCode="#,##0.00">
                  <c:v>6.06</c:v>
                </c:pt>
                <c:pt idx="509" formatCode="#,##0.00">
                  <c:v>6.01</c:v>
                </c:pt>
                <c:pt idx="510" formatCode="#,##0.00">
                  <c:v>5.97</c:v>
                </c:pt>
                <c:pt idx="511" formatCode="#,##0.00">
                  <c:v>5.94</c:v>
                </c:pt>
                <c:pt idx="512" formatCode="#,##0.00">
                  <c:v>5.91</c:v>
                </c:pt>
                <c:pt idx="513" formatCode="#,##0.00">
                  <c:v>5.87</c:v>
                </c:pt>
                <c:pt idx="514" formatCode="#,##0.00">
                  <c:v>5.84</c:v>
                </c:pt>
                <c:pt idx="515" formatCode="#,##0.00">
                  <c:v>5.8</c:v>
                </c:pt>
                <c:pt idx="516" formatCode="#,##0.00">
                  <c:v>5.75</c:v>
                </c:pt>
                <c:pt idx="517" formatCode="#,##0.00">
                  <c:v>5.71</c:v>
                </c:pt>
                <c:pt idx="518">
                  <c:v>5.67</c:v>
                </c:pt>
                <c:pt idx="519">
                  <c:v>5.62</c:v>
                </c:pt>
                <c:pt idx="520">
                  <c:v>5.57</c:v>
                </c:pt>
                <c:pt idx="521">
                  <c:v>5.53</c:v>
                </c:pt>
                <c:pt idx="522">
                  <c:v>5.46</c:v>
                </c:pt>
                <c:pt idx="523">
                  <c:v>5.39</c:v>
                </c:pt>
                <c:pt idx="524">
                  <c:v>5.37</c:v>
                </c:pt>
                <c:pt idx="525">
                  <c:v>5.38</c:v>
                </c:pt>
                <c:pt idx="526">
                  <c:v>5.34</c:v>
                </c:pt>
                <c:pt idx="527">
                  <c:v>5.3</c:v>
                </c:pt>
                <c:pt idx="528">
                  <c:v>5.26</c:v>
                </c:pt>
                <c:pt idx="529">
                  <c:v>5.23</c:v>
                </c:pt>
                <c:pt idx="530">
                  <c:v>5.2</c:v>
                </c:pt>
                <c:pt idx="531">
                  <c:v>5.17</c:v>
                </c:pt>
                <c:pt idx="532">
                  <c:v>5.15</c:v>
                </c:pt>
                <c:pt idx="533">
                  <c:v>5.12</c:v>
                </c:pt>
                <c:pt idx="534">
                  <c:v>5.09</c:v>
                </c:pt>
                <c:pt idx="535">
                  <c:v>5.07</c:v>
                </c:pt>
                <c:pt idx="536">
                  <c:v>5.04</c:v>
                </c:pt>
                <c:pt idx="537">
                  <c:v>5.0199999999999996</c:v>
                </c:pt>
                <c:pt idx="538">
                  <c:v>4.99</c:v>
                </c:pt>
                <c:pt idx="539">
                  <c:v>4.97</c:v>
                </c:pt>
                <c:pt idx="540">
                  <c:v>4.95</c:v>
                </c:pt>
                <c:pt idx="541">
                  <c:v>4.92</c:v>
                </c:pt>
                <c:pt idx="542">
                  <c:v>4.9000000000000004</c:v>
                </c:pt>
                <c:pt idx="543">
                  <c:v>4.88</c:v>
                </c:pt>
                <c:pt idx="544">
                  <c:v>4.8600000000000003</c:v>
                </c:pt>
                <c:pt idx="545">
                  <c:v>4.84</c:v>
                </c:pt>
                <c:pt idx="546">
                  <c:v>4.82</c:v>
                </c:pt>
                <c:pt idx="547">
                  <c:v>4.8</c:v>
                </c:pt>
                <c:pt idx="548">
                  <c:v>4.78</c:v>
                </c:pt>
                <c:pt idx="549">
                  <c:v>4.75</c:v>
                </c:pt>
                <c:pt idx="550">
                  <c:v>4.7300000000000004</c:v>
                </c:pt>
                <c:pt idx="551">
                  <c:v>4.72</c:v>
                </c:pt>
                <c:pt idx="552">
                  <c:v>4.7</c:v>
                </c:pt>
                <c:pt idx="553">
                  <c:v>4.68</c:v>
                </c:pt>
                <c:pt idx="554">
                  <c:v>4.66</c:v>
                </c:pt>
                <c:pt idx="555">
                  <c:v>4.63</c:v>
                </c:pt>
                <c:pt idx="556">
                  <c:v>4.6100000000000003</c:v>
                </c:pt>
                <c:pt idx="557">
                  <c:v>4.58</c:v>
                </c:pt>
                <c:pt idx="558">
                  <c:v>4.5599999999999996</c:v>
                </c:pt>
                <c:pt idx="559">
                  <c:v>4.54</c:v>
                </c:pt>
                <c:pt idx="560">
                  <c:v>4.51</c:v>
                </c:pt>
                <c:pt idx="561">
                  <c:v>4.49</c:v>
                </c:pt>
                <c:pt idx="562">
                  <c:v>4.46</c:v>
                </c:pt>
                <c:pt idx="563">
                  <c:v>4.4400000000000004</c:v>
                </c:pt>
                <c:pt idx="564">
                  <c:v>4.41</c:v>
                </c:pt>
                <c:pt idx="565">
                  <c:v>4.3899999999999997</c:v>
                </c:pt>
                <c:pt idx="566">
                  <c:v>4.37</c:v>
                </c:pt>
                <c:pt idx="567">
                  <c:v>4.34</c:v>
                </c:pt>
                <c:pt idx="568">
                  <c:v>4.32</c:v>
                </c:pt>
                <c:pt idx="569">
                  <c:v>4.3</c:v>
                </c:pt>
                <c:pt idx="570">
                  <c:v>4.29</c:v>
                </c:pt>
                <c:pt idx="571">
                  <c:v>4.2699999999999996</c:v>
                </c:pt>
                <c:pt idx="572">
                  <c:v>4.26</c:v>
                </c:pt>
                <c:pt idx="573">
                  <c:v>4.24</c:v>
                </c:pt>
                <c:pt idx="574">
                  <c:v>4.2300000000000004</c:v>
                </c:pt>
                <c:pt idx="575">
                  <c:v>4.22</c:v>
                </c:pt>
                <c:pt idx="576">
                  <c:v>4.09</c:v>
                </c:pt>
                <c:pt idx="577">
                  <c:v>4.0999999999999996</c:v>
                </c:pt>
                <c:pt idx="578">
                  <c:v>4.13</c:v>
                </c:pt>
                <c:pt idx="579">
                  <c:v>4.17</c:v>
                </c:pt>
                <c:pt idx="580">
                  <c:v>4.17</c:v>
                </c:pt>
                <c:pt idx="581">
                  <c:v>4.1500000000000004</c:v>
                </c:pt>
                <c:pt idx="582">
                  <c:v>4.16</c:v>
                </c:pt>
                <c:pt idx="583">
                  <c:v>4.1500000000000004</c:v>
                </c:pt>
                <c:pt idx="584">
                  <c:v>4.12</c:v>
                </c:pt>
                <c:pt idx="585">
                  <c:v>4.09</c:v>
                </c:pt>
                <c:pt idx="586">
                  <c:v>4.0599999999999996</c:v>
                </c:pt>
                <c:pt idx="587">
                  <c:v>4.0199999999999996</c:v>
                </c:pt>
                <c:pt idx="588">
                  <c:v>3.98</c:v>
                </c:pt>
                <c:pt idx="589">
                  <c:v>3.95</c:v>
                </c:pt>
                <c:pt idx="590">
                  <c:v>3.92</c:v>
                </c:pt>
                <c:pt idx="591">
                  <c:v>3.9</c:v>
                </c:pt>
                <c:pt idx="592">
                  <c:v>3.88</c:v>
                </c:pt>
                <c:pt idx="593">
                  <c:v>3.87</c:v>
                </c:pt>
                <c:pt idx="594">
                  <c:v>3.85</c:v>
                </c:pt>
                <c:pt idx="595">
                  <c:v>3.83</c:v>
                </c:pt>
                <c:pt idx="596">
                  <c:v>3.78</c:v>
                </c:pt>
                <c:pt idx="597">
                  <c:v>3.78</c:v>
                </c:pt>
                <c:pt idx="598">
                  <c:v>3.76</c:v>
                </c:pt>
                <c:pt idx="599">
                  <c:v>3.75</c:v>
                </c:pt>
                <c:pt idx="600">
                  <c:v>3.73</c:v>
                </c:pt>
                <c:pt idx="601">
                  <c:v>3.71</c:v>
                </c:pt>
                <c:pt idx="602">
                  <c:v>3.69</c:v>
                </c:pt>
                <c:pt idx="603">
                  <c:v>3.66</c:v>
                </c:pt>
                <c:pt idx="604">
                  <c:v>3.64</c:v>
                </c:pt>
                <c:pt idx="605">
                  <c:v>3.62</c:v>
                </c:pt>
                <c:pt idx="606">
                  <c:v>3.6</c:v>
                </c:pt>
                <c:pt idx="607">
                  <c:v>3.57</c:v>
                </c:pt>
                <c:pt idx="608">
                  <c:v>3.56</c:v>
                </c:pt>
                <c:pt idx="609">
                  <c:v>3.53</c:v>
                </c:pt>
                <c:pt idx="610">
                  <c:v>3.52</c:v>
                </c:pt>
                <c:pt idx="611">
                  <c:v>3.49</c:v>
                </c:pt>
                <c:pt idx="612">
                  <c:v>3.47</c:v>
                </c:pt>
                <c:pt idx="613">
                  <c:v>3.45</c:v>
                </c:pt>
                <c:pt idx="614">
                  <c:v>3.44</c:v>
                </c:pt>
                <c:pt idx="615">
                  <c:v>3.42</c:v>
                </c:pt>
                <c:pt idx="616">
                  <c:v>3.4</c:v>
                </c:pt>
                <c:pt idx="617">
                  <c:v>3.38</c:v>
                </c:pt>
                <c:pt idx="618">
                  <c:v>3.37</c:v>
                </c:pt>
                <c:pt idx="619">
                  <c:v>3.35</c:v>
                </c:pt>
                <c:pt idx="620">
                  <c:v>3.34</c:v>
                </c:pt>
                <c:pt idx="621">
                  <c:v>3.32</c:v>
                </c:pt>
                <c:pt idx="622">
                  <c:v>3.31</c:v>
                </c:pt>
                <c:pt idx="623">
                  <c:v>3.29</c:v>
                </c:pt>
                <c:pt idx="624">
                  <c:v>3.28</c:v>
                </c:pt>
                <c:pt idx="625">
                  <c:v>3.26</c:v>
                </c:pt>
                <c:pt idx="626">
                  <c:v>3.24</c:v>
                </c:pt>
                <c:pt idx="627">
                  <c:v>3.22</c:v>
                </c:pt>
                <c:pt idx="628">
                  <c:v>3.2</c:v>
                </c:pt>
                <c:pt idx="629">
                  <c:v>3.19</c:v>
                </c:pt>
                <c:pt idx="630">
                  <c:v>3.17</c:v>
                </c:pt>
                <c:pt idx="631">
                  <c:v>3.16</c:v>
                </c:pt>
                <c:pt idx="632">
                  <c:v>3.15</c:v>
                </c:pt>
                <c:pt idx="633">
                  <c:v>3.13</c:v>
                </c:pt>
                <c:pt idx="634">
                  <c:v>3.11</c:v>
                </c:pt>
                <c:pt idx="635">
                  <c:v>3.1</c:v>
                </c:pt>
                <c:pt idx="636">
                  <c:v>3.08</c:v>
                </c:pt>
                <c:pt idx="637">
                  <c:v>3.14</c:v>
                </c:pt>
                <c:pt idx="638">
                  <c:v>3.19</c:v>
                </c:pt>
                <c:pt idx="639">
                  <c:v>3.16</c:v>
                </c:pt>
                <c:pt idx="640">
                  <c:v>3.13</c:v>
                </c:pt>
                <c:pt idx="641">
                  <c:v>3.09</c:v>
                </c:pt>
                <c:pt idx="642">
                  <c:v>3.05</c:v>
                </c:pt>
                <c:pt idx="643">
                  <c:v>3.02</c:v>
                </c:pt>
                <c:pt idx="644">
                  <c:v>2.99</c:v>
                </c:pt>
                <c:pt idx="645">
                  <c:v>2.96</c:v>
                </c:pt>
                <c:pt idx="646">
                  <c:v>2.93</c:v>
                </c:pt>
                <c:pt idx="647">
                  <c:v>2.91</c:v>
                </c:pt>
                <c:pt idx="648">
                  <c:v>2.89</c:v>
                </c:pt>
                <c:pt idx="649">
                  <c:v>2.87</c:v>
                </c:pt>
                <c:pt idx="650">
                  <c:v>2.85</c:v>
                </c:pt>
                <c:pt idx="651">
                  <c:v>2.84</c:v>
                </c:pt>
                <c:pt idx="652">
                  <c:v>2.83</c:v>
                </c:pt>
                <c:pt idx="653">
                  <c:v>2.83</c:v>
                </c:pt>
                <c:pt idx="654">
                  <c:v>2.82</c:v>
                </c:pt>
                <c:pt idx="655">
                  <c:v>2.81</c:v>
                </c:pt>
                <c:pt idx="656">
                  <c:v>2.8</c:v>
                </c:pt>
                <c:pt idx="657">
                  <c:v>2.79</c:v>
                </c:pt>
                <c:pt idx="658">
                  <c:v>2.78</c:v>
                </c:pt>
                <c:pt idx="659">
                  <c:v>2.77</c:v>
                </c:pt>
                <c:pt idx="660">
                  <c:v>2.75</c:v>
                </c:pt>
                <c:pt idx="661">
                  <c:v>2.74</c:v>
                </c:pt>
                <c:pt idx="662">
                  <c:v>2.72</c:v>
                </c:pt>
                <c:pt idx="663">
                  <c:v>2.71</c:v>
                </c:pt>
                <c:pt idx="664">
                  <c:v>2.69</c:v>
                </c:pt>
                <c:pt idx="665">
                  <c:v>2.68</c:v>
                </c:pt>
                <c:pt idx="666">
                  <c:v>2.66</c:v>
                </c:pt>
                <c:pt idx="667">
                  <c:v>2.65</c:v>
                </c:pt>
                <c:pt idx="668">
                  <c:v>2.64</c:v>
                </c:pt>
                <c:pt idx="669">
                  <c:v>2.62</c:v>
                </c:pt>
                <c:pt idx="670">
                  <c:v>2.6</c:v>
                </c:pt>
                <c:pt idx="671">
                  <c:v>2.58</c:v>
                </c:pt>
                <c:pt idx="672">
                  <c:v>2.57</c:v>
                </c:pt>
                <c:pt idx="673">
                  <c:v>2.5499999999999998</c:v>
                </c:pt>
                <c:pt idx="674">
                  <c:v>2.54</c:v>
                </c:pt>
                <c:pt idx="675">
                  <c:v>2.52</c:v>
                </c:pt>
                <c:pt idx="676">
                  <c:v>2.5099999999999998</c:v>
                </c:pt>
                <c:pt idx="677">
                  <c:v>2.5</c:v>
                </c:pt>
                <c:pt idx="678">
                  <c:v>2.4900000000000002</c:v>
                </c:pt>
                <c:pt idx="679">
                  <c:v>2.4700000000000002</c:v>
                </c:pt>
                <c:pt idx="680">
                  <c:v>2.46</c:v>
                </c:pt>
                <c:pt idx="681">
                  <c:v>2.4500000000000002</c:v>
                </c:pt>
                <c:pt idx="682">
                  <c:v>2.4300000000000002</c:v>
                </c:pt>
                <c:pt idx="683">
                  <c:v>2.42</c:v>
                </c:pt>
                <c:pt idx="684">
                  <c:v>2.4</c:v>
                </c:pt>
                <c:pt idx="685">
                  <c:v>2.39</c:v>
                </c:pt>
                <c:pt idx="686">
                  <c:v>2.38</c:v>
                </c:pt>
                <c:pt idx="687">
                  <c:v>2.37</c:v>
                </c:pt>
                <c:pt idx="688">
                  <c:v>2.36</c:v>
                </c:pt>
                <c:pt idx="689">
                  <c:v>2.35</c:v>
                </c:pt>
                <c:pt idx="690">
                  <c:v>2.34</c:v>
                </c:pt>
                <c:pt idx="691">
                  <c:v>2.3199999999999998</c:v>
                </c:pt>
                <c:pt idx="692">
                  <c:v>2.31</c:v>
                </c:pt>
                <c:pt idx="693">
                  <c:v>2.2999999999999998</c:v>
                </c:pt>
                <c:pt idx="694">
                  <c:v>2.29</c:v>
                </c:pt>
                <c:pt idx="695">
                  <c:v>2.2799999999999998</c:v>
                </c:pt>
                <c:pt idx="696">
                  <c:v>2.27</c:v>
                </c:pt>
                <c:pt idx="697">
                  <c:v>2.2599999999999998</c:v>
                </c:pt>
                <c:pt idx="698">
                  <c:v>2.25</c:v>
                </c:pt>
                <c:pt idx="699">
                  <c:v>2.2400000000000002</c:v>
                </c:pt>
                <c:pt idx="700">
                  <c:v>2.2400000000000002</c:v>
                </c:pt>
                <c:pt idx="701">
                  <c:v>2.23</c:v>
                </c:pt>
                <c:pt idx="702">
                  <c:v>2.2200000000000002</c:v>
                </c:pt>
                <c:pt idx="703">
                  <c:v>2.21</c:v>
                </c:pt>
                <c:pt idx="704">
                  <c:v>2.2000000000000002</c:v>
                </c:pt>
                <c:pt idx="705">
                  <c:v>2.19</c:v>
                </c:pt>
                <c:pt idx="706">
                  <c:v>2.1800000000000002</c:v>
                </c:pt>
                <c:pt idx="707">
                  <c:v>2.17</c:v>
                </c:pt>
                <c:pt idx="708">
                  <c:v>2.16</c:v>
                </c:pt>
                <c:pt idx="709">
                  <c:v>2.14</c:v>
                </c:pt>
                <c:pt idx="710">
                  <c:v>2.13</c:v>
                </c:pt>
                <c:pt idx="711">
                  <c:v>2.12</c:v>
                </c:pt>
                <c:pt idx="712">
                  <c:v>2.11</c:v>
                </c:pt>
                <c:pt idx="713">
                  <c:v>2.1</c:v>
                </c:pt>
                <c:pt idx="714">
                  <c:v>2.09</c:v>
                </c:pt>
                <c:pt idx="715">
                  <c:v>2.08</c:v>
                </c:pt>
                <c:pt idx="716">
                  <c:v>2.0699999999999998</c:v>
                </c:pt>
                <c:pt idx="717">
                  <c:v>2.06</c:v>
                </c:pt>
                <c:pt idx="718">
                  <c:v>2.0499999999999998</c:v>
                </c:pt>
                <c:pt idx="719">
                  <c:v>2.04</c:v>
                </c:pt>
                <c:pt idx="720">
                  <c:v>2.0299999999999998</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6"/>
          <c:order val="6"/>
          <c:tx>
            <c:v>1 Percent Minus Annual Chance</c:v>
          </c:tx>
          <c:marker>
            <c:symbol val="none"/>
          </c:marker>
          <c:xVal>
            <c:numRef>
              <c:f>Hydrograph_JD2_1!$B$3:$B$740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Hydrograph_JD2_1!$I$3:$I$740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0.01</c:v>
                </c:pt>
                <c:pt idx="116">
                  <c:v>0.02</c:v>
                </c:pt>
                <c:pt idx="117">
                  <c:v>0.05</c:v>
                </c:pt>
                <c:pt idx="118">
                  <c:v>7.0000000000000007E-2</c:v>
                </c:pt>
                <c:pt idx="119">
                  <c:v>0</c:v>
                </c:pt>
                <c:pt idx="120">
                  <c:v>7.0000000000000007E-2</c:v>
                </c:pt>
                <c:pt idx="121">
                  <c:v>0.52</c:v>
                </c:pt>
                <c:pt idx="122" formatCode="#,##0.00">
                  <c:v>0.51</c:v>
                </c:pt>
                <c:pt idx="123" formatCode="#,##0.00">
                  <c:v>1.1399999999999999</c:v>
                </c:pt>
                <c:pt idx="124" formatCode="#,##0.00">
                  <c:v>2.2599999999999998</c:v>
                </c:pt>
                <c:pt idx="125" formatCode="#,##0.00">
                  <c:v>3.87</c:v>
                </c:pt>
                <c:pt idx="126" formatCode="#,##0.00">
                  <c:v>6.38</c:v>
                </c:pt>
                <c:pt idx="127" formatCode="#,##0.00">
                  <c:v>9.32</c:v>
                </c:pt>
                <c:pt idx="128" formatCode="#,##0.00">
                  <c:v>12.17</c:v>
                </c:pt>
                <c:pt idx="129" formatCode="#,##0.00">
                  <c:v>14.61</c:v>
                </c:pt>
                <c:pt idx="130" formatCode="#,##0.00">
                  <c:v>16.760000000000002</c:v>
                </c:pt>
                <c:pt idx="131" formatCode="#,##0.00">
                  <c:v>18.78</c:v>
                </c:pt>
                <c:pt idx="132" formatCode="#,##0.00">
                  <c:v>21.67</c:v>
                </c:pt>
                <c:pt idx="133" formatCode="#,##0.00">
                  <c:v>25.08</c:v>
                </c:pt>
                <c:pt idx="134" formatCode="#,##0.00">
                  <c:v>30.33</c:v>
                </c:pt>
                <c:pt idx="135" formatCode="#,##0.00">
                  <c:v>37.97</c:v>
                </c:pt>
                <c:pt idx="136" formatCode="#,##0.00">
                  <c:v>44.55</c:v>
                </c:pt>
                <c:pt idx="137" formatCode="#,##0.00">
                  <c:v>52.8</c:v>
                </c:pt>
                <c:pt idx="138" formatCode="#,##0.00">
                  <c:v>61.86</c:v>
                </c:pt>
                <c:pt idx="139" formatCode="#,##0.00">
                  <c:v>77.47</c:v>
                </c:pt>
                <c:pt idx="140" formatCode="#,##0.00">
                  <c:v>106.16</c:v>
                </c:pt>
                <c:pt idx="141" formatCode="#,##0.00">
                  <c:v>141.18</c:v>
                </c:pt>
                <c:pt idx="142" formatCode="#,##0.00">
                  <c:v>180.17</c:v>
                </c:pt>
                <c:pt idx="143" formatCode="#,##0.00">
                  <c:v>223.53</c:v>
                </c:pt>
                <c:pt idx="144" formatCode="#,##0.00">
                  <c:v>256.83</c:v>
                </c:pt>
                <c:pt idx="145" formatCode="#,##0.00">
                  <c:v>280.47000000000003</c:v>
                </c:pt>
                <c:pt idx="146" formatCode="#,##0.00">
                  <c:v>298.82</c:v>
                </c:pt>
                <c:pt idx="147" formatCode="#,##0.00">
                  <c:v>307.31</c:v>
                </c:pt>
                <c:pt idx="148" formatCode="#,##0.00">
                  <c:v>312.95999999999998</c:v>
                </c:pt>
                <c:pt idx="149" formatCode="#,##0.00">
                  <c:v>316.67</c:v>
                </c:pt>
                <c:pt idx="150" formatCode="#,##0.00">
                  <c:v>319.55</c:v>
                </c:pt>
                <c:pt idx="151" formatCode="#,##0.00">
                  <c:v>322.2</c:v>
                </c:pt>
                <c:pt idx="152" formatCode="#,##0.00">
                  <c:v>323.97000000000003</c:v>
                </c:pt>
                <c:pt idx="153" formatCode="#,##0.00">
                  <c:v>325.26</c:v>
                </c:pt>
                <c:pt idx="154" formatCode="#,##0.00">
                  <c:v>326.07</c:v>
                </c:pt>
                <c:pt idx="155" formatCode="#,##0.00">
                  <c:v>326.24</c:v>
                </c:pt>
                <c:pt idx="156" formatCode="#,##0.00">
                  <c:v>325.82</c:v>
                </c:pt>
                <c:pt idx="157" formatCode="#,##0.00">
                  <c:v>324.99</c:v>
                </c:pt>
                <c:pt idx="158" formatCode="#,##0.00">
                  <c:v>324.08</c:v>
                </c:pt>
                <c:pt idx="159" formatCode="#,##0.00">
                  <c:v>323.18</c:v>
                </c:pt>
                <c:pt idx="160" formatCode="#,##0.00">
                  <c:v>322.11</c:v>
                </c:pt>
                <c:pt idx="161" formatCode="#,##0.00">
                  <c:v>320.93</c:v>
                </c:pt>
                <c:pt idx="162" formatCode="#,##0.00">
                  <c:v>319.52</c:v>
                </c:pt>
                <c:pt idx="163" formatCode="#,##0.00">
                  <c:v>319.75</c:v>
                </c:pt>
                <c:pt idx="164" formatCode="#,##0.00">
                  <c:v>316.76</c:v>
                </c:pt>
                <c:pt idx="165" formatCode="#,##0.00">
                  <c:v>313.70999999999998</c:v>
                </c:pt>
                <c:pt idx="166" formatCode="#,##0.00">
                  <c:v>310.94</c:v>
                </c:pt>
                <c:pt idx="167" formatCode="#,##0.00">
                  <c:v>311.38</c:v>
                </c:pt>
                <c:pt idx="168" formatCode="#,##0.00">
                  <c:v>306.52</c:v>
                </c:pt>
                <c:pt idx="169" formatCode="#,##0.00">
                  <c:v>303.42</c:v>
                </c:pt>
                <c:pt idx="170" formatCode="#,##0.00">
                  <c:v>300.63</c:v>
                </c:pt>
                <c:pt idx="171" formatCode="#,##0.00">
                  <c:v>297.64</c:v>
                </c:pt>
                <c:pt idx="172" formatCode="#,##0.00">
                  <c:v>294.39999999999998</c:v>
                </c:pt>
                <c:pt idx="173" formatCode="#,##0.00">
                  <c:v>291.63</c:v>
                </c:pt>
                <c:pt idx="174" formatCode="#,##0.00">
                  <c:v>288.87</c:v>
                </c:pt>
                <c:pt idx="175" formatCode="#,##0.00">
                  <c:v>286.37</c:v>
                </c:pt>
                <c:pt idx="176" formatCode="#,##0.00">
                  <c:v>283.75</c:v>
                </c:pt>
                <c:pt idx="177" formatCode="#,##0.00">
                  <c:v>281.26</c:v>
                </c:pt>
                <c:pt idx="178" formatCode="#,##0.00">
                  <c:v>278.98</c:v>
                </c:pt>
                <c:pt idx="179" formatCode="#,##0.00">
                  <c:v>276.79000000000002</c:v>
                </c:pt>
                <c:pt idx="180" formatCode="#,##0.00">
                  <c:v>274.77</c:v>
                </c:pt>
                <c:pt idx="181" formatCode="#,##0.00">
                  <c:v>273.3</c:v>
                </c:pt>
                <c:pt idx="182" formatCode="#,##0.00">
                  <c:v>271.41000000000003</c:v>
                </c:pt>
                <c:pt idx="183" formatCode="#,##0.00">
                  <c:v>269.58</c:v>
                </c:pt>
                <c:pt idx="184" formatCode="#,##0.00">
                  <c:v>267.49</c:v>
                </c:pt>
                <c:pt idx="185" formatCode="#,##0.00">
                  <c:v>265.11</c:v>
                </c:pt>
                <c:pt idx="186" formatCode="#,##0.00">
                  <c:v>262.64</c:v>
                </c:pt>
                <c:pt idx="187" formatCode="#,##0.00">
                  <c:v>260.27999999999997</c:v>
                </c:pt>
                <c:pt idx="188" formatCode="#,##0.00">
                  <c:v>258.37</c:v>
                </c:pt>
                <c:pt idx="189" formatCode="#,##0.00">
                  <c:v>256.86</c:v>
                </c:pt>
                <c:pt idx="190" formatCode="#,##0.00">
                  <c:v>255.26</c:v>
                </c:pt>
                <c:pt idx="191" formatCode="#,##0.00">
                  <c:v>253.21</c:v>
                </c:pt>
                <c:pt idx="192" formatCode="#,##0.00">
                  <c:v>251.32</c:v>
                </c:pt>
                <c:pt idx="193" formatCode="#,##0.00">
                  <c:v>249.36</c:v>
                </c:pt>
                <c:pt idx="194" formatCode="#,##0.00">
                  <c:v>249.92</c:v>
                </c:pt>
                <c:pt idx="195" formatCode="#,##0.00">
                  <c:v>246.88</c:v>
                </c:pt>
                <c:pt idx="196" formatCode="#,##0.00">
                  <c:v>244.65</c:v>
                </c:pt>
                <c:pt idx="197" formatCode="#,##0.00">
                  <c:v>243.01</c:v>
                </c:pt>
                <c:pt idx="198" formatCode="#,##0.00">
                  <c:v>241.26</c:v>
                </c:pt>
                <c:pt idx="199" formatCode="#,##0.00">
                  <c:v>239.28</c:v>
                </c:pt>
                <c:pt idx="200" formatCode="#,##0.00">
                  <c:v>237.98</c:v>
                </c:pt>
                <c:pt idx="201" formatCode="#,##0.00">
                  <c:v>237.7</c:v>
                </c:pt>
                <c:pt idx="202" formatCode="#,##0.00">
                  <c:v>235.36</c:v>
                </c:pt>
                <c:pt idx="203" formatCode="#,##0.00">
                  <c:v>233.01</c:v>
                </c:pt>
                <c:pt idx="204" formatCode="#,##0.00">
                  <c:v>230.87</c:v>
                </c:pt>
                <c:pt idx="205" formatCode="#,##0.00">
                  <c:v>229.36</c:v>
                </c:pt>
                <c:pt idx="206" formatCode="#,##0.00">
                  <c:v>227.97</c:v>
                </c:pt>
                <c:pt idx="207" formatCode="#,##0.00">
                  <c:v>225.89</c:v>
                </c:pt>
                <c:pt idx="208" formatCode="#,##0.00">
                  <c:v>223.65</c:v>
                </c:pt>
                <c:pt idx="209" formatCode="#,##0.00">
                  <c:v>222.23</c:v>
                </c:pt>
                <c:pt idx="210" formatCode="#,##0.00">
                  <c:v>219.96</c:v>
                </c:pt>
                <c:pt idx="211" formatCode="#,##0.00">
                  <c:v>219.57</c:v>
                </c:pt>
                <c:pt idx="212" formatCode="#,##0.00">
                  <c:v>215.85</c:v>
                </c:pt>
                <c:pt idx="213" formatCode="#,##0.00">
                  <c:v>213.29</c:v>
                </c:pt>
                <c:pt idx="214" formatCode="#,##0.00">
                  <c:v>211.7</c:v>
                </c:pt>
                <c:pt idx="215" formatCode="#,##0.00">
                  <c:v>210.02</c:v>
                </c:pt>
                <c:pt idx="216" formatCode="#,##0.00">
                  <c:v>208.36</c:v>
                </c:pt>
                <c:pt idx="217" formatCode="#,##0.00">
                  <c:v>206.57</c:v>
                </c:pt>
                <c:pt idx="218" formatCode="#,##0.00">
                  <c:v>204.62</c:v>
                </c:pt>
                <c:pt idx="219" formatCode="#,##0.00">
                  <c:v>202.61</c:v>
                </c:pt>
                <c:pt idx="220" formatCode="#,##0.00">
                  <c:v>200.66</c:v>
                </c:pt>
                <c:pt idx="221" formatCode="#,##0.00">
                  <c:v>199.88</c:v>
                </c:pt>
                <c:pt idx="222" formatCode="#,##0.00">
                  <c:v>196.65</c:v>
                </c:pt>
                <c:pt idx="223" formatCode="#,##0.00">
                  <c:v>195.51</c:v>
                </c:pt>
                <c:pt idx="224" formatCode="#,##0.00">
                  <c:v>194.18</c:v>
                </c:pt>
                <c:pt idx="225" formatCode="#,##0.00">
                  <c:v>199.19</c:v>
                </c:pt>
                <c:pt idx="226" formatCode="#,##0.00">
                  <c:v>195.66</c:v>
                </c:pt>
                <c:pt idx="227" formatCode="#,##0.00">
                  <c:v>192.06</c:v>
                </c:pt>
                <c:pt idx="228" formatCode="#,##0.00">
                  <c:v>189.08</c:v>
                </c:pt>
                <c:pt idx="229" formatCode="#,##0.00">
                  <c:v>187.52</c:v>
                </c:pt>
                <c:pt idx="230" formatCode="#,##0.00">
                  <c:v>185.99</c:v>
                </c:pt>
                <c:pt idx="231" formatCode="#,##0.00">
                  <c:v>183.73</c:v>
                </c:pt>
                <c:pt idx="232" formatCode="#,##0.00">
                  <c:v>181.61</c:v>
                </c:pt>
                <c:pt idx="233" formatCode="#,##0.00">
                  <c:v>179.67</c:v>
                </c:pt>
                <c:pt idx="234" formatCode="#,##0.00">
                  <c:v>177.86</c:v>
                </c:pt>
                <c:pt idx="235" formatCode="#,##0.00">
                  <c:v>176.14</c:v>
                </c:pt>
                <c:pt idx="236" formatCode="#,##0.00">
                  <c:v>174.51</c:v>
                </c:pt>
                <c:pt idx="237" formatCode="#,##0.00">
                  <c:v>172.95</c:v>
                </c:pt>
                <c:pt idx="238" formatCode="#,##0.00">
                  <c:v>171.49</c:v>
                </c:pt>
                <c:pt idx="239" formatCode="#,##0.00">
                  <c:v>170.13</c:v>
                </c:pt>
                <c:pt idx="240" formatCode="#,##0.00">
                  <c:v>168.83</c:v>
                </c:pt>
                <c:pt idx="241" formatCode="#,##0.00">
                  <c:v>170.27</c:v>
                </c:pt>
                <c:pt idx="242" formatCode="#,##0.00">
                  <c:v>167.67</c:v>
                </c:pt>
                <c:pt idx="243" formatCode="#,##0.00">
                  <c:v>166.49</c:v>
                </c:pt>
                <c:pt idx="244" formatCode="#,##0.00">
                  <c:v>167.56</c:v>
                </c:pt>
                <c:pt idx="245" formatCode="#,##0.00">
                  <c:v>166.17</c:v>
                </c:pt>
                <c:pt idx="246" formatCode="#,##0.00">
                  <c:v>165.05</c:v>
                </c:pt>
                <c:pt idx="247" formatCode="#,##0.00">
                  <c:v>165.14</c:v>
                </c:pt>
                <c:pt idx="248" formatCode="#,##0.00">
                  <c:v>164.85</c:v>
                </c:pt>
                <c:pt idx="249" formatCode="#,##0.00">
                  <c:v>164.44</c:v>
                </c:pt>
                <c:pt idx="250" formatCode="#,##0.00">
                  <c:v>161.22</c:v>
                </c:pt>
                <c:pt idx="251" formatCode="#,##0.00">
                  <c:v>158.9</c:v>
                </c:pt>
                <c:pt idx="252" formatCode="#,##0.00">
                  <c:v>157.1</c:v>
                </c:pt>
                <c:pt idx="253" formatCode="#,##0.00">
                  <c:v>155.43</c:v>
                </c:pt>
                <c:pt idx="254" formatCode="#,##0.00">
                  <c:v>153.07</c:v>
                </c:pt>
                <c:pt idx="255" formatCode="#,##0.00">
                  <c:v>152.88999999999999</c:v>
                </c:pt>
                <c:pt idx="256" formatCode="#,##0.00">
                  <c:v>150.76</c:v>
                </c:pt>
                <c:pt idx="257" formatCode="#,##0.00">
                  <c:v>150.16999999999999</c:v>
                </c:pt>
                <c:pt idx="258" formatCode="#,##0.00">
                  <c:v>149.91999999999999</c:v>
                </c:pt>
                <c:pt idx="259" formatCode="#,##0.00">
                  <c:v>147.9</c:v>
                </c:pt>
                <c:pt idx="260" formatCode="#,##0.00">
                  <c:v>143.61000000000001</c:v>
                </c:pt>
                <c:pt idx="261" formatCode="#,##0.00">
                  <c:v>140.6</c:v>
                </c:pt>
                <c:pt idx="262" formatCode="#,##0.00">
                  <c:v>140.18</c:v>
                </c:pt>
                <c:pt idx="263" formatCode="#,##0.00">
                  <c:v>136.75</c:v>
                </c:pt>
                <c:pt idx="264" formatCode="#,##0.00">
                  <c:v>134.29</c:v>
                </c:pt>
                <c:pt idx="265" formatCode="#,##0.00">
                  <c:v>131.47999999999999</c:v>
                </c:pt>
                <c:pt idx="266" formatCode="#,##0.00">
                  <c:v>128.91999999999999</c:v>
                </c:pt>
                <c:pt idx="267" formatCode="#,##0.00">
                  <c:v>127.33</c:v>
                </c:pt>
                <c:pt idx="268" formatCode="#,##0.00">
                  <c:v>125.11</c:v>
                </c:pt>
                <c:pt idx="269" formatCode="#,##0.00">
                  <c:v>123.31</c:v>
                </c:pt>
                <c:pt idx="270" formatCode="#,##0.00">
                  <c:v>121.21</c:v>
                </c:pt>
                <c:pt idx="271" formatCode="#,##0.00">
                  <c:v>119.09</c:v>
                </c:pt>
                <c:pt idx="272" formatCode="#,##0.00">
                  <c:v>117.94</c:v>
                </c:pt>
                <c:pt idx="273" formatCode="#,##0.00">
                  <c:v>116.25</c:v>
                </c:pt>
                <c:pt idx="274" formatCode="#,##0.00">
                  <c:v>114.44</c:v>
                </c:pt>
                <c:pt idx="275" formatCode="#,##0.00">
                  <c:v>112.48</c:v>
                </c:pt>
                <c:pt idx="276" formatCode="#,##0.00">
                  <c:v>110.89</c:v>
                </c:pt>
                <c:pt idx="277" formatCode="#,##0.00">
                  <c:v>108.96</c:v>
                </c:pt>
                <c:pt idx="278" formatCode="#,##0.00">
                  <c:v>106.83</c:v>
                </c:pt>
                <c:pt idx="279" formatCode="#,##0.00">
                  <c:v>105.38</c:v>
                </c:pt>
                <c:pt idx="280" formatCode="#,##0.00">
                  <c:v>103.72</c:v>
                </c:pt>
                <c:pt idx="281" formatCode="#,##0.00">
                  <c:v>101.79</c:v>
                </c:pt>
                <c:pt idx="282" formatCode="#,##0.00">
                  <c:v>100.63</c:v>
                </c:pt>
                <c:pt idx="283" formatCode="#,##0.00">
                  <c:v>98.52</c:v>
                </c:pt>
                <c:pt idx="284" formatCode="#,##0.00">
                  <c:v>96.61</c:v>
                </c:pt>
                <c:pt idx="285" formatCode="#,##0.00">
                  <c:v>94.83</c:v>
                </c:pt>
                <c:pt idx="286" formatCode="#,##0.00">
                  <c:v>93.2</c:v>
                </c:pt>
                <c:pt idx="287" formatCode="#,##0.00">
                  <c:v>91.82</c:v>
                </c:pt>
                <c:pt idx="288" formatCode="#,##0.00">
                  <c:v>90.57</c:v>
                </c:pt>
                <c:pt idx="289" formatCode="#,##0.00">
                  <c:v>89.09</c:v>
                </c:pt>
                <c:pt idx="290" formatCode="#,##0.00">
                  <c:v>87.51</c:v>
                </c:pt>
                <c:pt idx="291" formatCode="#,##0.00">
                  <c:v>85.95</c:v>
                </c:pt>
                <c:pt idx="292" formatCode="#,##0.00">
                  <c:v>84.75</c:v>
                </c:pt>
                <c:pt idx="293" formatCode="#,##0.00">
                  <c:v>85.71</c:v>
                </c:pt>
                <c:pt idx="294" formatCode="#,##0.00">
                  <c:v>83.08</c:v>
                </c:pt>
                <c:pt idx="295" formatCode="#,##0.00">
                  <c:v>81.41</c:v>
                </c:pt>
                <c:pt idx="296" formatCode="#,##0.00">
                  <c:v>79.97</c:v>
                </c:pt>
                <c:pt idx="297" formatCode="#,##0.00">
                  <c:v>79.040000000000006</c:v>
                </c:pt>
                <c:pt idx="298" formatCode="#,##0.00">
                  <c:v>77.48</c:v>
                </c:pt>
                <c:pt idx="299" formatCode="#,##0.00">
                  <c:v>76.08</c:v>
                </c:pt>
                <c:pt idx="300" formatCode="#,##0.00">
                  <c:v>74.86</c:v>
                </c:pt>
                <c:pt idx="301" formatCode="#,##0.00">
                  <c:v>74.239999999999995</c:v>
                </c:pt>
                <c:pt idx="302" formatCode="#,##0.00">
                  <c:v>73.37</c:v>
                </c:pt>
                <c:pt idx="303" formatCode="#,##0.00">
                  <c:v>73.23</c:v>
                </c:pt>
                <c:pt idx="304" formatCode="#,##0.00">
                  <c:v>71.400000000000006</c:v>
                </c:pt>
                <c:pt idx="305" formatCode="#,##0.00">
                  <c:v>69.930000000000007</c:v>
                </c:pt>
                <c:pt idx="306" formatCode="#,##0.00">
                  <c:v>68.430000000000007</c:v>
                </c:pt>
                <c:pt idx="307" formatCode="#,##0.00">
                  <c:v>67.849999999999994</c:v>
                </c:pt>
                <c:pt idx="308" formatCode="#,##0.00">
                  <c:v>66.86</c:v>
                </c:pt>
                <c:pt idx="309" formatCode="#,##0.00">
                  <c:v>65.88</c:v>
                </c:pt>
                <c:pt idx="310" formatCode="#,##0.00">
                  <c:v>64.83</c:v>
                </c:pt>
                <c:pt idx="311" formatCode="#,##0.00">
                  <c:v>63.78</c:v>
                </c:pt>
                <c:pt idx="312" formatCode="#,##0.00">
                  <c:v>62.74</c:v>
                </c:pt>
                <c:pt idx="313" formatCode="#,##0.00">
                  <c:v>61.85</c:v>
                </c:pt>
                <c:pt idx="314" formatCode="#,##0.00">
                  <c:v>60.84</c:v>
                </c:pt>
                <c:pt idx="315" formatCode="#,##0.00">
                  <c:v>59.89</c:v>
                </c:pt>
                <c:pt idx="316" formatCode="#,##0.00">
                  <c:v>59.29</c:v>
                </c:pt>
                <c:pt idx="317" formatCode="#,##0.00">
                  <c:v>58.23</c:v>
                </c:pt>
                <c:pt idx="318" formatCode="#,##0.00">
                  <c:v>57.33</c:v>
                </c:pt>
                <c:pt idx="319" formatCode="#,##0.00">
                  <c:v>56.47</c:v>
                </c:pt>
                <c:pt idx="320" formatCode="#,##0.00">
                  <c:v>55.62</c:v>
                </c:pt>
                <c:pt idx="321" formatCode="#,##0.00">
                  <c:v>54.8</c:v>
                </c:pt>
                <c:pt idx="322" formatCode="#,##0.00">
                  <c:v>54.03</c:v>
                </c:pt>
                <c:pt idx="323" formatCode="#,##0.00">
                  <c:v>53.23</c:v>
                </c:pt>
                <c:pt idx="324" formatCode="#,##0.00">
                  <c:v>52.63</c:v>
                </c:pt>
                <c:pt idx="325" formatCode="#,##0.00">
                  <c:v>51.65</c:v>
                </c:pt>
                <c:pt idx="326" formatCode="#,##0.00">
                  <c:v>51.06</c:v>
                </c:pt>
                <c:pt idx="327" formatCode="#,##0.00">
                  <c:v>50.39</c:v>
                </c:pt>
                <c:pt idx="328" formatCode="#,##0.00">
                  <c:v>49.7</c:v>
                </c:pt>
                <c:pt idx="329" formatCode="#,##0.00">
                  <c:v>48.99</c:v>
                </c:pt>
                <c:pt idx="330" formatCode="#,##0.00">
                  <c:v>48.21</c:v>
                </c:pt>
                <c:pt idx="331" formatCode="#,##0.00">
                  <c:v>47.64</c:v>
                </c:pt>
                <c:pt idx="332" formatCode="#,##0.00">
                  <c:v>47.21</c:v>
                </c:pt>
                <c:pt idx="333" formatCode="#,##0.00">
                  <c:v>46.71</c:v>
                </c:pt>
                <c:pt idx="334" formatCode="#,##0.00">
                  <c:v>46.01</c:v>
                </c:pt>
                <c:pt idx="335" formatCode="#,##0.00">
                  <c:v>45.32</c:v>
                </c:pt>
                <c:pt idx="336" formatCode="#,##0.00">
                  <c:v>44.58</c:v>
                </c:pt>
                <c:pt idx="337" formatCode="#,##0.00">
                  <c:v>44.02</c:v>
                </c:pt>
                <c:pt idx="338" formatCode="#,##0.00">
                  <c:v>43.47</c:v>
                </c:pt>
                <c:pt idx="339" formatCode="#,##0.00">
                  <c:v>42.89</c:v>
                </c:pt>
                <c:pt idx="340" formatCode="#,##0.00">
                  <c:v>42.32</c:v>
                </c:pt>
                <c:pt idx="341" formatCode="#,##0.00">
                  <c:v>41.77</c:v>
                </c:pt>
                <c:pt idx="342" formatCode="#,##0.00">
                  <c:v>41.44</c:v>
                </c:pt>
                <c:pt idx="343" formatCode="#,##0.00">
                  <c:v>40.81</c:v>
                </c:pt>
                <c:pt idx="344" formatCode="#,##0.00">
                  <c:v>40.32</c:v>
                </c:pt>
                <c:pt idx="345" formatCode="#,##0.00">
                  <c:v>39.700000000000003</c:v>
                </c:pt>
                <c:pt idx="346" formatCode="#,##0.00">
                  <c:v>39.06</c:v>
                </c:pt>
                <c:pt idx="347" formatCode="#,##0.00">
                  <c:v>38.51</c:v>
                </c:pt>
                <c:pt idx="348" formatCode="#,##0.00">
                  <c:v>37.979999999999997</c:v>
                </c:pt>
                <c:pt idx="349" formatCode="#,##0.00">
                  <c:v>37.44</c:v>
                </c:pt>
                <c:pt idx="350" formatCode="#,##0.00">
                  <c:v>36.950000000000003</c:v>
                </c:pt>
                <c:pt idx="351" formatCode="#,##0.00">
                  <c:v>36.44</c:v>
                </c:pt>
                <c:pt idx="352" formatCode="#,##0.00">
                  <c:v>36</c:v>
                </c:pt>
                <c:pt idx="353" formatCode="#,##0.00">
                  <c:v>35.590000000000003</c:v>
                </c:pt>
                <c:pt idx="354" formatCode="#,##0.00">
                  <c:v>35.21</c:v>
                </c:pt>
                <c:pt idx="355" formatCode="#,##0.00">
                  <c:v>34.81</c:v>
                </c:pt>
                <c:pt idx="356" formatCode="#,##0.00">
                  <c:v>34.369999999999997</c:v>
                </c:pt>
                <c:pt idx="357" formatCode="#,##0.00">
                  <c:v>33.89</c:v>
                </c:pt>
                <c:pt idx="358" formatCode="#,##0.00">
                  <c:v>33.43</c:v>
                </c:pt>
                <c:pt idx="359" formatCode="#,##0.00">
                  <c:v>32.97</c:v>
                </c:pt>
                <c:pt idx="360" formatCode="#,##0.00">
                  <c:v>32.51</c:v>
                </c:pt>
                <c:pt idx="361" formatCode="#,##0.00">
                  <c:v>32.01</c:v>
                </c:pt>
                <c:pt idx="362" formatCode="#,##0.00">
                  <c:v>31.59</c:v>
                </c:pt>
                <c:pt idx="363" formatCode="#,##0.00">
                  <c:v>31.18</c:v>
                </c:pt>
                <c:pt idx="364" formatCode="#,##0.00">
                  <c:v>30.75</c:v>
                </c:pt>
                <c:pt idx="365" formatCode="#,##0.00">
                  <c:v>30.39</c:v>
                </c:pt>
                <c:pt idx="366" formatCode="#,##0.00">
                  <c:v>30.06</c:v>
                </c:pt>
                <c:pt idx="367" formatCode="#,##0.00">
                  <c:v>29.69</c:v>
                </c:pt>
                <c:pt idx="368" formatCode="#,##0.00">
                  <c:v>29.28</c:v>
                </c:pt>
                <c:pt idx="369" formatCode="#,##0.00">
                  <c:v>28.86</c:v>
                </c:pt>
                <c:pt idx="370" formatCode="#,##0.00">
                  <c:v>29.4</c:v>
                </c:pt>
                <c:pt idx="371" formatCode="#,##0.00">
                  <c:v>28.82</c:v>
                </c:pt>
                <c:pt idx="372" formatCode="#,##0.00">
                  <c:v>28.17</c:v>
                </c:pt>
                <c:pt idx="373" formatCode="#,##0.00">
                  <c:v>27.65</c:v>
                </c:pt>
                <c:pt idx="374" formatCode="#,##0.00">
                  <c:v>27.19</c:v>
                </c:pt>
                <c:pt idx="375" formatCode="#,##0.00">
                  <c:v>26.78</c:v>
                </c:pt>
                <c:pt idx="376" formatCode="#,##0.00">
                  <c:v>26.49</c:v>
                </c:pt>
                <c:pt idx="377" formatCode="#,##0.00">
                  <c:v>26.19</c:v>
                </c:pt>
                <c:pt idx="378" formatCode="#,##0.00">
                  <c:v>25.81</c:v>
                </c:pt>
                <c:pt idx="379" formatCode="#,##0.00">
                  <c:v>25.45</c:v>
                </c:pt>
                <c:pt idx="380" formatCode="#,##0.00">
                  <c:v>25.12</c:v>
                </c:pt>
                <c:pt idx="381" formatCode="#,##0.00">
                  <c:v>24.81</c:v>
                </c:pt>
                <c:pt idx="382" formatCode="#,##0.00">
                  <c:v>24.47</c:v>
                </c:pt>
                <c:pt idx="383" formatCode="#,##0.00">
                  <c:v>24.16</c:v>
                </c:pt>
                <c:pt idx="384" formatCode="#,##0.00">
                  <c:v>23.9</c:v>
                </c:pt>
                <c:pt idx="385" formatCode="#,##0.00">
                  <c:v>23.62</c:v>
                </c:pt>
                <c:pt idx="386" formatCode="#,##0.00">
                  <c:v>23.39</c:v>
                </c:pt>
                <c:pt idx="387" formatCode="#,##0.00">
                  <c:v>23.23</c:v>
                </c:pt>
                <c:pt idx="388" formatCode="#,##0.00">
                  <c:v>22.91</c:v>
                </c:pt>
                <c:pt idx="389" formatCode="#,##0.00">
                  <c:v>22.6</c:v>
                </c:pt>
                <c:pt idx="390" formatCode="#,##0.00">
                  <c:v>22.32</c:v>
                </c:pt>
                <c:pt idx="391" formatCode="#,##0.00">
                  <c:v>22.07</c:v>
                </c:pt>
                <c:pt idx="392" formatCode="#,##0.00">
                  <c:v>21.79</c:v>
                </c:pt>
                <c:pt idx="393" formatCode="#,##0.00">
                  <c:v>21.55</c:v>
                </c:pt>
                <c:pt idx="394" formatCode="#,##0.00">
                  <c:v>21.28</c:v>
                </c:pt>
                <c:pt idx="395" formatCode="#,##0.00">
                  <c:v>21</c:v>
                </c:pt>
                <c:pt idx="396" formatCode="#,##0.00">
                  <c:v>20.74</c:v>
                </c:pt>
                <c:pt idx="397" formatCode="#,##0.00">
                  <c:v>20.76</c:v>
                </c:pt>
                <c:pt idx="398" formatCode="#,##0.00">
                  <c:v>20.37</c:v>
                </c:pt>
                <c:pt idx="399" formatCode="#,##0.00">
                  <c:v>20.09</c:v>
                </c:pt>
                <c:pt idx="400" formatCode="#,##0.00">
                  <c:v>19.809999999999999</c:v>
                </c:pt>
                <c:pt idx="401" formatCode="#,##0.00">
                  <c:v>19.55</c:v>
                </c:pt>
                <c:pt idx="402" formatCode="#,##0.00">
                  <c:v>19.309999999999999</c:v>
                </c:pt>
                <c:pt idx="403" formatCode="#,##0.00">
                  <c:v>19.079999999999998</c:v>
                </c:pt>
                <c:pt idx="404" formatCode="#,##0.00">
                  <c:v>18.86</c:v>
                </c:pt>
                <c:pt idx="405" formatCode="#,##0.00">
                  <c:v>18.64</c:v>
                </c:pt>
                <c:pt idx="406" formatCode="#,##0.00">
                  <c:v>18.43</c:v>
                </c:pt>
                <c:pt idx="407" formatCode="#,##0.00">
                  <c:v>18.22</c:v>
                </c:pt>
                <c:pt idx="408" formatCode="#,##0.00">
                  <c:v>18.02</c:v>
                </c:pt>
                <c:pt idx="409" formatCode="#,##0.00">
                  <c:v>17.82</c:v>
                </c:pt>
                <c:pt idx="410" formatCode="#,##0.00">
                  <c:v>17.64</c:v>
                </c:pt>
                <c:pt idx="411" formatCode="#,##0.00">
                  <c:v>17.440000000000001</c:v>
                </c:pt>
                <c:pt idx="412" formatCode="#,##0.00">
                  <c:v>17.27</c:v>
                </c:pt>
                <c:pt idx="413" formatCode="#,##0.00">
                  <c:v>17.18</c:v>
                </c:pt>
                <c:pt idx="414" formatCode="#,##0.00">
                  <c:v>17.09</c:v>
                </c:pt>
                <c:pt idx="415" formatCode="#,##0.00">
                  <c:v>16.96</c:v>
                </c:pt>
                <c:pt idx="416" formatCode="#,##0.00">
                  <c:v>16.809999999999999</c:v>
                </c:pt>
                <c:pt idx="417" formatCode="#,##0.00">
                  <c:v>16.670000000000002</c:v>
                </c:pt>
                <c:pt idx="418" formatCode="#,##0.00">
                  <c:v>16.52</c:v>
                </c:pt>
                <c:pt idx="419" formatCode="#,##0.00">
                  <c:v>16.37</c:v>
                </c:pt>
                <c:pt idx="420" formatCode="#,##0.00">
                  <c:v>16.21</c:v>
                </c:pt>
                <c:pt idx="421" formatCode="#,##0.00">
                  <c:v>16.05</c:v>
                </c:pt>
                <c:pt idx="422" formatCode="#,##0.00">
                  <c:v>15.91</c:v>
                </c:pt>
                <c:pt idx="423" formatCode="#,##0.00">
                  <c:v>15.76</c:v>
                </c:pt>
                <c:pt idx="424" formatCode="#,##0.00">
                  <c:v>15.6</c:v>
                </c:pt>
                <c:pt idx="425" formatCode="#,##0.00">
                  <c:v>15.43</c:v>
                </c:pt>
                <c:pt idx="426" formatCode="#,##0.00">
                  <c:v>15.27</c:v>
                </c:pt>
                <c:pt idx="427" formatCode="#,##0.00">
                  <c:v>15.13</c:v>
                </c:pt>
                <c:pt idx="428" formatCode="#,##0.00">
                  <c:v>14.98</c:v>
                </c:pt>
                <c:pt idx="429" formatCode="#,##0.00">
                  <c:v>14.81</c:v>
                </c:pt>
                <c:pt idx="430" formatCode="#,##0.00">
                  <c:v>14.67</c:v>
                </c:pt>
                <c:pt idx="431" formatCode="#,##0.00">
                  <c:v>14.53</c:v>
                </c:pt>
                <c:pt idx="432" formatCode="#,##0.00">
                  <c:v>14.44</c:v>
                </c:pt>
                <c:pt idx="433" formatCode="#,##0.00">
                  <c:v>14.3</c:v>
                </c:pt>
                <c:pt idx="434" formatCode="#,##0.00">
                  <c:v>14.17</c:v>
                </c:pt>
                <c:pt idx="435" formatCode="#,##0.00">
                  <c:v>14.02</c:v>
                </c:pt>
                <c:pt idx="436" formatCode="#,##0.00">
                  <c:v>13.86</c:v>
                </c:pt>
                <c:pt idx="437" formatCode="#,##0.00">
                  <c:v>13.72</c:v>
                </c:pt>
                <c:pt idx="438" formatCode="#,##0.00">
                  <c:v>13.56</c:v>
                </c:pt>
                <c:pt idx="439" formatCode="#,##0.00">
                  <c:v>13.45</c:v>
                </c:pt>
                <c:pt idx="440" formatCode="#,##0.00">
                  <c:v>13.33</c:v>
                </c:pt>
                <c:pt idx="441" formatCode="#,##0.00">
                  <c:v>13.2</c:v>
                </c:pt>
                <c:pt idx="442" formatCode="#,##0.00">
                  <c:v>13.07</c:v>
                </c:pt>
                <c:pt idx="443" formatCode="#,##0.00">
                  <c:v>12.95</c:v>
                </c:pt>
                <c:pt idx="444" formatCode="#,##0.00">
                  <c:v>12.84</c:v>
                </c:pt>
                <c:pt idx="445" formatCode="#,##0.00">
                  <c:v>12.71</c:v>
                </c:pt>
                <c:pt idx="446" formatCode="#,##0.00">
                  <c:v>12.58</c:v>
                </c:pt>
                <c:pt idx="447" formatCode="#,##0.00">
                  <c:v>12.45</c:v>
                </c:pt>
                <c:pt idx="448" formatCode="#,##0.00">
                  <c:v>12.32</c:v>
                </c:pt>
                <c:pt idx="449" formatCode="#,##0.00">
                  <c:v>12.18</c:v>
                </c:pt>
                <c:pt idx="450" formatCode="#,##0.00">
                  <c:v>12.05</c:v>
                </c:pt>
                <c:pt idx="451" formatCode="#,##0.00">
                  <c:v>11.91</c:v>
                </c:pt>
                <c:pt idx="452" formatCode="#,##0.00">
                  <c:v>11.79</c:v>
                </c:pt>
                <c:pt idx="453" formatCode="#,##0.00">
                  <c:v>11.66</c:v>
                </c:pt>
                <c:pt idx="454" formatCode="#,##0.00">
                  <c:v>11.52</c:v>
                </c:pt>
                <c:pt idx="455" formatCode="#,##0.00">
                  <c:v>11.41</c:v>
                </c:pt>
                <c:pt idx="456" formatCode="#,##0.00">
                  <c:v>11.29</c:v>
                </c:pt>
                <c:pt idx="457" formatCode="#,##0.00">
                  <c:v>11.18</c:v>
                </c:pt>
                <c:pt idx="458" formatCode="#,##0.00">
                  <c:v>11.07</c:v>
                </c:pt>
                <c:pt idx="459" formatCode="#,##0.00">
                  <c:v>10.96</c:v>
                </c:pt>
                <c:pt idx="460" formatCode="#,##0.00">
                  <c:v>10.85</c:v>
                </c:pt>
                <c:pt idx="461" formatCode="#,##0.00">
                  <c:v>10.74</c:v>
                </c:pt>
                <c:pt idx="462" formatCode="#,##0.00">
                  <c:v>10.63</c:v>
                </c:pt>
                <c:pt idx="463" formatCode="#,##0.00">
                  <c:v>10.52</c:v>
                </c:pt>
                <c:pt idx="464" formatCode="#,##0.00">
                  <c:v>10.42</c:v>
                </c:pt>
                <c:pt idx="465" formatCode="#,##0.00">
                  <c:v>10.31</c:v>
                </c:pt>
                <c:pt idx="466" formatCode="#,##0.00">
                  <c:v>10.210000000000001</c:v>
                </c:pt>
                <c:pt idx="467" formatCode="#,##0.00">
                  <c:v>10.1</c:v>
                </c:pt>
                <c:pt idx="468" formatCode="#,##0.00">
                  <c:v>10</c:v>
                </c:pt>
                <c:pt idx="469" formatCode="#,##0.00">
                  <c:v>9.9</c:v>
                </c:pt>
                <c:pt idx="470" formatCode="#,##0.00">
                  <c:v>9.8000000000000007</c:v>
                </c:pt>
                <c:pt idx="471" formatCode="#,##0.00">
                  <c:v>9.6999999999999993</c:v>
                </c:pt>
                <c:pt idx="472" formatCode="#,##0.00">
                  <c:v>9.6</c:v>
                </c:pt>
                <c:pt idx="473" formatCode="#,##0.00">
                  <c:v>9.5</c:v>
                </c:pt>
                <c:pt idx="474" formatCode="#,##0.00">
                  <c:v>9.41</c:v>
                </c:pt>
                <c:pt idx="475" formatCode="#,##0.00">
                  <c:v>9.32</c:v>
                </c:pt>
                <c:pt idx="476" formatCode="#,##0.00">
                  <c:v>9.23</c:v>
                </c:pt>
                <c:pt idx="477" formatCode="#,##0.00">
                  <c:v>9.14</c:v>
                </c:pt>
                <c:pt idx="478" formatCode="#,##0.00">
                  <c:v>9.0500000000000007</c:v>
                </c:pt>
                <c:pt idx="479" formatCode="#,##0.00">
                  <c:v>8.9600000000000009</c:v>
                </c:pt>
                <c:pt idx="480" formatCode="#,##0.00">
                  <c:v>8.8699999999999992</c:v>
                </c:pt>
                <c:pt idx="481" formatCode="#,##0.00">
                  <c:v>8.7799999999999994</c:v>
                </c:pt>
                <c:pt idx="482" formatCode="#,##0.00">
                  <c:v>8.69</c:v>
                </c:pt>
                <c:pt idx="483" formatCode="#,##0.00">
                  <c:v>8.61</c:v>
                </c:pt>
                <c:pt idx="484" formatCode="#,##0.00">
                  <c:v>8.52</c:v>
                </c:pt>
                <c:pt idx="485" formatCode="#,##0.00">
                  <c:v>8.43</c:v>
                </c:pt>
                <c:pt idx="486" formatCode="#,##0.00">
                  <c:v>8.34</c:v>
                </c:pt>
                <c:pt idx="487" formatCode="#,##0.00">
                  <c:v>8.25</c:v>
                </c:pt>
                <c:pt idx="488" formatCode="#,##0.00">
                  <c:v>8.14</c:v>
                </c:pt>
                <c:pt idx="489" formatCode="#,##0.00">
                  <c:v>8.0299999999999994</c:v>
                </c:pt>
                <c:pt idx="490" formatCode="#,##0.00">
                  <c:v>7.96</c:v>
                </c:pt>
                <c:pt idx="491" formatCode="#,##0.00">
                  <c:v>7.89</c:v>
                </c:pt>
                <c:pt idx="492" formatCode="#,##0.00">
                  <c:v>7.8</c:v>
                </c:pt>
                <c:pt idx="493" formatCode="#,##0.00">
                  <c:v>7.7</c:v>
                </c:pt>
                <c:pt idx="494" formatCode="#,##0.00">
                  <c:v>7.63</c:v>
                </c:pt>
                <c:pt idx="495" formatCode="#,##0.00">
                  <c:v>7.57</c:v>
                </c:pt>
                <c:pt idx="496" formatCode="#,##0.00">
                  <c:v>7.51</c:v>
                </c:pt>
                <c:pt idx="497" formatCode="#,##0.00">
                  <c:v>7.45</c:v>
                </c:pt>
                <c:pt idx="498" formatCode="#,##0.00">
                  <c:v>7.37</c:v>
                </c:pt>
                <c:pt idx="499" formatCode="#,##0.00">
                  <c:v>7.29</c:v>
                </c:pt>
                <c:pt idx="500" formatCode="#,##0.00">
                  <c:v>7.2</c:v>
                </c:pt>
                <c:pt idx="501" formatCode="#,##0.00">
                  <c:v>7.11</c:v>
                </c:pt>
                <c:pt idx="502" formatCode="#,##0.00">
                  <c:v>7.02</c:v>
                </c:pt>
                <c:pt idx="503" formatCode="#,##0.00">
                  <c:v>6.93</c:v>
                </c:pt>
                <c:pt idx="504" formatCode="#,##0.00">
                  <c:v>6.84</c:v>
                </c:pt>
                <c:pt idx="505" formatCode="#,##0.00">
                  <c:v>6.74</c:v>
                </c:pt>
                <c:pt idx="506" formatCode="#,##0.00">
                  <c:v>6.65</c:v>
                </c:pt>
                <c:pt idx="507" formatCode="#,##0.00">
                  <c:v>6.55</c:v>
                </c:pt>
                <c:pt idx="508" formatCode="#,##0.00">
                  <c:v>6.45</c:v>
                </c:pt>
                <c:pt idx="509" formatCode="#,##0.00">
                  <c:v>6.35</c:v>
                </c:pt>
                <c:pt idx="510" formatCode="#,##0.00">
                  <c:v>6.24</c:v>
                </c:pt>
                <c:pt idx="511" formatCode="#,##0.00">
                  <c:v>6.14</c:v>
                </c:pt>
                <c:pt idx="512" formatCode="#,##0.00">
                  <c:v>6.05</c:v>
                </c:pt>
                <c:pt idx="513" formatCode="#,##0.00">
                  <c:v>5.97</c:v>
                </c:pt>
                <c:pt idx="514" formatCode="#,##0.00">
                  <c:v>5.9</c:v>
                </c:pt>
                <c:pt idx="515" formatCode="#,##0.00">
                  <c:v>5.82</c:v>
                </c:pt>
                <c:pt idx="516" formatCode="#,##0.00">
                  <c:v>5.76</c:v>
                </c:pt>
                <c:pt idx="517" formatCode="#,##0.00">
                  <c:v>5.69</c:v>
                </c:pt>
                <c:pt idx="518" formatCode="#,##0.00">
                  <c:v>5.64</c:v>
                </c:pt>
                <c:pt idx="519" formatCode="#,##0.00">
                  <c:v>5.58</c:v>
                </c:pt>
                <c:pt idx="520" formatCode="#,##0.00">
                  <c:v>5.52</c:v>
                </c:pt>
                <c:pt idx="521" formatCode="#,##0.00">
                  <c:v>5.47</c:v>
                </c:pt>
                <c:pt idx="522" formatCode="#,##0.00">
                  <c:v>5.41</c:v>
                </c:pt>
                <c:pt idx="523" formatCode="#,##0.00">
                  <c:v>5.36</c:v>
                </c:pt>
                <c:pt idx="524" formatCode="#,##0.00">
                  <c:v>5.31</c:v>
                </c:pt>
                <c:pt idx="525" formatCode="#,##0.00">
                  <c:v>5.27</c:v>
                </c:pt>
                <c:pt idx="526" formatCode="#,##0.00">
                  <c:v>5.22</c:v>
                </c:pt>
                <c:pt idx="527" formatCode="#,##0.00">
                  <c:v>5.18</c:v>
                </c:pt>
                <c:pt idx="528" formatCode="#,##0.00">
                  <c:v>5.12</c:v>
                </c:pt>
                <c:pt idx="529" formatCode="#,##0.00">
                  <c:v>5.09</c:v>
                </c:pt>
                <c:pt idx="530" formatCode="#,##0.00">
                  <c:v>5.07</c:v>
                </c:pt>
                <c:pt idx="531" formatCode="#,##0.00">
                  <c:v>5.0599999999999996</c:v>
                </c:pt>
                <c:pt idx="532" formatCode="#,##0.00">
                  <c:v>5.03</c:v>
                </c:pt>
                <c:pt idx="533" formatCode="#,##0.00">
                  <c:v>5.01</c:v>
                </c:pt>
                <c:pt idx="534" formatCode="#,##0.00">
                  <c:v>4.9800000000000004</c:v>
                </c:pt>
                <c:pt idx="535" formatCode="#,##0.00">
                  <c:v>4.95</c:v>
                </c:pt>
                <c:pt idx="536" formatCode="#,##0.00">
                  <c:v>4.92</c:v>
                </c:pt>
                <c:pt idx="537" formatCode="#,##0.00">
                  <c:v>4.91</c:v>
                </c:pt>
                <c:pt idx="538" formatCode="#,##0.00">
                  <c:v>4.8899999999999997</c:v>
                </c:pt>
                <c:pt idx="539" formatCode="#,##0.00">
                  <c:v>4.87</c:v>
                </c:pt>
                <c:pt idx="540" formatCode="#,##0.00">
                  <c:v>4.84</c:v>
                </c:pt>
                <c:pt idx="541" formatCode="#,##0.00">
                  <c:v>4.82</c:v>
                </c:pt>
                <c:pt idx="542" formatCode="#,##0.00">
                  <c:v>4.79</c:v>
                </c:pt>
                <c:pt idx="543" formatCode="#,##0.00">
                  <c:v>4.76</c:v>
                </c:pt>
                <c:pt idx="544" formatCode="#,##0.00">
                  <c:v>4.74</c:v>
                </c:pt>
                <c:pt idx="545" formatCode="#,##0.00">
                  <c:v>4.71</c:v>
                </c:pt>
                <c:pt idx="546" formatCode="#,##0.00">
                  <c:v>4.6900000000000004</c:v>
                </c:pt>
                <c:pt idx="547" formatCode="#,##0.00">
                  <c:v>4.67</c:v>
                </c:pt>
                <c:pt idx="548" formatCode="#,##0.00">
                  <c:v>4.6500000000000004</c:v>
                </c:pt>
                <c:pt idx="549" formatCode="#,##0.00">
                  <c:v>4.63</c:v>
                </c:pt>
                <c:pt idx="550" formatCode="#,##0.00">
                  <c:v>4.6100000000000003</c:v>
                </c:pt>
                <c:pt idx="551" formatCode="#,##0.00">
                  <c:v>4.59</c:v>
                </c:pt>
                <c:pt idx="552" formatCode="#,##0.00">
                  <c:v>4.57</c:v>
                </c:pt>
                <c:pt idx="553" formatCode="#,##0.00">
                  <c:v>4.55</c:v>
                </c:pt>
                <c:pt idx="554" formatCode="#,##0.00">
                  <c:v>4.53</c:v>
                </c:pt>
                <c:pt idx="555" formatCode="#,##0.00">
                  <c:v>4.5</c:v>
                </c:pt>
                <c:pt idx="556" formatCode="#,##0.00">
                  <c:v>4.4800000000000004</c:v>
                </c:pt>
                <c:pt idx="557" formatCode="#,##0.00">
                  <c:v>4.49</c:v>
                </c:pt>
                <c:pt idx="558" formatCode="#,##0.00">
                  <c:v>4.47</c:v>
                </c:pt>
                <c:pt idx="559" formatCode="#,##0.00">
                  <c:v>4.45</c:v>
                </c:pt>
                <c:pt idx="560" formatCode="#,##0.00">
                  <c:v>4.43</c:v>
                </c:pt>
                <c:pt idx="561" formatCode="#,##0.00">
                  <c:v>4.41</c:v>
                </c:pt>
                <c:pt idx="562" formatCode="#,##0.00">
                  <c:v>4.3899999999999997</c:v>
                </c:pt>
                <c:pt idx="563" formatCode="#,##0.00">
                  <c:v>4.38</c:v>
                </c:pt>
                <c:pt idx="564" formatCode="#,##0.00">
                  <c:v>4.3600000000000003</c:v>
                </c:pt>
                <c:pt idx="565" formatCode="#,##0.00">
                  <c:v>4.34</c:v>
                </c:pt>
                <c:pt idx="566" formatCode="#,##0.00">
                  <c:v>4.32</c:v>
                </c:pt>
                <c:pt idx="567" formatCode="#,##0.00">
                  <c:v>4.3</c:v>
                </c:pt>
                <c:pt idx="568" formatCode="#,##0.00">
                  <c:v>4.28</c:v>
                </c:pt>
                <c:pt idx="569" formatCode="#,##0.00">
                  <c:v>4.26</c:v>
                </c:pt>
                <c:pt idx="570" formatCode="#,##0.00">
                  <c:v>4.2300000000000004</c:v>
                </c:pt>
                <c:pt idx="571" formatCode="#,##0.00">
                  <c:v>4.21</c:v>
                </c:pt>
                <c:pt idx="572" formatCode="#,##0.00">
                  <c:v>4.1900000000000004</c:v>
                </c:pt>
                <c:pt idx="573" formatCode="#,##0.00">
                  <c:v>4.17</c:v>
                </c:pt>
                <c:pt idx="574" formatCode="#,##0.00">
                  <c:v>4.1500000000000004</c:v>
                </c:pt>
                <c:pt idx="575" formatCode="#,##0.00">
                  <c:v>4.13</c:v>
                </c:pt>
                <c:pt idx="576" formatCode="#,##0.00">
                  <c:v>4.1100000000000003</c:v>
                </c:pt>
                <c:pt idx="577" formatCode="#,##0.00">
                  <c:v>4.08</c:v>
                </c:pt>
                <c:pt idx="578" formatCode="#,##0.00">
                  <c:v>3.97</c:v>
                </c:pt>
                <c:pt idx="579" formatCode="#,##0.00">
                  <c:v>3.96</c:v>
                </c:pt>
                <c:pt idx="580" formatCode="#,##0.00">
                  <c:v>3.98</c:v>
                </c:pt>
                <c:pt idx="581" formatCode="#,##0.00">
                  <c:v>4.01</c:v>
                </c:pt>
                <c:pt idx="582" formatCode="#,##0.00">
                  <c:v>4.03</c:v>
                </c:pt>
                <c:pt idx="583" formatCode="#,##0.00">
                  <c:v>4.0199999999999996</c:v>
                </c:pt>
                <c:pt idx="584" formatCode="#,##0.00">
                  <c:v>4.01</c:v>
                </c:pt>
                <c:pt idx="585" formatCode="#,##0.00">
                  <c:v>4</c:v>
                </c:pt>
                <c:pt idx="586" formatCode="#,##0.00">
                  <c:v>3.98</c:v>
                </c:pt>
                <c:pt idx="587" formatCode="#,##0.00">
                  <c:v>3.97</c:v>
                </c:pt>
                <c:pt idx="588" formatCode="#,##0.00">
                  <c:v>3.95</c:v>
                </c:pt>
                <c:pt idx="589" formatCode="#,##0.00">
                  <c:v>3.93</c:v>
                </c:pt>
                <c:pt idx="590" formatCode="#,##0.00">
                  <c:v>3.91</c:v>
                </c:pt>
                <c:pt idx="591" formatCode="#,##0.00">
                  <c:v>3.89</c:v>
                </c:pt>
                <c:pt idx="592" formatCode="#,##0.00">
                  <c:v>3.87</c:v>
                </c:pt>
                <c:pt idx="593" formatCode="#,##0.00">
                  <c:v>3.86</c:v>
                </c:pt>
                <c:pt idx="594" formatCode="#,##0.00">
                  <c:v>3.84</c:v>
                </c:pt>
                <c:pt idx="595" formatCode="#,##0.00">
                  <c:v>3.82</c:v>
                </c:pt>
                <c:pt idx="596">
                  <c:v>3.81</c:v>
                </c:pt>
                <c:pt idx="597">
                  <c:v>3.79</c:v>
                </c:pt>
                <c:pt idx="598">
                  <c:v>3.77</c:v>
                </c:pt>
                <c:pt idx="599">
                  <c:v>3.76</c:v>
                </c:pt>
                <c:pt idx="600">
                  <c:v>3.74</c:v>
                </c:pt>
                <c:pt idx="601">
                  <c:v>3.72</c:v>
                </c:pt>
                <c:pt idx="602">
                  <c:v>3.7</c:v>
                </c:pt>
                <c:pt idx="603">
                  <c:v>3.68</c:v>
                </c:pt>
                <c:pt idx="604">
                  <c:v>3.66</c:v>
                </c:pt>
                <c:pt idx="605">
                  <c:v>3.64</c:v>
                </c:pt>
                <c:pt idx="606">
                  <c:v>3.62</c:v>
                </c:pt>
                <c:pt idx="607">
                  <c:v>3.6</c:v>
                </c:pt>
                <c:pt idx="608">
                  <c:v>3.58</c:v>
                </c:pt>
                <c:pt idx="609">
                  <c:v>3.56</c:v>
                </c:pt>
                <c:pt idx="610">
                  <c:v>3.55</c:v>
                </c:pt>
                <c:pt idx="611">
                  <c:v>3.53</c:v>
                </c:pt>
                <c:pt idx="612">
                  <c:v>3.51</c:v>
                </c:pt>
                <c:pt idx="613">
                  <c:v>3.49</c:v>
                </c:pt>
                <c:pt idx="614">
                  <c:v>3.47</c:v>
                </c:pt>
                <c:pt idx="615">
                  <c:v>3.45</c:v>
                </c:pt>
                <c:pt idx="616">
                  <c:v>3.43</c:v>
                </c:pt>
                <c:pt idx="617">
                  <c:v>3.43</c:v>
                </c:pt>
                <c:pt idx="618">
                  <c:v>3.52</c:v>
                </c:pt>
                <c:pt idx="619">
                  <c:v>3.5</c:v>
                </c:pt>
                <c:pt idx="620">
                  <c:v>3.46</c:v>
                </c:pt>
                <c:pt idx="621">
                  <c:v>3.42</c:v>
                </c:pt>
                <c:pt idx="622">
                  <c:v>3.39</c:v>
                </c:pt>
                <c:pt idx="623">
                  <c:v>3.35</c:v>
                </c:pt>
                <c:pt idx="624">
                  <c:v>3.32</c:v>
                </c:pt>
                <c:pt idx="625">
                  <c:v>3.3</c:v>
                </c:pt>
                <c:pt idx="626">
                  <c:v>3.27</c:v>
                </c:pt>
                <c:pt idx="627">
                  <c:v>3.25</c:v>
                </c:pt>
                <c:pt idx="628">
                  <c:v>3.22</c:v>
                </c:pt>
                <c:pt idx="629">
                  <c:v>3.2</c:v>
                </c:pt>
                <c:pt idx="630">
                  <c:v>3.17</c:v>
                </c:pt>
                <c:pt idx="631">
                  <c:v>3.14</c:v>
                </c:pt>
                <c:pt idx="632">
                  <c:v>3.12</c:v>
                </c:pt>
                <c:pt idx="633">
                  <c:v>3.1</c:v>
                </c:pt>
                <c:pt idx="634">
                  <c:v>3.08</c:v>
                </c:pt>
                <c:pt idx="635">
                  <c:v>3.06</c:v>
                </c:pt>
                <c:pt idx="636">
                  <c:v>3.04</c:v>
                </c:pt>
                <c:pt idx="637">
                  <c:v>3.03</c:v>
                </c:pt>
                <c:pt idx="638">
                  <c:v>3.03</c:v>
                </c:pt>
                <c:pt idx="639">
                  <c:v>3.01</c:v>
                </c:pt>
                <c:pt idx="640">
                  <c:v>2.99</c:v>
                </c:pt>
                <c:pt idx="641">
                  <c:v>2.98</c:v>
                </c:pt>
                <c:pt idx="642">
                  <c:v>2.96</c:v>
                </c:pt>
                <c:pt idx="643">
                  <c:v>2.94</c:v>
                </c:pt>
                <c:pt idx="644">
                  <c:v>2.92</c:v>
                </c:pt>
                <c:pt idx="645">
                  <c:v>2.9</c:v>
                </c:pt>
                <c:pt idx="646">
                  <c:v>2.88</c:v>
                </c:pt>
                <c:pt idx="647">
                  <c:v>2.87</c:v>
                </c:pt>
                <c:pt idx="648">
                  <c:v>2.85</c:v>
                </c:pt>
                <c:pt idx="649">
                  <c:v>2.84</c:v>
                </c:pt>
                <c:pt idx="650">
                  <c:v>2.82</c:v>
                </c:pt>
                <c:pt idx="651">
                  <c:v>2.81</c:v>
                </c:pt>
                <c:pt idx="652">
                  <c:v>2.79</c:v>
                </c:pt>
                <c:pt idx="653">
                  <c:v>2.77</c:v>
                </c:pt>
                <c:pt idx="654">
                  <c:v>2.75</c:v>
                </c:pt>
                <c:pt idx="655">
                  <c:v>2.74</c:v>
                </c:pt>
                <c:pt idx="656">
                  <c:v>2.72</c:v>
                </c:pt>
                <c:pt idx="657">
                  <c:v>2.7</c:v>
                </c:pt>
                <c:pt idx="658">
                  <c:v>2.69</c:v>
                </c:pt>
                <c:pt idx="659">
                  <c:v>2.67</c:v>
                </c:pt>
                <c:pt idx="660">
                  <c:v>2.66</c:v>
                </c:pt>
                <c:pt idx="661">
                  <c:v>2.64</c:v>
                </c:pt>
                <c:pt idx="662">
                  <c:v>2.62</c:v>
                </c:pt>
                <c:pt idx="663">
                  <c:v>2.61</c:v>
                </c:pt>
                <c:pt idx="664">
                  <c:v>2.59</c:v>
                </c:pt>
                <c:pt idx="665">
                  <c:v>2.58</c:v>
                </c:pt>
                <c:pt idx="666">
                  <c:v>2.56</c:v>
                </c:pt>
                <c:pt idx="667">
                  <c:v>2.5499999999999998</c:v>
                </c:pt>
                <c:pt idx="668">
                  <c:v>2.5299999999999998</c:v>
                </c:pt>
                <c:pt idx="669">
                  <c:v>2.52</c:v>
                </c:pt>
                <c:pt idx="670">
                  <c:v>2.5099999999999998</c:v>
                </c:pt>
                <c:pt idx="671">
                  <c:v>2.4900000000000002</c:v>
                </c:pt>
                <c:pt idx="672">
                  <c:v>2.48</c:v>
                </c:pt>
                <c:pt idx="673">
                  <c:v>2.46</c:v>
                </c:pt>
                <c:pt idx="674">
                  <c:v>2.4500000000000002</c:v>
                </c:pt>
                <c:pt idx="675">
                  <c:v>2.44</c:v>
                </c:pt>
                <c:pt idx="676">
                  <c:v>2.4300000000000002</c:v>
                </c:pt>
                <c:pt idx="677">
                  <c:v>2.42</c:v>
                </c:pt>
                <c:pt idx="678">
                  <c:v>2.41</c:v>
                </c:pt>
                <c:pt idx="679">
                  <c:v>2.4</c:v>
                </c:pt>
                <c:pt idx="680">
                  <c:v>2.39</c:v>
                </c:pt>
                <c:pt idx="681">
                  <c:v>2.38</c:v>
                </c:pt>
                <c:pt idx="682">
                  <c:v>2.36</c:v>
                </c:pt>
                <c:pt idx="683">
                  <c:v>2.35</c:v>
                </c:pt>
                <c:pt idx="684">
                  <c:v>2.34</c:v>
                </c:pt>
                <c:pt idx="685">
                  <c:v>2.33</c:v>
                </c:pt>
                <c:pt idx="686">
                  <c:v>2.3199999999999998</c:v>
                </c:pt>
                <c:pt idx="687">
                  <c:v>2.31</c:v>
                </c:pt>
                <c:pt idx="688">
                  <c:v>2.2999999999999998</c:v>
                </c:pt>
                <c:pt idx="689">
                  <c:v>2.29</c:v>
                </c:pt>
                <c:pt idx="690">
                  <c:v>2.29</c:v>
                </c:pt>
                <c:pt idx="691">
                  <c:v>2.2799999999999998</c:v>
                </c:pt>
                <c:pt idx="692">
                  <c:v>2.27</c:v>
                </c:pt>
                <c:pt idx="693">
                  <c:v>2.2599999999999998</c:v>
                </c:pt>
                <c:pt idx="694">
                  <c:v>2.25</c:v>
                </c:pt>
                <c:pt idx="695">
                  <c:v>2.2400000000000002</c:v>
                </c:pt>
                <c:pt idx="696">
                  <c:v>2.23</c:v>
                </c:pt>
                <c:pt idx="697">
                  <c:v>2.2200000000000002</c:v>
                </c:pt>
                <c:pt idx="698">
                  <c:v>2.21</c:v>
                </c:pt>
                <c:pt idx="699">
                  <c:v>2.2000000000000002</c:v>
                </c:pt>
                <c:pt idx="700">
                  <c:v>2.1800000000000002</c:v>
                </c:pt>
                <c:pt idx="701">
                  <c:v>2.17</c:v>
                </c:pt>
                <c:pt idx="702">
                  <c:v>2.16</c:v>
                </c:pt>
                <c:pt idx="703">
                  <c:v>2.14</c:v>
                </c:pt>
                <c:pt idx="704">
                  <c:v>2.13</c:v>
                </c:pt>
                <c:pt idx="705">
                  <c:v>2.12</c:v>
                </c:pt>
                <c:pt idx="706">
                  <c:v>2.11</c:v>
                </c:pt>
                <c:pt idx="707">
                  <c:v>2.09</c:v>
                </c:pt>
                <c:pt idx="708">
                  <c:v>2.08</c:v>
                </c:pt>
                <c:pt idx="709">
                  <c:v>2.0699999999999998</c:v>
                </c:pt>
                <c:pt idx="710">
                  <c:v>2.06</c:v>
                </c:pt>
                <c:pt idx="711">
                  <c:v>2.0499999999999998</c:v>
                </c:pt>
                <c:pt idx="712">
                  <c:v>2.0499999999999998</c:v>
                </c:pt>
                <c:pt idx="713">
                  <c:v>2.04</c:v>
                </c:pt>
                <c:pt idx="714">
                  <c:v>2.0299999999999998</c:v>
                </c:pt>
                <c:pt idx="715">
                  <c:v>2.02</c:v>
                </c:pt>
                <c:pt idx="716">
                  <c:v>2.0099999999999998</c:v>
                </c:pt>
                <c:pt idx="717">
                  <c:v>2</c:v>
                </c:pt>
                <c:pt idx="718">
                  <c:v>2</c:v>
                </c:pt>
                <c:pt idx="719">
                  <c:v>1.99</c:v>
                </c:pt>
                <c:pt idx="720">
                  <c:v>1.98</c:v>
                </c:pt>
              </c:numCache>
            </c:numRef>
          </c:yVal>
          <c:smooth val="1"/>
        </c:ser>
        <c:dLbls>
          <c:showLegendKey val="0"/>
          <c:showVal val="0"/>
          <c:showCatName val="0"/>
          <c:showSerName val="0"/>
          <c:showPercent val="0"/>
          <c:showBubbleSize val="0"/>
        </c:dLbls>
        <c:axId val="120923264"/>
        <c:axId val="120925184"/>
      </c:scatterChart>
      <c:valAx>
        <c:axId val="120923264"/>
        <c:scaling>
          <c:orientation val="minMax"/>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20925184"/>
        <c:crosses val="autoZero"/>
        <c:crossBetween val="midCat"/>
      </c:valAx>
      <c:valAx>
        <c:axId val="120925184"/>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0923264"/>
        <c:crosses val="autoZero"/>
        <c:crossBetween val="midCat"/>
      </c:valAx>
      <c:spPr>
        <a:ln>
          <a:solidFill>
            <a:schemeClr val="tx1"/>
          </a:solidFill>
        </a:ln>
      </c:spPr>
    </c:plotArea>
    <c:legend>
      <c:legendPos val="r"/>
      <c:layout>
        <c:manualLayout>
          <c:xMode val="edge"/>
          <c:yMode val="edge"/>
          <c:x val="0.62807288512012927"/>
          <c:y val="3.8969118221924386E-2"/>
          <c:w val="0.33550289386903565"/>
          <c:h val="0.3534104452824290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Hydrograph_JD2_2!$B$3:$B$740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Hydrograph_JD2_2!$H$3:$H$740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1</c:v>
                </c:pt>
                <c:pt idx="91">
                  <c:v>1</c:v>
                </c:pt>
                <c:pt idx="92">
                  <c:v>2</c:v>
                </c:pt>
                <c:pt idx="93">
                  <c:v>3</c:v>
                </c:pt>
                <c:pt idx="94">
                  <c:v>4</c:v>
                </c:pt>
                <c:pt idx="95">
                  <c:v>5</c:v>
                </c:pt>
                <c:pt idx="96">
                  <c:v>7</c:v>
                </c:pt>
                <c:pt idx="97">
                  <c:v>8</c:v>
                </c:pt>
                <c:pt idx="98">
                  <c:v>9</c:v>
                </c:pt>
                <c:pt idx="99">
                  <c:v>11</c:v>
                </c:pt>
                <c:pt idx="100">
                  <c:v>13</c:v>
                </c:pt>
                <c:pt idx="101">
                  <c:v>15</c:v>
                </c:pt>
                <c:pt idx="102">
                  <c:v>17</c:v>
                </c:pt>
                <c:pt idx="103">
                  <c:v>19</c:v>
                </c:pt>
                <c:pt idx="104">
                  <c:v>22</c:v>
                </c:pt>
                <c:pt idx="105">
                  <c:v>25</c:v>
                </c:pt>
                <c:pt idx="106">
                  <c:v>28</c:v>
                </c:pt>
                <c:pt idx="107">
                  <c:v>31</c:v>
                </c:pt>
                <c:pt idx="108">
                  <c:v>35</c:v>
                </c:pt>
                <c:pt idx="109">
                  <c:v>39</c:v>
                </c:pt>
                <c:pt idx="110">
                  <c:v>46</c:v>
                </c:pt>
                <c:pt idx="111">
                  <c:v>50</c:v>
                </c:pt>
                <c:pt idx="112">
                  <c:v>52</c:v>
                </c:pt>
                <c:pt idx="113">
                  <c:v>61</c:v>
                </c:pt>
                <c:pt idx="114">
                  <c:v>68</c:v>
                </c:pt>
                <c:pt idx="115">
                  <c:v>78</c:v>
                </c:pt>
                <c:pt idx="116">
                  <c:v>91</c:v>
                </c:pt>
                <c:pt idx="117">
                  <c:v>110</c:v>
                </c:pt>
                <c:pt idx="118">
                  <c:v>133</c:v>
                </c:pt>
                <c:pt idx="119">
                  <c:v>167</c:v>
                </c:pt>
                <c:pt idx="120">
                  <c:v>217</c:v>
                </c:pt>
                <c:pt idx="121" formatCode="#,##0">
                  <c:v>311</c:v>
                </c:pt>
                <c:pt idx="122" formatCode="#,##0.00">
                  <c:v>445</c:v>
                </c:pt>
                <c:pt idx="123" formatCode="#,##0.00">
                  <c:v>662</c:v>
                </c:pt>
                <c:pt idx="124" formatCode="#,##0.00">
                  <c:v>935</c:v>
                </c:pt>
                <c:pt idx="125" formatCode="#,##0.00">
                  <c:v>1168</c:v>
                </c:pt>
                <c:pt idx="126" formatCode="#,##0.00">
                  <c:v>1360</c:v>
                </c:pt>
                <c:pt idx="127" formatCode="#,##0.00">
                  <c:v>1529</c:v>
                </c:pt>
                <c:pt idx="128" formatCode="#,##0.00">
                  <c:v>1920</c:v>
                </c:pt>
                <c:pt idx="129" formatCode="#,##0.00">
                  <c:v>2405</c:v>
                </c:pt>
                <c:pt idx="130" formatCode="#,##0.00">
                  <c:v>2804</c:v>
                </c:pt>
                <c:pt idx="131" formatCode="#,##0.00">
                  <c:v>3143</c:v>
                </c:pt>
                <c:pt idx="132" formatCode="#,##0.00">
                  <c:v>3442</c:v>
                </c:pt>
                <c:pt idx="133" formatCode="#,##0.00">
                  <c:v>3814</c:v>
                </c:pt>
                <c:pt idx="134" formatCode="#,##0.00">
                  <c:v>4213</c:v>
                </c:pt>
                <c:pt idx="135" formatCode="#,##0.00">
                  <c:v>4591</c:v>
                </c:pt>
                <c:pt idx="136" formatCode="#,##0.00">
                  <c:v>4937</c:v>
                </c:pt>
                <c:pt idx="137" formatCode="#,##0.00">
                  <c:v>5216</c:v>
                </c:pt>
                <c:pt idx="138" formatCode="#,##0.00">
                  <c:v>5454</c:v>
                </c:pt>
                <c:pt idx="139" formatCode="#,##0.00">
                  <c:v>5658</c:v>
                </c:pt>
                <c:pt idx="140" formatCode="#,##0.00">
                  <c:v>5829</c:v>
                </c:pt>
                <c:pt idx="141" formatCode="#,##0.00">
                  <c:v>5973</c:v>
                </c:pt>
                <c:pt idx="142" formatCode="#,##0.00">
                  <c:v>6094</c:v>
                </c:pt>
                <c:pt idx="143" formatCode="#,##0.00">
                  <c:v>6200</c:v>
                </c:pt>
                <c:pt idx="144" formatCode="#,##0.00">
                  <c:v>6292</c:v>
                </c:pt>
                <c:pt idx="145" formatCode="#,##0.00">
                  <c:v>6370</c:v>
                </c:pt>
                <c:pt idx="146" formatCode="#,##0.00">
                  <c:v>6437</c:v>
                </c:pt>
                <c:pt idx="147" formatCode="#,##0.00">
                  <c:v>6493</c:v>
                </c:pt>
                <c:pt idx="148" formatCode="#,##0.00">
                  <c:v>6540</c:v>
                </c:pt>
                <c:pt idx="149" formatCode="#,##0.00">
                  <c:v>6579</c:v>
                </c:pt>
                <c:pt idx="150" formatCode="#,##0.00">
                  <c:v>6612</c:v>
                </c:pt>
                <c:pt idx="151" formatCode="#,##0.00">
                  <c:v>6641</c:v>
                </c:pt>
                <c:pt idx="152" formatCode="#,##0.00">
                  <c:v>6666</c:v>
                </c:pt>
                <c:pt idx="153" formatCode="#,##0.00">
                  <c:v>6689</c:v>
                </c:pt>
                <c:pt idx="154" formatCode="#,##0.00">
                  <c:v>6711</c:v>
                </c:pt>
                <c:pt idx="155" formatCode="#,##0.00">
                  <c:v>6736</c:v>
                </c:pt>
                <c:pt idx="156" formatCode="#,##0.00">
                  <c:v>6764</c:v>
                </c:pt>
                <c:pt idx="157" formatCode="#,##0.00">
                  <c:v>6795</c:v>
                </c:pt>
                <c:pt idx="158" formatCode="#,##0.00">
                  <c:v>6830</c:v>
                </c:pt>
                <c:pt idx="159" formatCode="#,##0.00">
                  <c:v>6867</c:v>
                </c:pt>
                <c:pt idx="160" formatCode="#,##0.00">
                  <c:v>6907</c:v>
                </c:pt>
                <c:pt idx="161" formatCode="#,##0.00">
                  <c:v>6949</c:v>
                </c:pt>
                <c:pt idx="162" formatCode="#,##0.00">
                  <c:v>6992</c:v>
                </c:pt>
                <c:pt idx="163" formatCode="#,##0.00">
                  <c:v>7039</c:v>
                </c:pt>
                <c:pt idx="164" formatCode="#,##0.00">
                  <c:v>7089</c:v>
                </c:pt>
                <c:pt idx="165" formatCode="#,##0.00">
                  <c:v>7145</c:v>
                </c:pt>
                <c:pt idx="166" formatCode="#,##0.00">
                  <c:v>7208</c:v>
                </c:pt>
                <c:pt idx="167" formatCode="#,##0.00">
                  <c:v>7277</c:v>
                </c:pt>
                <c:pt idx="168" formatCode="#,##0.00">
                  <c:v>7353</c:v>
                </c:pt>
                <c:pt idx="169" formatCode="#,##0.00">
                  <c:v>7434</c:v>
                </c:pt>
                <c:pt idx="170" formatCode="#,##0.00">
                  <c:v>7520</c:v>
                </c:pt>
                <c:pt idx="171" formatCode="#,##0.00">
                  <c:v>7611</c:v>
                </c:pt>
                <c:pt idx="172" formatCode="#,##0.00">
                  <c:v>7705</c:v>
                </c:pt>
                <c:pt idx="173" formatCode="#,##0.00">
                  <c:v>7804</c:v>
                </c:pt>
                <c:pt idx="174" formatCode="#,##0.00">
                  <c:v>7908</c:v>
                </c:pt>
                <c:pt idx="175" formatCode="#,##0.00">
                  <c:v>8019</c:v>
                </c:pt>
                <c:pt idx="176" formatCode="#,##0.00">
                  <c:v>8140</c:v>
                </c:pt>
                <c:pt idx="177" formatCode="#,##0.00">
                  <c:v>8266</c:v>
                </c:pt>
                <c:pt idx="178" formatCode="#,##0.00">
                  <c:v>8396</c:v>
                </c:pt>
                <c:pt idx="179" formatCode="#,##0.00">
                  <c:v>8528</c:v>
                </c:pt>
                <c:pt idx="180" formatCode="#,##0.00">
                  <c:v>8664</c:v>
                </c:pt>
                <c:pt idx="181" formatCode="#,##0.00">
                  <c:v>8803</c:v>
                </c:pt>
                <c:pt idx="182" formatCode="#,##0.00">
                  <c:v>8943</c:v>
                </c:pt>
                <c:pt idx="183" formatCode="#,##0.00">
                  <c:v>9087</c:v>
                </c:pt>
                <c:pt idx="184" formatCode="#,##0.00">
                  <c:v>9231</c:v>
                </c:pt>
                <c:pt idx="185" formatCode="#,##0.00">
                  <c:v>9380</c:v>
                </c:pt>
                <c:pt idx="186" formatCode="#,##0.00">
                  <c:v>9530</c:v>
                </c:pt>
                <c:pt idx="187" formatCode="#,##0.00">
                  <c:v>9681</c:v>
                </c:pt>
                <c:pt idx="188" formatCode="#,##0.00">
                  <c:v>9831</c:v>
                </c:pt>
                <c:pt idx="189" formatCode="#,##0.00">
                  <c:v>9982</c:v>
                </c:pt>
                <c:pt idx="190" formatCode="#,##0.00">
                  <c:v>10132</c:v>
                </c:pt>
                <c:pt idx="191" formatCode="#,##0.00">
                  <c:v>10282</c:v>
                </c:pt>
                <c:pt idx="192" formatCode="#,##0.00">
                  <c:v>10431</c:v>
                </c:pt>
                <c:pt idx="193" formatCode="#,##0.00">
                  <c:v>10579</c:v>
                </c:pt>
                <c:pt idx="194" formatCode="#,##0.00">
                  <c:v>10726</c:v>
                </c:pt>
                <c:pt idx="195" formatCode="#,##0.00">
                  <c:v>10868</c:v>
                </c:pt>
                <c:pt idx="196" formatCode="#,##0.00">
                  <c:v>11007</c:v>
                </c:pt>
                <c:pt idx="197" formatCode="#,##0.00">
                  <c:v>11140</c:v>
                </c:pt>
                <c:pt idx="198" formatCode="#,##0.00">
                  <c:v>11268</c:v>
                </c:pt>
                <c:pt idx="199" formatCode="#,##0.00">
                  <c:v>11392</c:v>
                </c:pt>
                <c:pt idx="200" formatCode="#,##0.00">
                  <c:v>11512</c:v>
                </c:pt>
                <c:pt idx="201" formatCode="#,##0.00">
                  <c:v>11628</c:v>
                </c:pt>
                <c:pt idx="202" formatCode="#,##0.00">
                  <c:v>11742</c:v>
                </c:pt>
                <c:pt idx="203" formatCode="#,##0.00">
                  <c:v>11852</c:v>
                </c:pt>
                <c:pt idx="204" formatCode="#,##0.00">
                  <c:v>11959</c:v>
                </c:pt>
                <c:pt idx="205" formatCode="#,##0.00">
                  <c:v>12060</c:v>
                </c:pt>
                <c:pt idx="206" formatCode="#,##0.00">
                  <c:v>12157</c:v>
                </c:pt>
                <c:pt idx="207" formatCode="#,##0.00">
                  <c:v>12247</c:v>
                </c:pt>
                <c:pt idx="208" formatCode="#,##0.00">
                  <c:v>12333</c:v>
                </c:pt>
                <c:pt idx="209" formatCode="#,##0.00">
                  <c:v>12413</c:v>
                </c:pt>
                <c:pt idx="210" formatCode="#,##0.00">
                  <c:v>12488</c:v>
                </c:pt>
                <c:pt idx="211" formatCode="#,##0.00">
                  <c:v>12559</c:v>
                </c:pt>
                <c:pt idx="212" formatCode="#,##0.00">
                  <c:v>12627</c:v>
                </c:pt>
                <c:pt idx="213" formatCode="#,##0.00">
                  <c:v>12692</c:v>
                </c:pt>
                <c:pt idx="214" formatCode="#,##0.00">
                  <c:v>12753</c:v>
                </c:pt>
                <c:pt idx="215" formatCode="#,##0.00">
                  <c:v>12809</c:v>
                </c:pt>
                <c:pt idx="216" formatCode="#,##0.00">
                  <c:v>12859</c:v>
                </c:pt>
                <c:pt idx="217" formatCode="#,##0.00">
                  <c:v>12905</c:v>
                </c:pt>
                <c:pt idx="218" formatCode="#,##0.00">
                  <c:v>12945</c:v>
                </c:pt>
                <c:pt idx="219" formatCode="#,##0.00">
                  <c:v>12980</c:v>
                </c:pt>
                <c:pt idx="220" formatCode="#,##0.00">
                  <c:v>13011</c:v>
                </c:pt>
                <c:pt idx="221" formatCode="#,##0.00">
                  <c:v>13037</c:v>
                </c:pt>
                <c:pt idx="222" formatCode="#,##0.00">
                  <c:v>13060</c:v>
                </c:pt>
                <c:pt idx="223" formatCode="#,##0.00">
                  <c:v>13080</c:v>
                </c:pt>
                <c:pt idx="224" formatCode="#,##0.00">
                  <c:v>13096</c:v>
                </c:pt>
                <c:pt idx="225" formatCode="#,##0.00">
                  <c:v>13108</c:v>
                </c:pt>
                <c:pt idx="226" formatCode="#,##0.00">
                  <c:v>13118</c:v>
                </c:pt>
                <c:pt idx="227" formatCode="#,##0.00">
                  <c:v>13125</c:v>
                </c:pt>
                <c:pt idx="228" formatCode="#,##0.00">
                  <c:v>13129</c:v>
                </c:pt>
                <c:pt idx="229" formatCode="#,##0.00">
                  <c:v>13131</c:v>
                </c:pt>
                <c:pt idx="230" formatCode="#,##0.00">
                  <c:v>13130</c:v>
                </c:pt>
                <c:pt idx="231" formatCode="#,##0.00">
                  <c:v>13126</c:v>
                </c:pt>
                <c:pt idx="232" formatCode="#,##0.00">
                  <c:v>13121</c:v>
                </c:pt>
                <c:pt idx="233" formatCode="#,##0.00">
                  <c:v>13114</c:v>
                </c:pt>
                <c:pt idx="234" formatCode="#,##0.00">
                  <c:v>13106</c:v>
                </c:pt>
                <c:pt idx="235" formatCode="#,##0.00">
                  <c:v>13096</c:v>
                </c:pt>
                <c:pt idx="236" formatCode="#,##0.00">
                  <c:v>13085</c:v>
                </c:pt>
                <c:pt idx="237" formatCode="#,##0.00">
                  <c:v>13074</c:v>
                </c:pt>
                <c:pt idx="238" formatCode="#,##0.00">
                  <c:v>13061</c:v>
                </c:pt>
                <c:pt idx="239" formatCode="#,##0.00">
                  <c:v>13047</c:v>
                </c:pt>
                <c:pt idx="240" formatCode="#,##0.00">
                  <c:v>13033</c:v>
                </c:pt>
                <c:pt idx="241" formatCode="#,##0.00">
                  <c:v>13015</c:v>
                </c:pt>
                <c:pt idx="242" formatCode="#,##0.00">
                  <c:v>12995</c:v>
                </c:pt>
                <c:pt idx="243" formatCode="#,##0.00">
                  <c:v>12975</c:v>
                </c:pt>
                <c:pt idx="244" formatCode="#,##0.00">
                  <c:v>12953</c:v>
                </c:pt>
                <c:pt idx="245" formatCode="#,##0.00">
                  <c:v>12930</c:v>
                </c:pt>
                <c:pt idx="246" formatCode="#,##0.00">
                  <c:v>12906</c:v>
                </c:pt>
                <c:pt idx="247" formatCode="#,##0.00">
                  <c:v>12881</c:v>
                </c:pt>
                <c:pt idx="248" formatCode="#,##0.00">
                  <c:v>12854</c:v>
                </c:pt>
                <c:pt idx="249" formatCode="#,##0.00">
                  <c:v>12825</c:v>
                </c:pt>
                <c:pt idx="250" formatCode="#,##0.00">
                  <c:v>12796</c:v>
                </c:pt>
                <c:pt idx="251" formatCode="#,##0.00">
                  <c:v>12765</c:v>
                </c:pt>
                <c:pt idx="252" formatCode="#,##0.00">
                  <c:v>12734</c:v>
                </c:pt>
                <c:pt idx="253" formatCode="#,##0.00">
                  <c:v>12701</c:v>
                </c:pt>
                <c:pt idx="254" formatCode="#,##0.00">
                  <c:v>12667</c:v>
                </c:pt>
                <c:pt idx="255" formatCode="#,##0.00">
                  <c:v>12631</c:v>
                </c:pt>
                <c:pt idx="256" formatCode="#,##0.00">
                  <c:v>12593</c:v>
                </c:pt>
                <c:pt idx="257" formatCode="#,##0.00">
                  <c:v>12553</c:v>
                </c:pt>
                <c:pt idx="258" formatCode="#,##0.00">
                  <c:v>12510</c:v>
                </c:pt>
                <c:pt idx="259" formatCode="#,##0.00">
                  <c:v>12467</c:v>
                </c:pt>
                <c:pt idx="260" formatCode="#,##0.00">
                  <c:v>12421</c:v>
                </c:pt>
                <c:pt idx="261" formatCode="#,##0.00">
                  <c:v>12374</c:v>
                </c:pt>
                <c:pt idx="262" formatCode="#,##0.00">
                  <c:v>12325</c:v>
                </c:pt>
                <c:pt idx="263" formatCode="#,##0.00">
                  <c:v>12275</c:v>
                </c:pt>
                <c:pt idx="264" formatCode="#,##0.00">
                  <c:v>12224</c:v>
                </c:pt>
                <c:pt idx="265" formatCode="#,##0.00">
                  <c:v>12171</c:v>
                </c:pt>
                <c:pt idx="266" formatCode="#,##0.00">
                  <c:v>12117</c:v>
                </c:pt>
                <c:pt idx="267" formatCode="#,##0.00">
                  <c:v>12062</c:v>
                </c:pt>
                <c:pt idx="268" formatCode="#,##0.00">
                  <c:v>12005</c:v>
                </c:pt>
                <c:pt idx="269" formatCode="#,##0.00">
                  <c:v>11948</c:v>
                </c:pt>
                <c:pt idx="270" formatCode="#,##0.00">
                  <c:v>11889</c:v>
                </c:pt>
                <c:pt idx="271" formatCode="#,##0.00">
                  <c:v>11829</c:v>
                </c:pt>
                <c:pt idx="272" formatCode="#,##0.00">
                  <c:v>11769</c:v>
                </c:pt>
                <c:pt idx="273" formatCode="#,##0.00">
                  <c:v>11708</c:v>
                </c:pt>
                <c:pt idx="274" formatCode="#,##0.00">
                  <c:v>11647</c:v>
                </c:pt>
                <c:pt idx="275" formatCode="#,##0.00">
                  <c:v>11585</c:v>
                </c:pt>
                <c:pt idx="276" formatCode="#,##0.00">
                  <c:v>11523</c:v>
                </c:pt>
                <c:pt idx="277" formatCode="#,##0.00">
                  <c:v>11462</c:v>
                </c:pt>
                <c:pt idx="278" formatCode="#,##0.00">
                  <c:v>11400</c:v>
                </c:pt>
                <c:pt idx="279" formatCode="#,##0.00">
                  <c:v>11339</c:v>
                </c:pt>
                <c:pt idx="280" formatCode="#,##0.00">
                  <c:v>11278</c:v>
                </c:pt>
                <c:pt idx="281" formatCode="#,##0.00">
                  <c:v>11217</c:v>
                </c:pt>
                <c:pt idx="282" formatCode="#,##0.00">
                  <c:v>11156</c:v>
                </c:pt>
                <c:pt idx="283" formatCode="#,##0.00">
                  <c:v>11095</c:v>
                </c:pt>
                <c:pt idx="284" formatCode="#,##0.00">
                  <c:v>11036</c:v>
                </c:pt>
                <c:pt idx="285" formatCode="#,##0.00">
                  <c:v>10979</c:v>
                </c:pt>
                <c:pt idx="286" formatCode="#,##0.00">
                  <c:v>10924</c:v>
                </c:pt>
                <c:pt idx="287" formatCode="#,##0.00">
                  <c:v>10873</c:v>
                </c:pt>
                <c:pt idx="288" formatCode="#,##0.00">
                  <c:v>10825</c:v>
                </c:pt>
                <c:pt idx="289" formatCode="#,##0.00">
                  <c:v>10779</c:v>
                </c:pt>
                <c:pt idx="290" formatCode="#,##0.00">
                  <c:v>10736</c:v>
                </c:pt>
                <c:pt idx="291" formatCode="#,##0.00">
                  <c:v>10696</c:v>
                </c:pt>
                <c:pt idx="292" formatCode="#,##0.00">
                  <c:v>10657</c:v>
                </c:pt>
                <c:pt idx="293" formatCode="#,##0.00">
                  <c:v>10622</c:v>
                </c:pt>
                <c:pt idx="294" formatCode="#,##0.00">
                  <c:v>10591</c:v>
                </c:pt>
                <c:pt idx="295" formatCode="#,##0.00">
                  <c:v>10565</c:v>
                </c:pt>
                <c:pt idx="296" formatCode="#,##0.00">
                  <c:v>10546</c:v>
                </c:pt>
                <c:pt idx="297" formatCode="#,##0.00">
                  <c:v>10533</c:v>
                </c:pt>
                <c:pt idx="298" formatCode="#,##0.00">
                  <c:v>10527</c:v>
                </c:pt>
                <c:pt idx="299" formatCode="#,##0.00">
                  <c:v>10526</c:v>
                </c:pt>
                <c:pt idx="300" formatCode="#,##0.00">
                  <c:v>10531</c:v>
                </c:pt>
                <c:pt idx="301" formatCode="#,##0.00">
                  <c:v>10541</c:v>
                </c:pt>
                <c:pt idx="302" formatCode="#,##0.00">
                  <c:v>10556</c:v>
                </c:pt>
                <c:pt idx="303" formatCode="#,##0.00">
                  <c:v>10574</c:v>
                </c:pt>
                <c:pt idx="304" formatCode="#,##0.00">
                  <c:v>10598</c:v>
                </c:pt>
                <c:pt idx="305" formatCode="#,##0.00">
                  <c:v>10628</c:v>
                </c:pt>
                <c:pt idx="306" formatCode="#,##0.00">
                  <c:v>10663</c:v>
                </c:pt>
                <c:pt idx="307" formatCode="#,##0.00">
                  <c:v>10705</c:v>
                </c:pt>
                <c:pt idx="308" formatCode="#,##0.00">
                  <c:v>10752</c:v>
                </c:pt>
                <c:pt idx="309" formatCode="#,##0.00">
                  <c:v>10804</c:v>
                </c:pt>
                <c:pt idx="310" formatCode="#,##0.00">
                  <c:v>10861</c:v>
                </c:pt>
                <c:pt idx="311" formatCode="#,##0.00">
                  <c:v>10922</c:v>
                </c:pt>
                <c:pt idx="312" formatCode="#,##0.00">
                  <c:v>10987</c:v>
                </c:pt>
                <c:pt idx="313" formatCode="#,##0.00">
                  <c:v>11056</c:v>
                </c:pt>
                <c:pt idx="314" formatCode="#,##0.00">
                  <c:v>11127</c:v>
                </c:pt>
                <c:pt idx="315" formatCode="#,##0.00">
                  <c:v>11202</c:v>
                </c:pt>
                <c:pt idx="316" formatCode="#,##0.00">
                  <c:v>11278</c:v>
                </c:pt>
                <c:pt idx="317" formatCode="#,##0.00">
                  <c:v>11357</c:v>
                </c:pt>
                <c:pt idx="318" formatCode="#,##0.00">
                  <c:v>11437</c:v>
                </c:pt>
                <c:pt idx="319" formatCode="#,##0.00">
                  <c:v>11519</c:v>
                </c:pt>
                <c:pt idx="320" formatCode="#,##0.00">
                  <c:v>11602</c:v>
                </c:pt>
                <c:pt idx="321" formatCode="#,##0.00">
                  <c:v>11686</c:v>
                </c:pt>
                <c:pt idx="322" formatCode="#,##0.00">
                  <c:v>11772</c:v>
                </c:pt>
                <c:pt idx="323" formatCode="#,##0.00">
                  <c:v>11858</c:v>
                </c:pt>
                <c:pt idx="324" formatCode="#,##0.00">
                  <c:v>11944</c:v>
                </c:pt>
                <c:pt idx="325" formatCode="#,##0.00">
                  <c:v>12030</c:v>
                </c:pt>
                <c:pt idx="326" formatCode="#,##0.00">
                  <c:v>12114</c:v>
                </c:pt>
                <c:pt idx="327" formatCode="#,##0.00">
                  <c:v>12197</c:v>
                </c:pt>
                <c:pt idx="328" formatCode="#,##0.00">
                  <c:v>12277</c:v>
                </c:pt>
                <c:pt idx="329" formatCode="#,##0.00">
                  <c:v>12355</c:v>
                </c:pt>
                <c:pt idx="330" formatCode="#,##0.00">
                  <c:v>12432</c:v>
                </c:pt>
                <c:pt idx="331" formatCode="#,##0.00">
                  <c:v>12508</c:v>
                </c:pt>
                <c:pt idx="332" formatCode="#,##0.00">
                  <c:v>12581</c:v>
                </c:pt>
                <c:pt idx="333" formatCode="#,##0.00">
                  <c:v>12654</c:v>
                </c:pt>
                <c:pt idx="334" formatCode="#,##0.00">
                  <c:v>12724</c:v>
                </c:pt>
                <c:pt idx="335" formatCode="#,##0.00">
                  <c:v>12791</c:v>
                </c:pt>
                <c:pt idx="336" formatCode="#,##0.00">
                  <c:v>12855</c:v>
                </c:pt>
                <c:pt idx="337" formatCode="#,##0.00">
                  <c:v>12916</c:v>
                </c:pt>
                <c:pt idx="338" formatCode="#,##0.00">
                  <c:v>12973</c:v>
                </c:pt>
                <c:pt idx="339" formatCode="#,##0.00">
                  <c:v>13027</c:v>
                </c:pt>
                <c:pt idx="340" formatCode="#,##0.00">
                  <c:v>13078</c:v>
                </c:pt>
                <c:pt idx="341" formatCode="#,##0.00">
                  <c:v>13126</c:v>
                </c:pt>
                <c:pt idx="342" formatCode="#,##0.00">
                  <c:v>13172</c:v>
                </c:pt>
                <c:pt idx="343" formatCode="#,##0.00">
                  <c:v>13215</c:v>
                </c:pt>
                <c:pt idx="344" formatCode="#,##0.00">
                  <c:v>13255</c:v>
                </c:pt>
                <c:pt idx="345" formatCode="#,##0.00">
                  <c:v>13291</c:v>
                </c:pt>
                <c:pt idx="346" formatCode="#,##0.00">
                  <c:v>13324</c:v>
                </c:pt>
                <c:pt idx="347" formatCode="#,##0.00">
                  <c:v>13353</c:v>
                </c:pt>
                <c:pt idx="348" formatCode="#,##0.00">
                  <c:v>13377</c:v>
                </c:pt>
                <c:pt idx="349" formatCode="#,##0.00">
                  <c:v>13398</c:v>
                </c:pt>
                <c:pt idx="350" formatCode="#,##0.00">
                  <c:v>13415</c:v>
                </c:pt>
                <c:pt idx="351" formatCode="#,##0.00">
                  <c:v>13429</c:v>
                </c:pt>
                <c:pt idx="352" formatCode="#,##0.00">
                  <c:v>13440</c:v>
                </c:pt>
                <c:pt idx="353" formatCode="#,##0.00">
                  <c:v>13449</c:v>
                </c:pt>
                <c:pt idx="354" formatCode="#,##0.00">
                  <c:v>13454</c:v>
                </c:pt>
                <c:pt idx="355" formatCode="#,##0.00">
                  <c:v>13456</c:v>
                </c:pt>
                <c:pt idx="356" formatCode="#,##0.00">
                  <c:v>13456</c:v>
                </c:pt>
                <c:pt idx="357" formatCode="#,##0.00">
                  <c:v>13451</c:v>
                </c:pt>
                <c:pt idx="358" formatCode="#,##0.00">
                  <c:v>13444</c:v>
                </c:pt>
                <c:pt idx="359" formatCode="#,##0.00">
                  <c:v>13434</c:v>
                </c:pt>
                <c:pt idx="360" formatCode="#,##0.00">
                  <c:v>13422</c:v>
                </c:pt>
                <c:pt idx="361" formatCode="#,##0.00">
                  <c:v>13407</c:v>
                </c:pt>
                <c:pt idx="362" formatCode="#,##0.00">
                  <c:v>13389</c:v>
                </c:pt>
                <c:pt idx="363" formatCode="#,##0.00">
                  <c:v>13370</c:v>
                </c:pt>
                <c:pt idx="364" formatCode="#,##0.00">
                  <c:v>13349</c:v>
                </c:pt>
                <c:pt idx="365" formatCode="#,##0.00">
                  <c:v>13325</c:v>
                </c:pt>
                <c:pt idx="366" formatCode="#,##0.00">
                  <c:v>13300</c:v>
                </c:pt>
                <c:pt idx="367" formatCode="#,##0.00">
                  <c:v>13273</c:v>
                </c:pt>
                <c:pt idx="368" formatCode="#,##0.00">
                  <c:v>13244</c:v>
                </c:pt>
                <c:pt idx="369" formatCode="#,##0.00">
                  <c:v>13213</c:v>
                </c:pt>
                <c:pt idx="370" formatCode="#,##0.00">
                  <c:v>13181</c:v>
                </c:pt>
                <c:pt idx="371" formatCode="#,##0.00">
                  <c:v>13148</c:v>
                </c:pt>
                <c:pt idx="372" formatCode="#,##0.00">
                  <c:v>13115</c:v>
                </c:pt>
                <c:pt idx="373" formatCode="#,##0.00">
                  <c:v>13081</c:v>
                </c:pt>
                <c:pt idx="374" formatCode="#,##0.00">
                  <c:v>13046</c:v>
                </c:pt>
                <c:pt idx="375" formatCode="#,##0.00">
                  <c:v>13010</c:v>
                </c:pt>
                <c:pt idx="376" formatCode="#,##0.00">
                  <c:v>12974</c:v>
                </c:pt>
                <c:pt idx="377" formatCode="#,##0.00">
                  <c:v>12936</c:v>
                </c:pt>
                <c:pt idx="378" formatCode="#,##0.00">
                  <c:v>12897</c:v>
                </c:pt>
                <c:pt idx="379" formatCode="#,##0.00">
                  <c:v>12857</c:v>
                </c:pt>
                <c:pt idx="380" formatCode="#,##0.00">
                  <c:v>12817</c:v>
                </c:pt>
                <c:pt idx="381" formatCode="#,##0.00">
                  <c:v>12775</c:v>
                </c:pt>
                <c:pt idx="382" formatCode="#,##0.00">
                  <c:v>12733</c:v>
                </c:pt>
                <c:pt idx="383" formatCode="#,##0.00">
                  <c:v>12691</c:v>
                </c:pt>
                <c:pt idx="384" formatCode="#,##0.00">
                  <c:v>12649</c:v>
                </c:pt>
                <c:pt idx="385" formatCode="#,##0.00">
                  <c:v>12606</c:v>
                </c:pt>
                <c:pt idx="386" formatCode="#,##0.00">
                  <c:v>12562</c:v>
                </c:pt>
                <c:pt idx="387" formatCode="#,##0.00">
                  <c:v>12518</c:v>
                </c:pt>
                <c:pt idx="388" formatCode="#,##0.00">
                  <c:v>12474</c:v>
                </c:pt>
                <c:pt idx="389" formatCode="#,##0.00">
                  <c:v>12429</c:v>
                </c:pt>
                <c:pt idx="390" formatCode="#,##0.00">
                  <c:v>12384</c:v>
                </c:pt>
                <c:pt idx="391" formatCode="#,##0.00">
                  <c:v>12338</c:v>
                </c:pt>
                <c:pt idx="392" formatCode="#,##0.00">
                  <c:v>12292</c:v>
                </c:pt>
                <c:pt idx="393" formatCode="#,##0.00">
                  <c:v>12246</c:v>
                </c:pt>
                <c:pt idx="394" formatCode="#,##0.00">
                  <c:v>12199</c:v>
                </c:pt>
                <c:pt idx="395" formatCode="#,##0.00">
                  <c:v>12152</c:v>
                </c:pt>
                <c:pt idx="396" formatCode="#,##0.00">
                  <c:v>12105</c:v>
                </c:pt>
                <c:pt idx="397" formatCode="#,##0.00">
                  <c:v>12057</c:v>
                </c:pt>
                <c:pt idx="398" formatCode="#,##0.00">
                  <c:v>12009</c:v>
                </c:pt>
                <c:pt idx="399" formatCode="#,##0.00">
                  <c:v>11962</c:v>
                </c:pt>
                <c:pt idx="400" formatCode="#,##0.00">
                  <c:v>11913</c:v>
                </c:pt>
                <c:pt idx="401" formatCode="#,##0.00">
                  <c:v>11865</c:v>
                </c:pt>
                <c:pt idx="402" formatCode="#,##0.00">
                  <c:v>11816</c:v>
                </c:pt>
                <c:pt idx="403" formatCode="#,##0.00">
                  <c:v>11767</c:v>
                </c:pt>
                <c:pt idx="404" formatCode="#,##0.00">
                  <c:v>11718</c:v>
                </c:pt>
                <c:pt idx="405" formatCode="#,##0.00">
                  <c:v>11668</c:v>
                </c:pt>
                <c:pt idx="406" formatCode="#,##0.00">
                  <c:v>11618</c:v>
                </c:pt>
                <c:pt idx="407" formatCode="#,##0.00">
                  <c:v>11568</c:v>
                </c:pt>
                <c:pt idx="408" formatCode="#,##0.00">
                  <c:v>11518</c:v>
                </c:pt>
                <c:pt idx="409" formatCode="#,##0.00">
                  <c:v>11468</c:v>
                </c:pt>
                <c:pt idx="410" formatCode="#,##0.00">
                  <c:v>11418</c:v>
                </c:pt>
                <c:pt idx="411" formatCode="#,##0.00">
                  <c:v>11367</c:v>
                </c:pt>
                <c:pt idx="412" formatCode="#,##0.00">
                  <c:v>11317</c:v>
                </c:pt>
                <c:pt idx="413" formatCode="#,##0.00">
                  <c:v>11266</c:v>
                </c:pt>
                <c:pt idx="414" formatCode="#,##0.00">
                  <c:v>11215</c:v>
                </c:pt>
                <c:pt idx="415" formatCode="#,##0.00">
                  <c:v>11164</c:v>
                </c:pt>
                <c:pt idx="416" formatCode="#,##0.00">
                  <c:v>11113</c:v>
                </c:pt>
                <c:pt idx="417" formatCode="#,##0.00">
                  <c:v>11062</c:v>
                </c:pt>
                <c:pt idx="418" formatCode="#,##0.00">
                  <c:v>11011</c:v>
                </c:pt>
                <c:pt idx="419" formatCode="#,##0.00">
                  <c:v>10961</c:v>
                </c:pt>
                <c:pt idx="420" formatCode="#,##0.00">
                  <c:v>10910</c:v>
                </c:pt>
                <c:pt idx="421" formatCode="#,##0.00">
                  <c:v>10860</c:v>
                </c:pt>
                <c:pt idx="422" formatCode="#,##0.00">
                  <c:v>10810</c:v>
                </c:pt>
                <c:pt idx="423" formatCode="#,##0.00">
                  <c:v>10760</c:v>
                </c:pt>
                <c:pt idx="424" formatCode="#,##0.00">
                  <c:v>10710</c:v>
                </c:pt>
                <c:pt idx="425" formatCode="#,##0.00">
                  <c:v>10659</c:v>
                </c:pt>
                <c:pt idx="426" formatCode="#,##0.00">
                  <c:v>10609</c:v>
                </c:pt>
                <c:pt idx="427" formatCode="#,##0.00">
                  <c:v>10559</c:v>
                </c:pt>
                <c:pt idx="428" formatCode="#,##0.00">
                  <c:v>10510</c:v>
                </c:pt>
                <c:pt idx="429" formatCode="#,##0.00">
                  <c:v>10460</c:v>
                </c:pt>
                <c:pt idx="430" formatCode="#,##0.00">
                  <c:v>10411</c:v>
                </c:pt>
                <c:pt idx="431" formatCode="#,##0.00">
                  <c:v>10361</c:v>
                </c:pt>
                <c:pt idx="432" formatCode="#,##0.00">
                  <c:v>10312</c:v>
                </c:pt>
                <c:pt idx="433" formatCode="#,##0.00">
                  <c:v>10263</c:v>
                </c:pt>
                <c:pt idx="434" formatCode="#,##0.00">
                  <c:v>10214</c:v>
                </c:pt>
                <c:pt idx="435" formatCode="#,##0.00">
                  <c:v>10165</c:v>
                </c:pt>
                <c:pt idx="436" formatCode="#,##0.00">
                  <c:v>10117</c:v>
                </c:pt>
                <c:pt idx="437" formatCode="#,##0.00">
                  <c:v>10069</c:v>
                </c:pt>
                <c:pt idx="438" formatCode="#,##0.00">
                  <c:v>10022</c:v>
                </c:pt>
                <c:pt idx="439" formatCode="#,##0.00">
                  <c:v>9975</c:v>
                </c:pt>
                <c:pt idx="440" formatCode="#,##0.00">
                  <c:v>9928</c:v>
                </c:pt>
                <c:pt idx="441" formatCode="#,##0.00">
                  <c:v>9881</c:v>
                </c:pt>
                <c:pt idx="442" formatCode="#,##0.00">
                  <c:v>9834</c:v>
                </c:pt>
                <c:pt idx="443" formatCode="#,##0.00">
                  <c:v>9788</c:v>
                </c:pt>
                <c:pt idx="444" formatCode="#,##0.00">
                  <c:v>9742</c:v>
                </c:pt>
                <c:pt idx="445" formatCode="#,##0.00">
                  <c:v>9697</c:v>
                </c:pt>
                <c:pt idx="446" formatCode="#,##0.00">
                  <c:v>9652</c:v>
                </c:pt>
                <c:pt idx="447" formatCode="#,##0.00">
                  <c:v>9607</c:v>
                </c:pt>
                <c:pt idx="448" formatCode="#,##0.00">
                  <c:v>9563</c:v>
                </c:pt>
                <c:pt idx="449" formatCode="#,##0.00">
                  <c:v>9519</c:v>
                </c:pt>
                <c:pt idx="450" formatCode="#,##0.00">
                  <c:v>9475</c:v>
                </c:pt>
                <c:pt idx="451" formatCode="#,##0.00">
                  <c:v>9431</c:v>
                </c:pt>
                <c:pt idx="452" formatCode="#,##0.00">
                  <c:v>9388</c:v>
                </c:pt>
                <c:pt idx="453" formatCode="#,##0.00">
                  <c:v>9345</c:v>
                </c:pt>
                <c:pt idx="454" formatCode="#,##0.00">
                  <c:v>9302</c:v>
                </c:pt>
                <c:pt idx="455" formatCode="#,##0.00">
                  <c:v>9259</c:v>
                </c:pt>
                <c:pt idx="456" formatCode="#,##0.00">
                  <c:v>9216</c:v>
                </c:pt>
                <c:pt idx="457" formatCode="#,##0.00">
                  <c:v>9174</c:v>
                </c:pt>
                <c:pt idx="458" formatCode="#,##0.00">
                  <c:v>9133</c:v>
                </c:pt>
                <c:pt idx="459" formatCode="#,##0.00">
                  <c:v>9091</c:v>
                </c:pt>
                <c:pt idx="460" formatCode="#,##0.00">
                  <c:v>9049</c:v>
                </c:pt>
                <c:pt idx="461" formatCode="#,##0.00">
                  <c:v>9008</c:v>
                </c:pt>
                <c:pt idx="462" formatCode="#,##0.00">
                  <c:v>8967</c:v>
                </c:pt>
                <c:pt idx="463" formatCode="#,##0.00">
                  <c:v>8926</c:v>
                </c:pt>
                <c:pt idx="464" formatCode="#,##0.00">
                  <c:v>8886</c:v>
                </c:pt>
                <c:pt idx="465" formatCode="#,##0.00">
                  <c:v>8845</c:v>
                </c:pt>
                <c:pt idx="466" formatCode="#,##0.00">
                  <c:v>8805</c:v>
                </c:pt>
                <c:pt idx="467" formatCode="#,##0.00">
                  <c:v>8765</c:v>
                </c:pt>
                <c:pt idx="468" formatCode="#,##0.00">
                  <c:v>8726</c:v>
                </c:pt>
                <c:pt idx="469" formatCode="#,##0.00">
                  <c:v>8687</c:v>
                </c:pt>
                <c:pt idx="470" formatCode="#,##0.00">
                  <c:v>8647</c:v>
                </c:pt>
                <c:pt idx="471" formatCode="#,##0.00">
                  <c:v>8608</c:v>
                </c:pt>
                <c:pt idx="472" formatCode="#,##0.00">
                  <c:v>8568</c:v>
                </c:pt>
                <c:pt idx="473" formatCode="#,##0.00">
                  <c:v>8529</c:v>
                </c:pt>
                <c:pt idx="474" formatCode="#,##0.00">
                  <c:v>8489</c:v>
                </c:pt>
                <c:pt idx="475" formatCode="#,##0.00">
                  <c:v>8451</c:v>
                </c:pt>
                <c:pt idx="476" formatCode="#,##0.00">
                  <c:v>8412</c:v>
                </c:pt>
                <c:pt idx="477" formatCode="#,##0.00">
                  <c:v>8374</c:v>
                </c:pt>
                <c:pt idx="478" formatCode="#,##0.00">
                  <c:v>8337</c:v>
                </c:pt>
                <c:pt idx="479" formatCode="#,##0.00">
                  <c:v>8300</c:v>
                </c:pt>
                <c:pt idx="480" formatCode="#,##0.00">
                  <c:v>8262</c:v>
                </c:pt>
                <c:pt idx="481" formatCode="#,##0.00">
                  <c:v>8225</c:v>
                </c:pt>
                <c:pt idx="482" formatCode="#,##0.00">
                  <c:v>8189</c:v>
                </c:pt>
                <c:pt idx="483" formatCode="#,##0.00">
                  <c:v>8152</c:v>
                </c:pt>
                <c:pt idx="484" formatCode="#,##0.00">
                  <c:v>8116</c:v>
                </c:pt>
                <c:pt idx="485" formatCode="#,##0.00">
                  <c:v>8081</c:v>
                </c:pt>
                <c:pt idx="486" formatCode="#,##0.00">
                  <c:v>8045</c:v>
                </c:pt>
                <c:pt idx="487" formatCode="#,##0.00">
                  <c:v>8010</c:v>
                </c:pt>
                <c:pt idx="488" formatCode="#,##0.00">
                  <c:v>7975</c:v>
                </c:pt>
                <c:pt idx="489" formatCode="#,##0.00">
                  <c:v>7940</c:v>
                </c:pt>
                <c:pt idx="490" formatCode="#,##0.00">
                  <c:v>7905</c:v>
                </c:pt>
                <c:pt idx="491" formatCode="#,##0.00">
                  <c:v>7871</c:v>
                </c:pt>
                <c:pt idx="492" formatCode="#,##0.00">
                  <c:v>7836</c:v>
                </c:pt>
                <c:pt idx="493" formatCode="#,##0.00">
                  <c:v>7802</c:v>
                </c:pt>
                <c:pt idx="494" formatCode="#,##0.00">
                  <c:v>7768</c:v>
                </c:pt>
                <c:pt idx="495" formatCode="#,##0.00">
                  <c:v>7735</c:v>
                </c:pt>
                <c:pt idx="496" formatCode="#,##0.00">
                  <c:v>7701</c:v>
                </c:pt>
                <c:pt idx="497" formatCode="#,##0.00">
                  <c:v>7668</c:v>
                </c:pt>
                <c:pt idx="498" formatCode="#,##0.00">
                  <c:v>7634</c:v>
                </c:pt>
                <c:pt idx="499" formatCode="#,##0.00">
                  <c:v>7601</c:v>
                </c:pt>
                <c:pt idx="500" formatCode="#,##0.00">
                  <c:v>7569</c:v>
                </c:pt>
                <c:pt idx="501" formatCode="#,##0.00">
                  <c:v>7536</c:v>
                </c:pt>
                <c:pt idx="502" formatCode="#,##0.00">
                  <c:v>7503</c:v>
                </c:pt>
                <c:pt idx="503" formatCode="#,##0.00">
                  <c:v>7471</c:v>
                </c:pt>
                <c:pt idx="504" formatCode="#,##0.00">
                  <c:v>7438</c:v>
                </c:pt>
                <c:pt idx="505" formatCode="#,##0.00">
                  <c:v>7406</c:v>
                </c:pt>
                <c:pt idx="506" formatCode="#,##0.00">
                  <c:v>7374</c:v>
                </c:pt>
                <c:pt idx="507" formatCode="#,##0.00">
                  <c:v>7342</c:v>
                </c:pt>
                <c:pt idx="508" formatCode="#,##0.00">
                  <c:v>7310</c:v>
                </c:pt>
                <c:pt idx="509" formatCode="#,##0.00">
                  <c:v>7278</c:v>
                </c:pt>
                <c:pt idx="510" formatCode="#,##0.00">
                  <c:v>7246</c:v>
                </c:pt>
                <c:pt idx="511" formatCode="#,##0.00">
                  <c:v>7214</c:v>
                </c:pt>
                <c:pt idx="512" formatCode="#,##0.00">
                  <c:v>7182</c:v>
                </c:pt>
                <c:pt idx="513" formatCode="#,##0.00">
                  <c:v>7150</c:v>
                </c:pt>
                <c:pt idx="514" formatCode="#,##0.00">
                  <c:v>7118</c:v>
                </c:pt>
                <c:pt idx="515" formatCode="#,##0.00">
                  <c:v>7087</c:v>
                </c:pt>
                <c:pt idx="516" formatCode="#,##0.00">
                  <c:v>7055</c:v>
                </c:pt>
                <c:pt idx="517" formatCode="#,##0.00">
                  <c:v>7025</c:v>
                </c:pt>
                <c:pt idx="518" formatCode="#,##0.00">
                  <c:v>6994</c:v>
                </c:pt>
                <c:pt idx="519" formatCode="#,##0.00">
                  <c:v>6963</c:v>
                </c:pt>
                <c:pt idx="520" formatCode="#,##0.00">
                  <c:v>6933</c:v>
                </c:pt>
                <c:pt idx="521" formatCode="#,##0.00">
                  <c:v>6903</c:v>
                </c:pt>
                <c:pt idx="522" formatCode="#,##0.00">
                  <c:v>6872</c:v>
                </c:pt>
                <c:pt idx="523" formatCode="#,##0.00">
                  <c:v>6842</c:v>
                </c:pt>
                <c:pt idx="524" formatCode="#,##0.00">
                  <c:v>6812</c:v>
                </c:pt>
                <c:pt idx="525" formatCode="#,##0.00">
                  <c:v>6782</c:v>
                </c:pt>
                <c:pt idx="526" formatCode="#,##0.00">
                  <c:v>6752</c:v>
                </c:pt>
                <c:pt idx="527" formatCode="#,##0.00">
                  <c:v>6722</c:v>
                </c:pt>
                <c:pt idx="528" formatCode="#,##0.00">
                  <c:v>6693</c:v>
                </c:pt>
                <c:pt idx="529" formatCode="#,##0.00">
                  <c:v>6663</c:v>
                </c:pt>
                <c:pt idx="530" formatCode="#,##0.00">
                  <c:v>6634</c:v>
                </c:pt>
                <c:pt idx="531" formatCode="#,##0.00">
                  <c:v>6606</c:v>
                </c:pt>
                <c:pt idx="532" formatCode="#,##0.00">
                  <c:v>6577</c:v>
                </c:pt>
                <c:pt idx="533" formatCode="#,##0.00">
                  <c:v>6548</c:v>
                </c:pt>
                <c:pt idx="534" formatCode="#,##0.00">
                  <c:v>6520</c:v>
                </c:pt>
                <c:pt idx="535" formatCode="#,##0.00">
                  <c:v>6492</c:v>
                </c:pt>
                <c:pt idx="536" formatCode="#,##0.00">
                  <c:v>6464</c:v>
                </c:pt>
                <c:pt idx="537" formatCode="#,##0.00">
                  <c:v>6436</c:v>
                </c:pt>
                <c:pt idx="538" formatCode="#,##0.00">
                  <c:v>6408</c:v>
                </c:pt>
                <c:pt idx="539" formatCode="#,##0.00">
                  <c:v>6380</c:v>
                </c:pt>
                <c:pt idx="540" formatCode="#,##0.00">
                  <c:v>6352</c:v>
                </c:pt>
                <c:pt idx="541" formatCode="#,##0.00">
                  <c:v>6325</c:v>
                </c:pt>
                <c:pt idx="542" formatCode="#,##0.00">
                  <c:v>6297</c:v>
                </c:pt>
                <c:pt idx="543" formatCode="#,##0.00">
                  <c:v>6270</c:v>
                </c:pt>
                <c:pt idx="544" formatCode="#,##0.00">
                  <c:v>6244</c:v>
                </c:pt>
                <c:pt idx="545" formatCode="#,##0.00">
                  <c:v>6217</c:v>
                </c:pt>
                <c:pt idx="546" formatCode="#,##0.00">
                  <c:v>6191</c:v>
                </c:pt>
                <c:pt idx="547" formatCode="#,##0.00">
                  <c:v>6164</c:v>
                </c:pt>
                <c:pt idx="548" formatCode="#,##0.00">
                  <c:v>6138</c:v>
                </c:pt>
                <c:pt idx="549" formatCode="#,##0.00">
                  <c:v>6112</c:v>
                </c:pt>
                <c:pt idx="550" formatCode="#,##0.00">
                  <c:v>6086</c:v>
                </c:pt>
                <c:pt idx="551" formatCode="#,##0.00">
                  <c:v>6060</c:v>
                </c:pt>
                <c:pt idx="552" formatCode="#,##0.00">
                  <c:v>6033</c:v>
                </c:pt>
                <c:pt idx="553" formatCode="#,##0.00">
                  <c:v>6007</c:v>
                </c:pt>
                <c:pt idx="554" formatCode="#,##0.00">
                  <c:v>5981</c:v>
                </c:pt>
                <c:pt idx="555" formatCode="#,##0.00">
                  <c:v>5954</c:v>
                </c:pt>
                <c:pt idx="556" formatCode="#,##0.00">
                  <c:v>5928</c:v>
                </c:pt>
                <c:pt idx="557" formatCode="#,##0.00">
                  <c:v>5903</c:v>
                </c:pt>
                <c:pt idx="558" formatCode="#,##0.00">
                  <c:v>5877</c:v>
                </c:pt>
                <c:pt idx="559" formatCode="#,##0.00">
                  <c:v>5851</c:v>
                </c:pt>
                <c:pt idx="560" formatCode="#,##0.00">
                  <c:v>5827</c:v>
                </c:pt>
                <c:pt idx="561" formatCode="#,##0.00">
                  <c:v>5801</c:v>
                </c:pt>
                <c:pt idx="562" formatCode="#,##0.00">
                  <c:v>5776</c:v>
                </c:pt>
                <c:pt idx="563" formatCode="#,##0.00">
                  <c:v>5751</c:v>
                </c:pt>
                <c:pt idx="564" formatCode="#,##0.00">
                  <c:v>5726</c:v>
                </c:pt>
                <c:pt idx="565" formatCode="#,##0.00">
                  <c:v>5701</c:v>
                </c:pt>
                <c:pt idx="566" formatCode="#,##0.00">
                  <c:v>5677</c:v>
                </c:pt>
                <c:pt idx="567" formatCode="#,##0.00">
                  <c:v>5653</c:v>
                </c:pt>
                <c:pt idx="568" formatCode="#,##0.00">
                  <c:v>5629</c:v>
                </c:pt>
                <c:pt idx="569" formatCode="#,##0.00">
                  <c:v>5605</c:v>
                </c:pt>
                <c:pt idx="570" formatCode="#,##0.00">
                  <c:v>5581</c:v>
                </c:pt>
                <c:pt idx="571" formatCode="#,##0.00">
                  <c:v>5558</c:v>
                </c:pt>
                <c:pt idx="572" formatCode="#,##0.00">
                  <c:v>5535</c:v>
                </c:pt>
                <c:pt idx="573" formatCode="#,##0.00">
                  <c:v>5512</c:v>
                </c:pt>
                <c:pt idx="574" formatCode="#,##0.00">
                  <c:v>5490</c:v>
                </c:pt>
                <c:pt idx="575" formatCode="#,##0.00">
                  <c:v>5468</c:v>
                </c:pt>
                <c:pt idx="576" formatCode="#,##0.00">
                  <c:v>5446</c:v>
                </c:pt>
                <c:pt idx="577" formatCode="#,##0.00">
                  <c:v>5424</c:v>
                </c:pt>
                <c:pt idx="578" formatCode="#,##0.00">
                  <c:v>5402</c:v>
                </c:pt>
                <c:pt idx="579" formatCode="#,##0.00">
                  <c:v>5380</c:v>
                </c:pt>
                <c:pt idx="580" formatCode="#,##0.00">
                  <c:v>5359</c:v>
                </c:pt>
                <c:pt idx="581" formatCode="#,##0.00">
                  <c:v>5337</c:v>
                </c:pt>
                <c:pt idx="582" formatCode="#,##0.00">
                  <c:v>5316</c:v>
                </c:pt>
                <c:pt idx="583" formatCode="#,##0.00">
                  <c:v>5294</c:v>
                </c:pt>
                <c:pt idx="584" formatCode="#,##0.00">
                  <c:v>5272</c:v>
                </c:pt>
                <c:pt idx="585" formatCode="#,##0.00">
                  <c:v>5251</c:v>
                </c:pt>
                <c:pt idx="586" formatCode="#,##0.00">
                  <c:v>5229</c:v>
                </c:pt>
                <c:pt idx="587" formatCode="#,##0.00">
                  <c:v>5208</c:v>
                </c:pt>
                <c:pt idx="588" formatCode="#,##0.00">
                  <c:v>5186</c:v>
                </c:pt>
                <c:pt idx="589" formatCode="#,##0.00">
                  <c:v>5165</c:v>
                </c:pt>
                <c:pt idx="590" formatCode="#,##0.00">
                  <c:v>5145</c:v>
                </c:pt>
                <c:pt idx="591" formatCode="#,##0.00">
                  <c:v>5124</c:v>
                </c:pt>
                <c:pt idx="592" formatCode="#,##0.00">
                  <c:v>5103</c:v>
                </c:pt>
                <c:pt idx="593" formatCode="#,##0.00">
                  <c:v>5082</c:v>
                </c:pt>
                <c:pt idx="594" formatCode="#,##0.00">
                  <c:v>5061</c:v>
                </c:pt>
                <c:pt idx="595" formatCode="#,##0.00">
                  <c:v>5039</c:v>
                </c:pt>
                <c:pt idx="596" formatCode="#,##0">
                  <c:v>5019</c:v>
                </c:pt>
                <c:pt idx="597" formatCode="#,##0">
                  <c:v>4998</c:v>
                </c:pt>
                <c:pt idx="598" formatCode="#,##0">
                  <c:v>4977</c:v>
                </c:pt>
                <c:pt idx="599" formatCode="#,##0">
                  <c:v>4956</c:v>
                </c:pt>
                <c:pt idx="600" formatCode="#,##0">
                  <c:v>4935</c:v>
                </c:pt>
                <c:pt idx="601" formatCode="#,##0">
                  <c:v>4915</c:v>
                </c:pt>
                <c:pt idx="602" formatCode="#,##0">
                  <c:v>4894</c:v>
                </c:pt>
                <c:pt idx="603" formatCode="#,##0">
                  <c:v>4872</c:v>
                </c:pt>
                <c:pt idx="604" formatCode="#,##0">
                  <c:v>4852</c:v>
                </c:pt>
                <c:pt idx="605" formatCode="#,##0">
                  <c:v>4830</c:v>
                </c:pt>
                <c:pt idx="606" formatCode="#,##0">
                  <c:v>4809</c:v>
                </c:pt>
                <c:pt idx="607" formatCode="#,##0">
                  <c:v>4788</c:v>
                </c:pt>
                <c:pt idx="608" formatCode="#,##0">
                  <c:v>4767</c:v>
                </c:pt>
                <c:pt idx="609" formatCode="#,##0">
                  <c:v>4747</c:v>
                </c:pt>
                <c:pt idx="610" formatCode="#,##0">
                  <c:v>4727</c:v>
                </c:pt>
                <c:pt idx="611" formatCode="#,##0">
                  <c:v>4706</c:v>
                </c:pt>
                <c:pt idx="612" formatCode="#,##0">
                  <c:v>4685</c:v>
                </c:pt>
                <c:pt idx="613" formatCode="#,##0">
                  <c:v>4664</c:v>
                </c:pt>
                <c:pt idx="614" formatCode="#,##0">
                  <c:v>4643</c:v>
                </c:pt>
                <c:pt idx="615" formatCode="#,##0">
                  <c:v>4622</c:v>
                </c:pt>
                <c:pt idx="616" formatCode="#,##0">
                  <c:v>4601</c:v>
                </c:pt>
                <c:pt idx="617" formatCode="#,##0">
                  <c:v>4580</c:v>
                </c:pt>
                <c:pt idx="618" formatCode="#,##0">
                  <c:v>4560</c:v>
                </c:pt>
                <c:pt idx="619" formatCode="#,##0">
                  <c:v>4541</c:v>
                </c:pt>
                <c:pt idx="620" formatCode="#,##0">
                  <c:v>4522</c:v>
                </c:pt>
                <c:pt idx="621" formatCode="#,##0">
                  <c:v>4503</c:v>
                </c:pt>
                <c:pt idx="622" formatCode="#,##0">
                  <c:v>4484</c:v>
                </c:pt>
                <c:pt idx="623" formatCode="#,##0">
                  <c:v>4464</c:v>
                </c:pt>
                <c:pt idx="624" formatCode="#,##0">
                  <c:v>4445</c:v>
                </c:pt>
                <c:pt idx="625" formatCode="#,##0">
                  <c:v>4425</c:v>
                </c:pt>
                <c:pt idx="626" formatCode="#,##0">
                  <c:v>4406</c:v>
                </c:pt>
                <c:pt idx="627" formatCode="#,##0">
                  <c:v>4386</c:v>
                </c:pt>
                <c:pt idx="628" formatCode="#,##0">
                  <c:v>4367</c:v>
                </c:pt>
                <c:pt idx="629" formatCode="#,##0">
                  <c:v>4347</c:v>
                </c:pt>
                <c:pt idx="630" formatCode="#,##0">
                  <c:v>4328</c:v>
                </c:pt>
                <c:pt idx="631" formatCode="#,##0">
                  <c:v>4308</c:v>
                </c:pt>
                <c:pt idx="632" formatCode="#,##0">
                  <c:v>4289</c:v>
                </c:pt>
                <c:pt idx="633" formatCode="#,##0">
                  <c:v>4270</c:v>
                </c:pt>
                <c:pt idx="634" formatCode="#,##0">
                  <c:v>4251</c:v>
                </c:pt>
                <c:pt idx="635" formatCode="#,##0">
                  <c:v>4232</c:v>
                </c:pt>
                <c:pt idx="636" formatCode="#,##0">
                  <c:v>4213</c:v>
                </c:pt>
                <c:pt idx="637" formatCode="#,##0">
                  <c:v>4194</c:v>
                </c:pt>
                <c:pt idx="638" formatCode="#,##0">
                  <c:v>4176</c:v>
                </c:pt>
                <c:pt idx="639" formatCode="#,##0">
                  <c:v>4157</c:v>
                </c:pt>
                <c:pt idx="640" formatCode="#,##0">
                  <c:v>4138</c:v>
                </c:pt>
                <c:pt idx="641" formatCode="#,##0">
                  <c:v>4120</c:v>
                </c:pt>
                <c:pt idx="642" formatCode="#,##0">
                  <c:v>4101</c:v>
                </c:pt>
                <c:pt idx="643" formatCode="#,##0">
                  <c:v>4081</c:v>
                </c:pt>
                <c:pt idx="644" formatCode="#,##0">
                  <c:v>4063</c:v>
                </c:pt>
                <c:pt idx="645" formatCode="#,##0">
                  <c:v>4044</c:v>
                </c:pt>
                <c:pt idx="646" formatCode="#,##0">
                  <c:v>4024</c:v>
                </c:pt>
                <c:pt idx="647" formatCode="#,##0">
                  <c:v>4005</c:v>
                </c:pt>
                <c:pt idx="648" formatCode="#,##0">
                  <c:v>3986</c:v>
                </c:pt>
                <c:pt idx="649" formatCode="#,##0">
                  <c:v>3966</c:v>
                </c:pt>
                <c:pt idx="650" formatCode="#,##0">
                  <c:v>3946</c:v>
                </c:pt>
                <c:pt idx="651" formatCode="#,##0">
                  <c:v>3927</c:v>
                </c:pt>
                <c:pt idx="652" formatCode="#,##0">
                  <c:v>3907</c:v>
                </c:pt>
                <c:pt idx="653" formatCode="#,##0">
                  <c:v>3887</c:v>
                </c:pt>
                <c:pt idx="654" formatCode="#,##0">
                  <c:v>3868</c:v>
                </c:pt>
                <c:pt idx="655" formatCode="#,##0">
                  <c:v>3848</c:v>
                </c:pt>
                <c:pt idx="656" formatCode="#,##0">
                  <c:v>3829</c:v>
                </c:pt>
                <c:pt idx="657" formatCode="#,##0">
                  <c:v>3809</c:v>
                </c:pt>
                <c:pt idx="658" formatCode="#,##0">
                  <c:v>3790</c:v>
                </c:pt>
                <c:pt idx="659" formatCode="#,##0">
                  <c:v>3771</c:v>
                </c:pt>
                <c:pt idx="660" formatCode="#,##0">
                  <c:v>3751</c:v>
                </c:pt>
                <c:pt idx="661" formatCode="#,##0">
                  <c:v>3731</c:v>
                </c:pt>
                <c:pt idx="662" formatCode="#,##0">
                  <c:v>3712</c:v>
                </c:pt>
                <c:pt idx="663" formatCode="#,##0">
                  <c:v>3693</c:v>
                </c:pt>
                <c:pt idx="664" formatCode="#,##0">
                  <c:v>3673</c:v>
                </c:pt>
                <c:pt idx="665" formatCode="#,##0">
                  <c:v>3654</c:v>
                </c:pt>
                <c:pt idx="666" formatCode="#,##0">
                  <c:v>3635</c:v>
                </c:pt>
                <c:pt idx="667" formatCode="#,##0">
                  <c:v>3616</c:v>
                </c:pt>
                <c:pt idx="668" formatCode="#,##0">
                  <c:v>3598</c:v>
                </c:pt>
                <c:pt idx="669" formatCode="#,##0">
                  <c:v>3579</c:v>
                </c:pt>
                <c:pt idx="670" formatCode="#,##0">
                  <c:v>3561</c:v>
                </c:pt>
                <c:pt idx="671" formatCode="#,##0">
                  <c:v>3543</c:v>
                </c:pt>
                <c:pt idx="672" formatCode="#,##0">
                  <c:v>3525</c:v>
                </c:pt>
                <c:pt idx="673" formatCode="#,##0">
                  <c:v>3508</c:v>
                </c:pt>
                <c:pt idx="674" formatCode="#,##0">
                  <c:v>3493</c:v>
                </c:pt>
                <c:pt idx="675" formatCode="#,##0">
                  <c:v>3480</c:v>
                </c:pt>
                <c:pt idx="676" formatCode="#,##0">
                  <c:v>3466</c:v>
                </c:pt>
                <c:pt idx="677" formatCode="#,##0">
                  <c:v>3452</c:v>
                </c:pt>
                <c:pt idx="678" formatCode="#,##0">
                  <c:v>3434</c:v>
                </c:pt>
                <c:pt idx="679" formatCode="#,##0">
                  <c:v>3417</c:v>
                </c:pt>
                <c:pt idx="680" formatCode="#,##0">
                  <c:v>3398</c:v>
                </c:pt>
                <c:pt idx="681" formatCode="#,##0">
                  <c:v>3379</c:v>
                </c:pt>
                <c:pt idx="682" formatCode="#,##0">
                  <c:v>3362</c:v>
                </c:pt>
                <c:pt idx="683" formatCode="#,##0">
                  <c:v>3347</c:v>
                </c:pt>
                <c:pt idx="684" formatCode="#,##0">
                  <c:v>3333</c:v>
                </c:pt>
                <c:pt idx="685" formatCode="#,##0">
                  <c:v>3318</c:v>
                </c:pt>
                <c:pt idx="686" formatCode="#,##0">
                  <c:v>3303</c:v>
                </c:pt>
                <c:pt idx="687" formatCode="#,##0">
                  <c:v>3288</c:v>
                </c:pt>
                <c:pt idx="688" formatCode="#,##0">
                  <c:v>3275</c:v>
                </c:pt>
                <c:pt idx="689" formatCode="#,##0">
                  <c:v>3259</c:v>
                </c:pt>
                <c:pt idx="690" formatCode="#,##0">
                  <c:v>3242</c:v>
                </c:pt>
                <c:pt idx="691" formatCode="#,##0">
                  <c:v>3225</c:v>
                </c:pt>
                <c:pt idx="692" formatCode="#,##0">
                  <c:v>3209</c:v>
                </c:pt>
                <c:pt idx="693" formatCode="#,##0">
                  <c:v>3192</c:v>
                </c:pt>
                <c:pt idx="694" formatCode="#,##0">
                  <c:v>3176</c:v>
                </c:pt>
                <c:pt idx="695" formatCode="#,##0">
                  <c:v>3161</c:v>
                </c:pt>
                <c:pt idx="696" formatCode="#,##0">
                  <c:v>3147</c:v>
                </c:pt>
                <c:pt idx="697" formatCode="#,##0">
                  <c:v>3137</c:v>
                </c:pt>
                <c:pt idx="698" formatCode="#,##0">
                  <c:v>3123</c:v>
                </c:pt>
                <c:pt idx="699" formatCode="#,##0">
                  <c:v>3110</c:v>
                </c:pt>
                <c:pt idx="700" formatCode="#,##0">
                  <c:v>3099</c:v>
                </c:pt>
                <c:pt idx="701" formatCode="#,##0">
                  <c:v>3083</c:v>
                </c:pt>
                <c:pt idx="702" formatCode="#,##0">
                  <c:v>3065</c:v>
                </c:pt>
                <c:pt idx="703" formatCode="#,##0">
                  <c:v>3051</c:v>
                </c:pt>
                <c:pt idx="704" formatCode="#,##0">
                  <c:v>3035</c:v>
                </c:pt>
                <c:pt idx="705" formatCode="#,##0">
                  <c:v>3019</c:v>
                </c:pt>
                <c:pt idx="706" formatCode="#,##0">
                  <c:v>3003</c:v>
                </c:pt>
                <c:pt idx="707" formatCode="#,##0">
                  <c:v>2987</c:v>
                </c:pt>
                <c:pt idx="708" formatCode="#,##0">
                  <c:v>2972</c:v>
                </c:pt>
                <c:pt idx="709" formatCode="#,##0">
                  <c:v>2957</c:v>
                </c:pt>
                <c:pt idx="710" formatCode="#,##0">
                  <c:v>2942</c:v>
                </c:pt>
                <c:pt idx="711" formatCode="#,##0">
                  <c:v>2928</c:v>
                </c:pt>
                <c:pt idx="712" formatCode="#,##0">
                  <c:v>2913</c:v>
                </c:pt>
                <c:pt idx="713" formatCode="#,##0">
                  <c:v>2899</c:v>
                </c:pt>
                <c:pt idx="714" formatCode="#,##0">
                  <c:v>2886</c:v>
                </c:pt>
                <c:pt idx="715" formatCode="#,##0">
                  <c:v>2873</c:v>
                </c:pt>
                <c:pt idx="716" formatCode="#,##0">
                  <c:v>2860</c:v>
                </c:pt>
                <c:pt idx="717" formatCode="#,##0">
                  <c:v>2847</c:v>
                </c:pt>
                <c:pt idx="718" formatCode="#,##0">
                  <c:v>2837</c:v>
                </c:pt>
                <c:pt idx="719" formatCode="#,##0">
                  <c:v>2822</c:v>
                </c:pt>
                <c:pt idx="720" formatCode="#,##0">
                  <c:v>2809</c:v>
                </c:pt>
              </c:numCache>
            </c:numRef>
          </c:yVal>
          <c:smooth val="1"/>
        </c:ser>
        <c:ser>
          <c:idx val="4"/>
          <c:order val="1"/>
          <c:tx>
            <c:v>0.2 Percent Annual Chance</c:v>
          </c:tx>
          <c:spPr>
            <a:ln>
              <a:solidFill>
                <a:schemeClr val="accent2"/>
              </a:solidFill>
            </a:ln>
          </c:spPr>
          <c:marker>
            <c:symbol val="none"/>
          </c:marker>
          <c:xVal>
            <c:numRef>
              <c:f>Hydrograph_JD2_2!$B$3:$B$740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Hydrograph_JD2_2!$G$3:$G$740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-1</c:v>
                </c:pt>
                <c:pt idx="96">
                  <c:v>-1</c:v>
                </c:pt>
                <c:pt idx="97">
                  <c:v>0</c:v>
                </c:pt>
                <c:pt idx="98">
                  <c:v>0</c:v>
                </c:pt>
                <c:pt idx="99">
                  <c:v>0</c:v>
                </c:pt>
                <c:pt idx="100">
                  <c:v>0</c:v>
                </c:pt>
                <c:pt idx="101">
                  <c:v>1</c:v>
                </c:pt>
                <c:pt idx="102">
                  <c:v>2</c:v>
                </c:pt>
                <c:pt idx="103">
                  <c:v>2</c:v>
                </c:pt>
                <c:pt idx="104">
                  <c:v>4</c:v>
                </c:pt>
                <c:pt idx="105">
                  <c:v>4</c:v>
                </c:pt>
                <c:pt idx="106">
                  <c:v>6</c:v>
                </c:pt>
                <c:pt idx="107">
                  <c:v>8</c:v>
                </c:pt>
                <c:pt idx="108">
                  <c:v>11</c:v>
                </c:pt>
                <c:pt idx="109">
                  <c:v>13</c:v>
                </c:pt>
                <c:pt idx="110">
                  <c:v>16</c:v>
                </c:pt>
                <c:pt idx="111">
                  <c:v>19</c:v>
                </c:pt>
                <c:pt idx="112">
                  <c:v>24</c:v>
                </c:pt>
                <c:pt idx="113">
                  <c:v>26</c:v>
                </c:pt>
                <c:pt idx="114">
                  <c:v>32</c:v>
                </c:pt>
                <c:pt idx="115">
                  <c:v>39</c:v>
                </c:pt>
                <c:pt idx="116">
                  <c:v>49</c:v>
                </c:pt>
                <c:pt idx="117">
                  <c:v>60</c:v>
                </c:pt>
                <c:pt idx="118">
                  <c:v>75</c:v>
                </c:pt>
                <c:pt idx="119">
                  <c:v>94</c:v>
                </c:pt>
                <c:pt idx="120">
                  <c:v>124</c:v>
                </c:pt>
                <c:pt idx="121">
                  <c:v>184</c:v>
                </c:pt>
                <c:pt idx="122" formatCode="#,##0.00">
                  <c:v>256</c:v>
                </c:pt>
                <c:pt idx="123" formatCode="#,##0.00">
                  <c:v>350</c:v>
                </c:pt>
                <c:pt idx="124" formatCode="#,##0.00">
                  <c:v>488</c:v>
                </c:pt>
                <c:pt idx="125" formatCode="#,##0.00">
                  <c:v>678</c:v>
                </c:pt>
                <c:pt idx="126" formatCode="#,##0.00">
                  <c:v>872</c:v>
                </c:pt>
                <c:pt idx="127" formatCode="#,##0.00">
                  <c:v>1046</c:v>
                </c:pt>
                <c:pt idx="128" formatCode="#,##0.00">
                  <c:v>1147</c:v>
                </c:pt>
                <c:pt idx="129" formatCode="#,##0.00">
                  <c:v>1290</c:v>
                </c:pt>
                <c:pt idx="130" formatCode="#,##0.00">
                  <c:v>1606</c:v>
                </c:pt>
                <c:pt idx="131" formatCode="#,##0.00">
                  <c:v>2045</c:v>
                </c:pt>
                <c:pt idx="132" formatCode="#,##0.00">
                  <c:v>2399</c:v>
                </c:pt>
                <c:pt idx="133" formatCode="#,##0.00">
                  <c:v>2687</c:v>
                </c:pt>
                <c:pt idx="134" formatCode="#,##0.00">
                  <c:v>2969</c:v>
                </c:pt>
                <c:pt idx="135" formatCode="#,##0.00">
                  <c:v>3241</c:v>
                </c:pt>
                <c:pt idx="136" formatCode="#,##0.00">
                  <c:v>3504</c:v>
                </c:pt>
                <c:pt idx="137" formatCode="#,##0.00">
                  <c:v>3843</c:v>
                </c:pt>
                <c:pt idx="138" formatCode="#,##0.00">
                  <c:v>4155</c:v>
                </c:pt>
                <c:pt idx="139" formatCode="#,##0.00">
                  <c:v>4453</c:v>
                </c:pt>
                <c:pt idx="140" formatCode="#,##0.00">
                  <c:v>4708</c:v>
                </c:pt>
                <c:pt idx="141" formatCode="#,##0.00">
                  <c:v>4942</c:v>
                </c:pt>
                <c:pt idx="142" formatCode="#,##0.00">
                  <c:v>5136</c:v>
                </c:pt>
                <c:pt idx="143" formatCode="#,##0.00">
                  <c:v>5310</c:v>
                </c:pt>
                <c:pt idx="144" formatCode="#,##0.00">
                  <c:v>5464</c:v>
                </c:pt>
                <c:pt idx="145" formatCode="#,##0.00">
                  <c:v>5596</c:v>
                </c:pt>
                <c:pt idx="146" formatCode="#,##0.00">
                  <c:v>5708</c:v>
                </c:pt>
                <c:pt idx="147" formatCode="#,##0.00">
                  <c:v>5802</c:v>
                </c:pt>
                <c:pt idx="148" formatCode="#,##0.00">
                  <c:v>5881</c:v>
                </c:pt>
                <c:pt idx="149" formatCode="#,##0.00">
                  <c:v>5949</c:v>
                </c:pt>
                <c:pt idx="150" formatCode="#,##0.00">
                  <c:v>6008</c:v>
                </c:pt>
                <c:pt idx="151" formatCode="#,##0.00">
                  <c:v>6060</c:v>
                </c:pt>
                <c:pt idx="152" formatCode="#,##0.00">
                  <c:v>6105</c:v>
                </c:pt>
                <c:pt idx="153" formatCode="#,##0.00">
                  <c:v>6146</c:v>
                </c:pt>
                <c:pt idx="154" formatCode="#,##0.00">
                  <c:v>6185</c:v>
                </c:pt>
                <c:pt idx="155" formatCode="#,##0.00">
                  <c:v>6220</c:v>
                </c:pt>
                <c:pt idx="156" formatCode="#,##0.00">
                  <c:v>6254</c:v>
                </c:pt>
                <c:pt idx="157" formatCode="#,##0.00">
                  <c:v>6287</c:v>
                </c:pt>
                <c:pt idx="158" formatCode="#,##0.00">
                  <c:v>6318</c:v>
                </c:pt>
                <c:pt idx="159" formatCode="#,##0.00">
                  <c:v>6349</c:v>
                </c:pt>
                <c:pt idx="160" formatCode="#,##0.00">
                  <c:v>6379</c:v>
                </c:pt>
                <c:pt idx="161" formatCode="#,##0.00">
                  <c:v>6409</c:v>
                </c:pt>
                <c:pt idx="162" formatCode="#,##0.00">
                  <c:v>6439</c:v>
                </c:pt>
                <c:pt idx="163" formatCode="#,##0.00">
                  <c:v>6470</c:v>
                </c:pt>
                <c:pt idx="164" formatCode="#,##0.00">
                  <c:v>6504</c:v>
                </c:pt>
                <c:pt idx="165" formatCode="#,##0.00">
                  <c:v>6542</c:v>
                </c:pt>
                <c:pt idx="166" formatCode="#,##0.00">
                  <c:v>6586</c:v>
                </c:pt>
                <c:pt idx="167" formatCode="#,##0.00">
                  <c:v>6635</c:v>
                </c:pt>
                <c:pt idx="168" formatCode="#,##0.00">
                  <c:v>6689</c:v>
                </c:pt>
                <c:pt idx="169" formatCode="#,##0.00">
                  <c:v>6747</c:v>
                </c:pt>
                <c:pt idx="170" formatCode="#,##0.00">
                  <c:v>6809</c:v>
                </c:pt>
                <c:pt idx="171" formatCode="#,##0.00">
                  <c:v>6873</c:v>
                </c:pt>
                <c:pt idx="172" formatCode="#,##0.00">
                  <c:v>6939</c:v>
                </c:pt>
                <c:pt idx="173" formatCode="#,##0.00">
                  <c:v>7009</c:v>
                </c:pt>
                <c:pt idx="174" formatCode="#,##0.00">
                  <c:v>7083</c:v>
                </c:pt>
                <c:pt idx="175" formatCode="#,##0.00">
                  <c:v>7163</c:v>
                </c:pt>
                <c:pt idx="176" formatCode="#,##0.00">
                  <c:v>7249</c:v>
                </c:pt>
                <c:pt idx="177" formatCode="#,##0.00">
                  <c:v>7341</c:v>
                </c:pt>
                <c:pt idx="178" formatCode="#,##0.00">
                  <c:v>7438</c:v>
                </c:pt>
                <c:pt idx="179" formatCode="#,##0.00">
                  <c:v>7541</c:v>
                </c:pt>
                <c:pt idx="180" formatCode="#,##0.00">
                  <c:v>7648</c:v>
                </c:pt>
                <c:pt idx="181" formatCode="#,##0.00">
                  <c:v>7760</c:v>
                </c:pt>
                <c:pt idx="182" formatCode="#,##0.00">
                  <c:v>7876</c:v>
                </c:pt>
                <c:pt idx="183" formatCode="#,##0.00">
                  <c:v>7995</c:v>
                </c:pt>
                <c:pt idx="184" formatCode="#,##0.00">
                  <c:v>8120</c:v>
                </c:pt>
                <c:pt idx="185" formatCode="#,##0.00">
                  <c:v>8248</c:v>
                </c:pt>
                <c:pt idx="186" formatCode="#,##0.00">
                  <c:v>8382</c:v>
                </c:pt>
                <c:pt idx="187" formatCode="#,##0.00">
                  <c:v>8522</c:v>
                </c:pt>
                <c:pt idx="188" formatCode="#,##0.00">
                  <c:v>8666</c:v>
                </c:pt>
                <c:pt idx="189" formatCode="#,##0.00">
                  <c:v>8812</c:v>
                </c:pt>
                <c:pt idx="190" formatCode="#,##0.00">
                  <c:v>8961</c:v>
                </c:pt>
                <c:pt idx="191" formatCode="#,##0.00">
                  <c:v>9111</c:v>
                </c:pt>
                <c:pt idx="192" formatCode="#,##0.00">
                  <c:v>9263</c:v>
                </c:pt>
                <c:pt idx="193" formatCode="#,##0.00">
                  <c:v>9418</c:v>
                </c:pt>
                <c:pt idx="194" formatCode="#,##0.00">
                  <c:v>9571</c:v>
                </c:pt>
                <c:pt idx="195" formatCode="#,##0.00">
                  <c:v>9722</c:v>
                </c:pt>
                <c:pt idx="196" formatCode="#,##0.00">
                  <c:v>9869</c:v>
                </c:pt>
                <c:pt idx="197" formatCode="#,##0.00">
                  <c:v>10012</c:v>
                </c:pt>
                <c:pt idx="198" formatCode="#,##0.00">
                  <c:v>10151</c:v>
                </c:pt>
                <c:pt idx="199" formatCode="#,##0.00">
                  <c:v>10286</c:v>
                </c:pt>
                <c:pt idx="200" formatCode="#,##0.00">
                  <c:v>10417</c:v>
                </c:pt>
                <c:pt idx="201" formatCode="#,##0.00">
                  <c:v>10547</c:v>
                </c:pt>
                <c:pt idx="202" formatCode="#,##0.00">
                  <c:v>10673</c:v>
                </c:pt>
                <c:pt idx="203" formatCode="#,##0.00">
                  <c:v>10797</c:v>
                </c:pt>
                <c:pt idx="204" formatCode="#,##0.00">
                  <c:v>10917</c:v>
                </c:pt>
                <c:pt idx="205" formatCode="#,##0.00">
                  <c:v>11032</c:v>
                </c:pt>
                <c:pt idx="206" formatCode="#,##0.00">
                  <c:v>11142</c:v>
                </c:pt>
                <c:pt idx="207" formatCode="#,##0.00">
                  <c:v>11247</c:v>
                </c:pt>
                <c:pt idx="208" formatCode="#,##0.00">
                  <c:v>11345</c:v>
                </c:pt>
                <c:pt idx="209" formatCode="#,##0.00">
                  <c:v>11439</c:v>
                </c:pt>
                <c:pt idx="210" formatCode="#,##0.00">
                  <c:v>11527</c:v>
                </c:pt>
                <c:pt idx="211" formatCode="#,##0.00">
                  <c:v>11612</c:v>
                </c:pt>
                <c:pt idx="212" formatCode="#,##0.00">
                  <c:v>11694</c:v>
                </c:pt>
                <c:pt idx="213" formatCode="#,##0.00">
                  <c:v>11772</c:v>
                </c:pt>
                <c:pt idx="214" formatCode="#,##0.00">
                  <c:v>11846</c:v>
                </c:pt>
                <c:pt idx="215" formatCode="#,##0.00">
                  <c:v>11916</c:v>
                </c:pt>
                <c:pt idx="216" formatCode="#,##0.00">
                  <c:v>11981</c:v>
                </c:pt>
                <c:pt idx="217" formatCode="#,##0.00">
                  <c:v>12041</c:v>
                </c:pt>
                <c:pt idx="218" formatCode="#,##0.00">
                  <c:v>12096</c:v>
                </c:pt>
                <c:pt idx="219" formatCode="#,##0.00">
                  <c:v>12146</c:v>
                </c:pt>
                <c:pt idx="220" formatCode="#,##0.00">
                  <c:v>12193</c:v>
                </c:pt>
                <c:pt idx="221" formatCode="#,##0.00">
                  <c:v>12236</c:v>
                </c:pt>
                <c:pt idx="222" formatCode="#,##0.00">
                  <c:v>12276</c:v>
                </c:pt>
                <c:pt idx="223" formatCode="#,##0.00">
                  <c:v>12314</c:v>
                </c:pt>
                <c:pt idx="224" formatCode="#,##0.00">
                  <c:v>12349</c:v>
                </c:pt>
                <c:pt idx="225" formatCode="#,##0.00">
                  <c:v>12380</c:v>
                </c:pt>
                <c:pt idx="226" formatCode="#,##0.00">
                  <c:v>12409</c:v>
                </c:pt>
                <c:pt idx="227" formatCode="#,##0.00">
                  <c:v>12434</c:v>
                </c:pt>
                <c:pt idx="228" formatCode="#,##0.00">
                  <c:v>12456</c:v>
                </c:pt>
                <c:pt idx="229" formatCode="#,##0.00">
                  <c:v>12475</c:v>
                </c:pt>
                <c:pt idx="230" formatCode="#,##0.00">
                  <c:v>12492</c:v>
                </c:pt>
                <c:pt idx="231" formatCode="#,##0.00">
                  <c:v>12507</c:v>
                </c:pt>
                <c:pt idx="232" formatCode="#,##0.00">
                  <c:v>12519</c:v>
                </c:pt>
                <c:pt idx="233" formatCode="#,##0.00">
                  <c:v>12530</c:v>
                </c:pt>
                <c:pt idx="234" formatCode="#,##0.00">
                  <c:v>12539</c:v>
                </c:pt>
                <c:pt idx="235" formatCode="#,##0.00">
                  <c:v>12547</c:v>
                </c:pt>
                <c:pt idx="236" formatCode="#,##0.00">
                  <c:v>12554</c:v>
                </c:pt>
                <c:pt idx="237" formatCode="#,##0.00">
                  <c:v>12560</c:v>
                </c:pt>
                <c:pt idx="238" formatCode="#,##0.00">
                  <c:v>12565</c:v>
                </c:pt>
                <c:pt idx="239" formatCode="#,##0.00">
                  <c:v>12569</c:v>
                </c:pt>
                <c:pt idx="240" formatCode="#,##0.00">
                  <c:v>12572</c:v>
                </c:pt>
                <c:pt idx="241" formatCode="#,##0.00">
                  <c:v>12571</c:v>
                </c:pt>
                <c:pt idx="242" formatCode="#,##0.00">
                  <c:v>12569</c:v>
                </c:pt>
                <c:pt idx="243" formatCode="#,##0.00">
                  <c:v>12565</c:v>
                </c:pt>
                <c:pt idx="244" formatCode="#,##0.00">
                  <c:v>12561</c:v>
                </c:pt>
                <c:pt idx="245" formatCode="#,##0.00">
                  <c:v>12555</c:v>
                </c:pt>
                <c:pt idx="246" formatCode="#,##0.00">
                  <c:v>12549</c:v>
                </c:pt>
                <c:pt idx="247" formatCode="#,##0.00">
                  <c:v>12541</c:v>
                </c:pt>
                <c:pt idx="248" formatCode="#,##0.00">
                  <c:v>12532</c:v>
                </c:pt>
                <c:pt idx="249" formatCode="#,##0.00">
                  <c:v>12522</c:v>
                </c:pt>
                <c:pt idx="250" formatCode="#,##0.00">
                  <c:v>12511</c:v>
                </c:pt>
                <c:pt idx="251" formatCode="#,##0.00">
                  <c:v>12499</c:v>
                </c:pt>
                <c:pt idx="252" formatCode="#,##0.00">
                  <c:v>12487</c:v>
                </c:pt>
                <c:pt idx="253" formatCode="#,##0.00">
                  <c:v>12473</c:v>
                </c:pt>
                <c:pt idx="254" formatCode="#,##0.00">
                  <c:v>12458</c:v>
                </c:pt>
                <c:pt idx="255" formatCode="#,##0.00">
                  <c:v>12441</c:v>
                </c:pt>
                <c:pt idx="256" formatCode="#,##0.00">
                  <c:v>12422</c:v>
                </c:pt>
                <c:pt idx="257" formatCode="#,##0.00">
                  <c:v>12400</c:v>
                </c:pt>
                <c:pt idx="258" formatCode="#,##0.00">
                  <c:v>12377</c:v>
                </c:pt>
                <c:pt idx="259" formatCode="#,##0.00">
                  <c:v>12351</c:v>
                </c:pt>
                <c:pt idx="260" formatCode="#,##0.00">
                  <c:v>12324</c:v>
                </c:pt>
                <c:pt idx="261" formatCode="#,##0.00">
                  <c:v>12295</c:v>
                </c:pt>
                <c:pt idx="262" formatCode="#,##0.00">
                  <c:v>12264</c:v>
                </c:pt>
                <c:pt idx="263" formatCode="#,##0.00">
                  <c:v>12232</c:v>
                </c:pt>
                <c:pt idx="264" formatCode="#,##0.00">
                  <c:v>12197</c:v>
                </c:pt>
                <c:pt idx="265" formatCode="#,##0.00">
                  <c:v>12161</c:v>
                </c:pt>
                <c:pt idx="266" formatCode="#,##0.00">
                  <c:v>12123</c:v>
                </c:pt>
                <c:pt idx="267" formatCode="#,##0.00">
                  <c:v>12083</c:v>
                </c:pt>
                <c:pt idx="268" formatCode="#,##0.00">
                  <c:v>12041</c:v>
                </c:pt>
                <c:pt idx="269" formatCode="#,##0.00">
                  <c:v>11997</c:v>
                </c:pt>
                <c:pt idx="270" formatCode="#,##0.00">
                  <c:v>11951</c:v>
                </c:pt>
                <c:pt idx="271" formatCode="#,##0.00">
                  <c:v>11904</c:v>
                </c:pt>
                <c:pt idx="272" formatCode="#,##0.00">
                  <c:v>11855</c:v>
                </c:pt>
                <c:pt idx="273" formatCode="#,##0.00">
                  <c:v>11805</c:v>
                </c:pt>
                <c:pt idx="274" formatCode="#,##0.00">
                  <c:v>11755</c:v>
                </c:pt>
                <c:pt idx="275" formatCode="#,##0.00">
                  <c:v>11702</c:v>
                </c:pt>
                <c:pt idx="276" formatCode="#,##0.00">
                  <c:v>11649</c:v>
                </c:pt>
                <c:pt idx="277" formatCode="#,##0.00">
                  <c:v>11595</c:v>
                </c:pt>
                <c:pt idx="278" formatCode="#,##0.00">
                  <c:v>11540</c:v>
                </c:pt>
                <c:pt idx="279" formatCode="#,##0.00">
                  <c:v>11485</c:v>
                </c:pt>
                <c:pt idx="280" formatCode="#,##0.00">
                  <c:v>11428</c:v>
                </c:pt>
                <c:pt idx="281" formatCode="#,##0.00">
                  <c:v>11371</c:v>
                </c:pt>
                <c:pt idx="282" formatCode="#,##0.00">
                  <c:v>11314</c:v>
                </c:pt>
                <c:pt idx="283" formatCode="#,##0.00">
                  <c:v>11256</c:v>
                </c:pt>
                <c:pt idx="284" formatCode="#,##0.00">
                  <c:v>11198</c:v>
                </c:pt>
                <c:pt idx="285" formatCode="#,##0.00">
                  <c:v>11140</c:v>
                </c:pt>
                <c:pt idx="286" formatCode="#,##0.00">
                  <c:v>11083</c:v>
                </c:pt>
                <c:pt idx="287" formatCode="#,##0.00">
                  <c:v>11026</c:v>
                </c:pt>
                <c:pt idx="288" formatCode="#,##0.00">
                  <c:v>10970</c:v>
                </c:pt>
                <c:pt idx="289" formatCode="#,##0.00">
                  <c:v>10915</c:v>
                </c:pt>
                <c:pt idx="290" formatCode="#,##0.00">
                  <c:v>10860</c:v>
                </c:pt>
                <c:pt idx="291" formatCode="#,##0.00">
                  <c:v>10806</c:v>
                </c:pt>
                <c:pt idx="292" formatCode="#,##0.00">
                  <c:v>10753</c:v>
                </c:pt>
                <c:pt idx="293" formatCode="#,##0.00">
                  <c:v>10701</c:v>
                </c:pt>
                <c:pt idx="294" formatCode="#,##0.00">
                  <c:v>10651</c:v>
                </c:pt>
                <c:pt idx="295" formatCode="#,##0.00">
                  <c:v>10604</c:v>
                </c:pt>
                <c:pt idx="296" formatCode="#,##0.00">
                  <c:v>10561</c:v>
                </c:pt>
                <c:pt idx="297" formatCode="#,##0.00">
                  <c:v>10521</c:v>
                </c:pt>
                <c:pt idx="298" formatCode="#,##0.00">
                  <c:v>10486</c:v>
                </c:pt>
                <c:pt idx="299" formatCode="#,##0.00">
                  <c:v>10454</c:v>
                </c:pt>
                <c:pt idx="300" formatCode="#,##0.00">
                  <c:v>10426</c:v>
                </c:pt>
                <c:pt idx="301" formatCode="#,##0.00">
                  <c:v>10400</c:v>
                </c:pt>
                <c:pt idx="302" formatCode="#,##0.00">
                  <c:v>10378</c:v>
                </c:pt>
                <c:pt idx="303" formatCode="#,##0.00">
                  <c:v>10359</c:v>
                </c:pt>
                <c:pt idx="304" formatCode="#,##0.00">
                  <c:v>10344</c:v>
                </c:pt>
                <c:pt idx="305" formatCode="#,##0.00">
                  <c:v>10334</c:v>
                </c:pt>
                <c:pt idx="306" formatCode="#,##0.00">
                  <c:v>10331</c:v>
                </c:pt>
                <c:pt idx="307" formatCode="#,##0.00">
                  <c:v>10335</c:v>
                </c:pt>
                <c:pt idx="308" formatCode="#,##0.00">
                  <c:v>10344</c:v>
                </c:pt>
                <c:pt idx="309" formatCode="#,##0.00">
                  <c:v>10360</c:v>
                </c:pt>
                <c:pt idx="310" formatCode="#,##0.00">
                  <c:v>10380</c:v>
                </c:pt>
                <c:pt idx="311" formatCode="#,##0.00">
                  <c:v>10406</c:v>
                </c:pt>
                <c:pt idx="312" formatCode="#,##0.00">
                  <c:v>10435</c:v>
                </c:pt>
                <c:pt idx="313" formatCode="#,##0.00">
                  <c:v>10469</c:v>
                </c:pt>
                <c:pt idx="314" formatCode="#,##0.00">
                  <c:v>10507</c:v>
                </c:pt>
                <c:pt idx="315" formatCode="#,##0.00">
                  <c:v>10549</c:v>
                </c:pt>
                <c:pt idx="316" formatCode="#,##0.00">
                  <c:v>10596</c:v>
                </c:pt>
                <c:pt idx="317" formatCode="#,##0.00">
                  <c:v>10648</c:v>
                </c:pt>
                <c:pt idx="318" formatCode="#,##0.00">
                  <c:v>10703</c:v>
                </c:pt>
                <c:pt idx="319" formatCode="#,##0.00">
                  <c:v>10762</c:v>
                </c:pt>
                <c:pt idx="320" formatCode="#,##0.00">
                  <c:v>10824</c:v>
                </c:pt>
                <c:pt idx="321" formatCode="#,##0.00">
                  <c:v>10889</c:v>
                </c:pt>
                <c:pt idx="322" formatCode="#,##0.00">
                  <c:v>10956</c:v>
                </c:pt>
                <c:pt idx="323" formatCode="#,##0.00">
                  <c:v>11026</c:v>
                </c:pt>
                <c:pt idx="324" formatCode="#,##0.00">
                  <c:v>11098</c:v>
                </c:pt>
                <c:pt idx="325" formatCode="#,##0.00">
                  <c:v>11170</c:v>
                </c:pt>
                <c:pt idx="326" formatCode="#,##0.00">
                  <c:v>11244</c:v>
                </c:pt>
                <c:pt idx="327" formatCode="#,##0.00">
                  <c:v>11317</c:v>
                </c:pt>
                <c:pt idx="328" formatCode="#,##0.00">
                  <c:v>11392</c:v>
                </c:pt>
                <c:pt idx="329" formatCode="#,##0.00">
                  <c:v>11466</c:v>
                </c:pt>
                <c:pt idx="330" formatCode="#,##0.00">
                  <c:v>11541</c:v>
                </c:pt>
                <c:pt idx="331" formatCode="#,##0.00">
                  <c:v>11616</c:v>
                </c:pt>
                <c:pt idx="332" formatCode="#,##0.00">
                  <c:v>11692</c:v>
                </c:pt>
                <c:pt idx="333" formatCode="#,##0.00">
                  <c:v>11768</c:v>
                </c:pt>
                <c:pt idx="334" formatCode="#,##0.00">
                  <c:v>11843</c:v>
                </c:pt>
                <c:pt idx="335" formatCode="#,##0.00">
                  <c:v>11917</c:v>
                </c:pt>
                <c:pt idx="336" formatCode="#,##0.00">
                  <c:v>11989</c:v>
                </c:pt>
                <c:pt idx="337" formatCode="#,##0.00">
                  <c:v>12060</c:v>
                </c:pt>
                <c:pt idx="338" formatCode="#,##0.00">
                  <c:v>12129</c:v>
                </c:pt>
                <c:pt idx="339" formatCode="#,##0.00">
                  <c:v>12196</c:v>
                </c:pt>
                <c:pt idx="340" formatCode="#,##0.00">
                  <c:v>12262</c:v>
                </c:pt>
                <c:pt idx="341" formatCode="#,##0.00">
                  <c:v>12326</c:v>
                </c:pt>
                <c:pt idx="342" formatCode="#,##0.00">
                  <c:v>12388</c:v>
                </c:pt>
                <c:pt idx="343" formatCode="#,##0.00">
                  <c:v>12449</c:v>
                </c:pt>
                <c:pt idx="344" formatCode="#,##0.00">
                  <c:v>12508</c:v>
                </c:pt>
                <c:pt idx="345" formatCode="#,##0.00">
                  <c:v>12564</c:v>
                </c:pt>
                <c:pt idx="346" formatCode="#,##0.00">
                  <c:v>12617</c:v>
                </c:pt>
                <c:pt idx="347" formatCode="#,##0.00">
                  <c:v>12667</c:v>
                </c:pt>
                <c:pt idx="348" formatCode="#,##0.00">
                  <c:v>12713</c:v>
                </c:pt>
                <c:pt idx="349" formatCode="#,##0.00">
                  <c:v>12756</c:v>
                </c:pt>
                <c:pt idx="350" formatCode="#,##0.00">
                  <c:v>12796</c:v>
                </c:pt>
                <c:pt idx="351" formatCode="#,##0.00">
                  <c:v>12834</c:v>
                </c:pt>
                <c:pt idx="352" formatCode="#,##0.00">
                  <c:v>12869</c:v>
                </c:pt>
                <c:pt idx="353" formatCode="#,##0.00">
                  <c:v>12902</c:v>
                </c:pt>
                <c:pt idx="354" formatCode="#,##0.00">
                  <c:v>12931</c:v>
                </c:pt>
                <c:pt idx="355" formatCode="#,##0.00">
                  <c:v>12957</c:v>
                </c:pt>
                <c:pt idx="356" formatCode="#,##0.00">
                  <c:v>12981</c:v>
                </c:pt>
                <c:pt idx="357" formatCode="#,##0.00">
                  <c:v>13001</c:v>
                </c:pt>
                <c:pt idx="358" formatCode="#,##0.00">
                  <c:v>13017</c:v>
                </c:pt>
                <c:pt idx="359" formatCode="#,##0.00">
                  <c:v>13030</c:v>
                </c:pt>
                <c:pt idx="360" formatCode="#,##0.00">
                  <c:v>13041</c:v>
                </c:pt>
                <c:pt idx="361" formatCode="#,##0.00">
                  <c:v>13048</c:v>
                </c:pt>
                <c:pt idx="362" formatCode="#,##0.00">
                  <c:v>13053</c:v>
                </c:pt>
                <c:pt idx="363" formatCode="#,##0.00">
                  <c:v>13055</c:v>
                </c:pt>
                <c:pt idx="364" formatCode="#,##0.00">
                  <c:v>13055</c:v>
                </c:pt>
                <c:pt idx="365" formatCode="#,##0.00">
                  <c:v>13051</c:v>
                </c:pt>
                <c:pt idx="366" formatCode="#,##0.00">
                  <c:v>13045</c:v>
                </c:pt>
                <c:pt idx="367" formatCode="#,##0.00">
                  <c:v>13037</c:v>
                </c:pt>
                <c:pt idx="368" formatCode="#,##0.00">
                  <c:v>13025</c:v>
                </c:pt>
                <c:pt idx="369" formatCode="#,##0.00">
                  <c:v>13011</c:v>
                </c:pt>
                <c:pt idx="370" formatCode="#,##0.00">
                  <c:v>12995</c:v>
                </c:pt>
                <c:pt idx="371" formatCode="#,##0.00">
                  <c:v>12977</c:v>
                </c:pt>
                <c:pt idx="372" formatCode="#,##0.00">
                  <c:v>12957</c:v>
                </c:pt>
                <c:pt idx="373" formatCode="#,##0.00">
                  <c:v>12935</c:v>
                </c:pt>
                <c:pt idx="374" formatCode="#,##0.00">
                  <c:v>12912</c:v>
                </c:pt>
                <c:pt idx="375" formatCode="#,##0.00">
                  <c:v>12887</c:v>
                </c:pt>
                <c:pt idx="376" formatCode="#,##0.00">
                  <c:v>12860</c:v>
                </c:pt>
                <c:pt idx="377" formatCode="#,##0.00">
                  <c:v>12831</c:v>
                </c:pt>
                <c:pt idx="378" formatCode="#,##0.00">
                  <c:v>12800</c:v>
                </c:pt>
                <c:pt idx="379" formatCode="#,##0.00">
                  <c:v>12768</c:v>
                </c:pt>
                <c:pt idx="380" formatCode="#,##0.00">
                  <c:v>12735</c:v>
                </c:pt>
                <c:pt idx="381" formatCode="#,##0.00">
                  <c:v>12700</c:v>
                </c:pt>
                <c:pt idx="382" formatCode="#,##0.00">
                  <c:v>12665</c:v>
                </c:pt>
                <c:pt idx="383" formatCode="#,##0.00">
                  <c:v>12628</c:v>
                </c:pt>
                <c:pt idx="384" formatCode="#,##0.00">
                  <c:v>12591</c:v>
                </c:pt>
                <c:pt idx="385" formatCode="#,##0.00">
                  <c:v>12552</c:v>
                </c:pt>
                <c:pt idx="386" formatCode="#,##0.00">
                  <c:v>12513</c:v>
                </c:pt>
                <c:pt idx="387" formatCode="#,##0.00">
                  <c:v>12474</c:v>
                </c:pt>
                <c:pt idx="388" formatCode="#,##0.00">
                  <c:v>12433</c:v>
                </c:pt>
                <c:pt idx="389" formatCode="#,##0.00">
                  <c:v>12393</c:v>
                </c:pt>
                <c:pt idx="390" formatCode="#,##0.00">
                  <c:v>12352</c:v>
                </c:pt>
                <c:pt idx="391" formatCode="#,##0.00">
                  <c:v>12310</c:v>
                </c:pt>
                <c:pt idx="392" formatCode="#,##0.00">
                  <c:v>12268</c:v>
                </c:pt>
                <c:pt idx="393" formatCode="#,##0.00">
                  <c:v>12226</c:v>
                </c:pt>
                <c:pt idx="394" formatCode="#,##0.00">
                  <c:v>12183</c:v>
                </c:pt>
                <c:pt idx="395" formatCode="#,##0.00">
                  <c:v>12140</c:v>
                </c:pt>
                <c:pt idx="396" formatCode="#,##0.00">
                  <c:v>12096</c:v>
                </c:pt>
                <c:pt idx="397" formatCode="#,##0.00">
                  <c:v>12052</c:v>
                </c:pt>
                <c:pt idx="398" formatCode="#,##0.00">
                  <c:v>12008</c:v>
                </c:pt>
                <c:pt idx="399" formatCode="#,##0.00">
                  <c:v>11964</c:v>
                </c:pt>
                <c:pt idx="400" formatCode="#,##0.00">
                  <c:v>11919</c:v>
                </c:pt>
                <c:pt idx="401" formatCode="#,##0.00">
                  <c:v>11874</c:v>
                </c:pt>
                <c:pt idx="402" formatCode="#,##0.00">
                  <c:v>11830</c:v>
                </c:pt>
                <c:pt idx="403" formatCode="#,##0.00">
                  <c:v>11785</c:v>
                </c:pt>
                <c:pt idx="404" formatCode="#,##0.00">
                  <c:v>11740</c:v>
                </c:pt>
                <c:pt idx="405" formatCode="#,##0.00">
                  <c:v>11695</c:v>
                </c:pt>
                <c:pt idx="406" formatCode="#,##0.00">
                  <c:v>11650</c:v>
                </c:pt>
                <c:pt idx="407" formatCode="#,##0.00">
                  <c:v>11605</c:v>
                </c:pt>
                <c:pt idx="408" formatCode="#,##0.00">
                  <c:v>11560</c:v>
                </c:pt>
                <c:pt idx="409" formatCode="#,##0.00">
                  <c:v>11515</c:v>
                </c:pt>
                <c:pt idx="410" formatCode="#,##0.00">
                  <c:v>11471</c:v>
                </c:pt>
                <c:pt idx="411" formatCode="#,##0.00">
                  <c:v>11426</c:v>
                </c:pt>
                <c:pt idx="412" formatCode="#,##0.00">
                  <c:v>11381</c:v>
                </c:pt>
                <c:pt idx="413" formatCode="#,##0.00">
                  <c:v>11335</c:v>
                </c:pt>
                <c:pt idx="414" formatCode="#,##0.00">
                  <c:v>11290</c:v>
                </c:pt>
                <c:pt idx="415" formatCode="#,##0.00">
                  <c:v>11245</c:v>
                </c:pt>
                <c:pt idx="416" formatCode="#,##0.00">
                  <c:v>11199</c:v>
                </c:pt>
                <c:pt idx="417" formatCode="#,##0.00">
                  <c:v>11153</c:v>
                </c:pt>
                <c:pt idx="418" formatCode="#,##0.00">
                  <c:v>11107</c:v>
                </c:pt>
                <c:pt idx="419" formatCode="#,##0.00">
                  <c:v>11061</c:v>
                </c:pt>
                <c:pt idx="420" formatCode="#,##0.00">
                  <c:v>11015</c:v>
                </c:pt>
                <c:pt idx="421" formatCode="#,##0.00">
                  <c:v>10968</c:v>
                </c:pt>
                <c:pt idx="422" formatCode="#,##0.00">
                  <c:v>10922</c:v>
                </c:pt>
                <c:pt idx="423" formatCode="#,##0.00">
                  <c:v>10875</c:v>
                </c:pt>
                <c:pt idx="424" formatCode="#,##0.00">
                  <c:v>10828</c:v>
                </c:pt>
                <c:pt idx="425" formatCode="#,##0.00">
                  <c:v>10782</c:v>
                </c:pt>
                <c:pt idx="426" formatCode="#,##0.00">
                  <c:v>10735</c:v>
                </c:pt>
                <c:pt idx="427" formatCode="#,##0.00">
                  <c:v>10689</c:v>
                </c:pt>
                <c:pt idx="428" formatCode="#,##0.00">
                  <c:v>10642</c:v>
                </c:pt>
                <c:pt idx="429" formatCode="#,##0.00">
                  <c:v>10595</c:v>
                </c:pt>
                <c:pt idx="430" formatCode="#,##0.00">
                  <c:v>10549</c:v>
                </c:pt>
                <c:pt idx="431" formatCode="#,##0.00">
                  <c:v>10502</c:v>
                </c:pt>
                <c:pt idx="432" formatCode="#,##0.00">
                  <c:v>10455</c:v>
                </c:pt>
                <c:pt idx="433" formatCode="#,##0.00">
                  <c:v>10408</c:v>
                </c:pt>
                <c:pt idx="434" formatCode="#,##0.00">
                  <c:v>10362</c:v>
                </c:pt>
                <c:pt idx="435" formatCode="#,##0.00">
                  <c:v>10315</c:v>
                </c:pt>
                <c:pt idx="436" formatCode="#,##0.00">
                  <c:v>10269</c:v>
                </c:pt>
                <c:pt idx="437" formatCode="#,##0.00">
                  <c:v>10222</c:v>
                </c:pt>
                <c:pt idx="438" formatCode="#,##0.00">
                  <c:v>10176</c:v>
                </c:pt>
                <c:pt idx="439" formatCode="#,##0.00">
                  <c:v>10130</c:v>
                </c:pt>
                <c:pt idx="440" formatCode="#,##0.00">
                  <c:v>10085</c:v>
                </c:pt>
                <c:pt idx="441" formatCode="#,##0.00">
                  <c:v>10039</c:v>
                </c:pt>
                <c:pt idx="442" formatCode="#,##0.00">
                  <c:v>9994</c:v>
                </c:pt>
                <c:pt idx="443" formatCode="#,##0.00">
                  <c:v>9948</c:v>
                </c:pt>
                <c:pt idx="444" formatCode="#,##0.00">
                  <c:v>9903</c:v>
                </c:pt>
                <c:pt idx="445" formatCode="#,##0.00">
                  <c:v>9857</c:v>
                </c:pt>
                <c:pt idx="446" formatCode="#,##0.00">
                  <c:v>9812</c:v>
                </c:pt>
                <c:pt idx="447" formatCode="#,##0.00">
                  <c:v>9767</c:v>
                </c:pt>
                <c:pt idx="448" formatCode="#,##0.00">
                  <c:v>9723</c:v>
                </c:pt>
                <c:pt idx="449" formatCode="#,##0.00">
                  <c:v>9679</c:v>
                </c:pt>
                <c:pt idx="450" formatCode="#,##0.00">
                  <c:v>9635</c:v>
                </c:pt>
                <c:pt idx="451" formatCode="#,##0.00">
                  <c:v>9591</c:v>
                </c:pt>
                <c:pt idx="452" formatCode="#,##0.00">
                  <c:v>9547</c:v>
                </c:pt>
                <c:pt idx="453" formatCode="#,##0.00">
                  <c:v>9504</c:v>
                </c:pt>
                <c:pt idx="454" formatCode="#,##0.00">
                  <c:v>9460</c:v>
                </c:pt>
                <c:pt idx="455" formatCode="#,##0.00">
                  <c:v>9417</c:v>
                </c:pt>
                <c:pt idx="456" formatCode="#,##0.00">
                  <c:v>9374</c:v>
                </c:pt>
                <c:pt idx="457" formatCode="#,##0.00">
                  <c:v>9331</c:v>
                </c:pt>
                <c:pt idx="458" formatCode="#,##0.00">
                  <c:v>9289</c:v>
                </c:pt>
                <c:pt idx="459" formatCode="#,##0.00">
                  <c:v>9246</c:v>
                </c:pt>
                <c:pt idx="460" formatCode="#,##0.00">
                  <c:v>9204</c:v>
                </c:pt>
                <c:pt idx="461" formatCode="#,##0.00">
                  <c:v>9162</c:v>
                </c:pt>
                <c:pt idx="462" formatCode="#,##0.00">
                  <c:v>9121</c:v>
                </c:pt>
                <c:pt idx="463" formatCode="#,##0.00">
                  <c:v>9079</c:v>
                </c:pt>
                <c:pt idx="464" formatCode="#,##0.00">
                  <c:v>9038</c:v>
                </c:pt>
                <c:pt idx="465" formatCode="#,##0.00">
                  <c:v>8996</c:v>
                </c:pt>
                <c:pt idx="466" formatCode="#,##0.00">
                  <c:v>8956</c:v>
                </c:pt>
                <c:pt idx="467" formatCode="#,##0.00">
                  <c:v>8914</c:v>
                </c:pt>
                <c:pt idx="468" formatCode="#,##0.00">
                  <c:v>8872</c:v>
                </c:pt>
                <c:pt idx="469" formatCode="#,##0.00">
                  <c:v>8831</c:v>
                </c:pt>
                <c:pt idx="470" formatCode="#,##0.00">
                  <c:v>8789</c:v>
                </c:pt>
                <c:pt idx="471" formatCode="#,##0.00">
                  <c:v>8747</c:v>
                </c:pt>
                <c:pt idx="472" formatCode="#,##0.00">
                  <c:v>8706</c:v>
                </c:pt>
                <c:pt idx="473" formatCode="#,##0.00">
                  <c:v>8665</c:v>
                </c:pt>
                <c:pt idx="474" formatCode="#,##0.00">
                  <c:v>8624</c:v>
                </c:pt>
                <c:pt idx="475" formatCode="#,##0.00">
                  <c:v>8584</c:v>
                </c:pt>
                <c:pt idx="476" formatCode="#,##0.00">
                  <c:v>8544</c:v>
                </c:pt>
                <c:pt idx="477" formatCode="#,##0.00">
                  <c:v>8504</c:v>
                </c:pt>
                <c:pt idx="478" formatCode="#,##0.00">
                  <c:v>8466</c:v>
                </c:pt>
                <c:pt idx="479" formatCode="#,##0.00">
                  <c:v>8428</c:v>
                </c:pt>
                <c:pt idx="480" formatCode="#,##0.00">
                  <c:v>8390</c:v>
                </c:pt>
                <c:pt idx="481" formatCode="#,##0.00">
                  <c:v>8353</c:v>
                </c:pt>
                <c:pt idx="482" formatCode="#,##0.00">
                  <c:v>8316</c:v>
                </c:pt>
                <c:pt idx="483" formatCode="#,##0.00">
                  <c:v>8280</c:v>
                </c:pt>
                <c:pt idx="484" formatCode="#,##0.00">
                  <c:v>8243</c:v>
                </c:pt>
                <c:pt idx="485" formatCode="#,##0.00">
                  <c:v>8207</c:v>
                </c:pt>
                <c:pt idx="486" formatCode="#,##0.00">
                  <c:v>8172</c:v>
                </c:pt>
                <c:pt idx="487" formatCode="#,##0.00">
                  <c:v>8137</c:v>
                </c:pt>
                <c:pt idx="488" formatCode="#,##0.00">
                  <c:v>8102</c:v>
                </c:pt>
                <c:pt idx="489" formatCode="#,##0.00">
                  <c:v>8067</c:v>
                </c:pt>
                <c:pt idx="490" formatCode="#,##0.00">
                  <c:v>8031</c:v>
                </c:pt>
                <c:pt idx="491" formatCode="#,##0.00">
                  <c:v>7996</c:v>
                </c:pt>
                <c:pt idx="492" formatCode="#,##0.00">
                  <c:v>7960</c:v>
                </c:pt>
                <c:pt idx="493" formatCode="#,##0.00">
                  <c:v>7926</c:v>
                </c:pt>
                <c:pt idx="494" formatCode="#,##0.00">
                  <c:v>7891</c:v>
                </c:pt>
                <c:pt idx="495" formatCode="#,##0.00">
                  <c:v>7856</c:v>
                </c:pt>
                <c:pt idx="496" formatCode="#,##0.00">
                  <c:v>7821</c:v>
                </c:pt>
                <c:pt idx="497" formatCode="#,##0.00">
                  <c:v>7786</c:v>
                </c:pt>
                <c:pt idx="498" formatCode="#,##0.00">
                  <c:v>7752</c:v>
                </c:pt>
                <c:pt idx="499" formatCode="#,##0.00">
                  <c:v>7719</c:v>
                </c:pt>
                <c:pt idx="500" formatCode="#,##0.00">
                  <c:v>7685</c:v>
                </c:pt>
                <c:pt idx="501" formatCode="#,##0.00">
                  <c:v>7651</c:v>
                </c:pt>
                <c:pt idx="502" formatCode="#,##0.00">
                  <c:v>7618</c:v>
                </c:pt>
                <c:pt idx="503" formatCode="#,##0.00">
                  <c:v>7585</c:v>
                </c:pt>
                <c:pt idx="504" formatCode="#,##0.00">
                  <c:v>7552</c:v>
                </c:pt>
                <c:pt idx="505" formatCode="#,##0.00">
                  <c:v>7519</c:v>
                </c:pt>
                <c:pt idx="506" formatCode="#,##0.00">
                  <c:v>7487</c:v>
                </c:pt>
                <c:pt idx="507" formatCode="#,##0.00">
                  <c:v>7454</c:v>
                </c:pt>
                <c:pt idx="508" formatCode="#,##0.00">
                  <c:v>7422</c:v>
                </c:pt>
                <c:pt idx="509" formatCode="#,##0.00">
                  <c:v>7390</c:v>
                </c:pt>
                <c:pt idx="510" formatCode="#,##0.00">
                  <c:v>7358</c:v>
                </c:pt>
                <c:pt idx="511" formatCode="#,##0.00">
                  <c:v>7326</c:v>
                </c:pt>
                <c:pt idx="512" formatCode="#,##0.00">
                  <c:v>7294</c:v>
                </c:pt>
                <c:pt idx="513" formatCode="#,##0.00">
                  <c:v>7262</c:v>
                </c:pt>
                <c:pt idx="514" formatCode="#,##0.00">
                  <c:v>7230</c:v>
                </c:pt>
                <c:pt idx="515" formatCode="#,##0.00">
                  <c:v>7198</c:v>
                </c:pt>
                <c:pt idx="516" formatCode="#,##0.00">
                  <c:v>7167</c:v>
                </c:pt>
                <c:pt idx="517" formatCode="#,##0.00">
                  <c:v>7135</c:v>
                </c:pt>
                <c:pt idx="518" formatCode="#,##0.00">
                  <c:v>7104</c:v>
                </c:pt>
                <c:pt idx="519" formatCode="#,##0.00">
                  <c:v>7073</c:v>
                </c:pt>
                <c:pt idx="520" formatCode="#,##0.00">
                  <c:v>7042</c:v>
                </c:pt>
                <c:pt idx="521" formatCode="#,##0.00">
                  <c:v>7011</c:v>
                </c:pt>
                <c:pt idx="522" formatCode="#,##0.00">
                  <c:v>6981</c:v>
                </c:pt>
                <c:pt idx="523" formatCode="#,##0.00">
                  <c:v>6951</c:v>
                </c:pt>
                <c:pt idx="524" formatCode="#,##0.00">
                  <c:v>6920</c:v>
                </c:pt>
                <c:pt idx="525" formatCode="#,##0.00">
                  <c:v>6890</c:v>
                </c:pt>
                <c:pt idx="526" formatCode="#,##0.00">
                  <c:v>6860</c:v>
                </c:pt>
                <c:pt idx="527" formatCode="#,##0.00">
                  <c:v>6829</c:v>
                </c:pt>
                <c:pt idx="528" formatCode="#,##0.00">
                  <c:v>6799</c:v>
                </c:pt>
                <c:pt idx="529" formatCode="#,##0.00">
                  <c:v>6769</c:v>
                </c:pt>
                <c:pt idx="530" formatCode="#,##0.00">
                  <c:v>6740</c:v>
                </c:pt>
                <c:pt idx="531" formatCode="#,##0.00">
                  <c:v>6710</c:v>
                </c:pt>
                <c:pt idx="532" formatCode="#,##0.00">
                  <c:v>6681</c:v>
                </c:pt>
                <c:pt idx="533" formatCode="#,##0.00">
                  <c:v>6652</c:v>
                </c:pt>
                <c:pt idx="534" formatCode="#,##0.00">
                  <c:v>6623</c:v>
                </c:pt>
                <c:pt idx="535" formatCode="#,##0.00">
                  <c:v>6594</c:v>
                </c:pt>
                <c:pt idx="536" formatCode="#,##0.00">
                  <c:v>6565</c:v>
                </c:pt>
                <c:pt idx="537" formatCode="#,##0.00">
                  <c:v>6537</c:v>
                </c:pt>
                <c:pt idx="538" formatCode="#,##0.00">
                  <c:v>6509</c:v>
                </c:pt>
                <c:pt idx="539" formatCode="#,##0.00">
                  <c:v>6481</c:v>
                </c:pt>
                <c:pt idx="540" formatCode="#,##0.00">
                  <c:v>6454</c:v>
                </c:pt>
                <c:pt idx="541" formatCode="#,##0.00">
                  <c:v>6426</c:v>
                </c:pt>
                <c:pt idx="542" formatCode="#,##0.00">
                  <c:v>6399</c:v>
                </c:pt>
                <c:pt idx="543" formatCode="#,##0.00">
                  <c:v>6372</c:v>
                </c:pt>
                <c:pt idx="544" formatCode="#,##0.00">
                  <c:v>6345</c:v>
                </c:pt>
                <c:pt idx="545" formatCode="#,##0.00">
                  <c:v>6318</c:v>
                </c:pt>
                <c:pt idx="546" formatCode="#,##0.00">
                  <c:v>6291</c:v>
                </c:pt>
                <c:pt idx="547" formatCode="#,##0.00">
                  <c:v>6265</c:v>
                </c:pt>
                <c:pt idx="548" formatCode="#,##0.00">
                  <c:v>6238</c:v>
                </c:pt>
                <c:pt idx="549" formatCode="#,##0.00">
                  <c:v>6211</c:v>
                </c:pt>
                <c:pt idx="550" formatCode="#,##0.00">
                  <c:v>6185</c:v>
                </c:pt>
                <c:pt idx="551" formatCode="#,##0.00">
                  <c:v>6158</c:v>
                </c:pt>
                <c:pt idx="552" formatCode="#,##0.00">
                  <c:v>6132</c:v>
                </c:pt>
                <c:pt idx="553" formatCode="#,##0.00">
                  <c:v>6106</c:v>
                </c:pt>
                <c:pt idx="554" formatCode="#,##0.00">
                  <c:v>6079</c:v>
                </c:pt>
                <c:pt idx="555" formatCode="#,##0.00">
                  <c:v>6053</c:v>
                </c:pt>
                <c:pt idx="556" formatCode="#,##0.00">
                  <c:v>6027</c:v>
                </c:pt>
                <c:pt idx="557" formatCode="#,##0.00">
                  <c:v>6001</c:v>
                </c:pt>
                <c:pt idx="558" formatCode="#,##0.00">
                  <c:v>5974</c:v>
                </c:pt>
                <c:pt idx="559" formatCode="#,##0.00">
                  <c:v>5948</c:v>
                </c:pt>
                <c:pt idx="560" formatCode="#,##0.00">
                  <c:v>5922</c:v>
                </c:pt>
                <c:pt idx="561" formatCode="#,##0.00">
                  <c:v>5896</c:v>
                </c:pt>
                <c:pt idx="562" formatCode="#,##0.00">
                  <c:v>5870</c:v>
                </c:pt>
                <c:pt idx="563" formatCode="#,##0.00">
                  <c:v>5844</c:v>
                </c:pt>
                <c:pt idx="564" formatCode="#,##0.00">
                  <c:v>5820</c:v>
                </c:pt>
                <c:pt idx="565" formatCode="#,##0.00">
                  <c:v>5794</c:v>
                </c:pt>
                <c:pt idx="566" formatCode="#,##0.00">
                  <c:v>5769</c:v>
                </c:pt>
                <c:pt idx="567" formatCode="#,##0.00">
                  <c:v>5744</c:v>
                </c:pt>
                <c:pt idx="568" formatCode="#,##0.00">
                  <c:v>5719</c:v>
                </c:pt>
                <c:pt idx="569" formatCode="#,##0.00">
                  <c:v>5695</c:v>
                </c:pt>
                <c:pt idx="570" formatCode="#,##0.00">
                  <c:v>5671</c:v>
                </c:pt>
                <c:pt idx="571" formatCode="#,##0.00">
                  <c:v>5647</c:v>
                </c:pt>
                <c:pt idx="572" formatCode="#,##0.00">
                  <c:v>5623</c:v>
                </c:pt>
                <c:pt idx="573" formatCode="#,##0.00">
                  <c:v>5599</c:v>
                </c:pt>
                <c:pt idx="574" formatCode="#,##0.00">
                  <c:v>5576</c:v>
                </c:pt>
                <c:pt idx="575" formatCode="#,##0.00">
                  <c:v>5552</c:v>
                </c:pt>
                <c:pt idx="576" formatCode="#,##0.00">
                  <c:v>5529</c:v>
                </c:pt>
                <c:pt idx="577" formatCode="#,##0.00">
                  <c:v>5506</c:v>
                </c:pt>
                <c:pt idx="578" formatCode="#,##0.00">
                  <c:v>5484</c:v>
                </c:pt>
                <c:pt idx="579" formatCode="#,##0.00">
                  <c:v>5462</c:v>
                </c:pt>
                <c:pt idx="580" formatCode="#,##0.00">
                  <c:v>5440</c:v>
                </c:pt>
                <c:pt idx="581" formatCode="#,##0.00">
                  <c:v>5418</c:v>
                </c:pt>
                <c:pt idx="582" formatCode="#,##0.00">
                  <c:v>5396</c:v>
                </c:pt>
                <c:pt idx="583" formatCode="#,##0.00">
                  <c:v>5374</c:v>
                </c:pt>
                <c:pt idx="584" formatCode="#,##0.00">
                  <c:v>5353</c:v>
                </c:pt>
                <c:pt idx="585" formatCode="#,##0.00">
                  <c:v>5331</c:v>
                </c:pt>
                <c:pt idx="586" formatCode="#,##0.00">
                  <c:v>5310</c:v>
                </c:pt>
                <c:pt idx="587" formatCode="#,##0.00">
                  <c:v>5288</c:v>
                </c:pt>
                <c:pt idx="588" formatCode="#,##0.00">
                  <c:v>5266</c:v>
                </c:pt>
                <c:pt idx="589" formatCode="#,##0.00">
                  <c:v>5245</c:v>
                </c:pt>
                <c:pt idx="590" formatCode="#,##0.00">
                  <c:v>5223</c:v>
                </c:pt>
                <c:pt idx="591" formatCode="#,##0.00">
                  <c:v>5201</c:v>
                </c:pt>
                <c:pt idx="592" formatCode="#,##0.00">
                  <c:v>5180</c:v>
                </c:pt>
                <c:pt idx="593" formatCode="#,##0.00">
                  <c:v>5158</c:v>
                </c:pt>
                <c:pt idx="594" formatCode="#,##0.00">
                  <c:v>5138</c:v>
                </c:pt>
                <c:pt idx="595" formatCode="#,##0.00">
                  <c:v>5116</c:v>
                </c:pt>
                <c:pt idx="596" formatCode="#,##0">
                  <c:v>5095</c:v>
                </c:pt>
                <c:pt idx="597" formatCode="#,##0">
                  <c:v>5074</c:v>
                </c:pt>
                <c:pt idx="598" formatCode="#,##0">
                  <c:v>5053</c:v>
                </c:pt>
                <c:pt idx="599" formatCode="#,##0">
                  <c:v>5031</c:v>
                </c:pt>
                <c:pt idx="600" formatCode="#,##0">
                  <c:v>5011</c:v>
                </c:pt>
                <c:pt idx="601" formatCode="#,##0">
                  <c:v>4990</c:v>
                </c:pt>
                <c:pt idx="602" formatCode="#,##0">
                  <c:v>4969</c:v>
                </c:pt>
                <c:pt idx="603" formatCode="#,##0">
                  <c:v>4947</c:v>
                </c:pt>
                <c:pt idx="604" formatCode="#,##0">
                  <c:v>4926</c:v>
                </c:pt>
                <c:pt idx="605" formatCode="#,##0">
                  <c:v>4905</c:v>
                </c:pt>
                <c:pt idx="606" formatCode="#,##0">
                  <c:v>4883</c:v>
                </c:pt>
                <c:pt idx="607" formatCode="#,##0">
                  <c:v>4862</c:v>
                </c:pt>
                <c:pt idx="608" formatCode="#,##0">
                  <c:v>4841</c:v>
                </c:pt>
                <c:pt idx="609" formatCode="#,##0">
                  <c:v>4819</c:v>
                </c:pt>
                <c:pt idx="610" formatCode="#,##0">
                  <c:v>4798</c:v>
                </c:pt>
                <c:pt idx="611" formatCode="#,##0">
                  <c:v>4776</c:v>
                </c:pt>
                <c:pt idx="612" formatCode="#,##0">
                  <c:v>4754</c:v>
                </c:pt>
                <c:pt idx="613" formatCode="#,##0">
                  <c:v>4733</c:v>
                </c:pt>
                <c:pt idx="614" formatCode="#,##0">
                  <c:v>4712</c:v>
                </c:pt>
                <c:pt idx="615" formatCode="#,##0">
                  <c:v>4692</c:v>
                </c:pt>
                <c:pt idx="616" formatCode="#,##0">
                  <c:v>4672</c:v>
                </c:pt>
                <c:pt idx="617" formatCode="#,##0">
                  <c:v>4651</c:v>
                </c:pt>
                <c:pt idx="618" formatCode="#,##0">
                  <c:v>4630</c:v>
                </c:pt>
                <c:pt idx="619" formatCode="#,##0">
                  <c:v>4609</c:v>
                </c:pt>
                <c:pt idx="620" formatCode="#,##0">
                  <c:v>4588</c:v>
                </c:pt>
                <c:pt idx="621" formatCode="#,##0">
                  <c:v>4567</c:v>
                </c:pt>
                <c:pt idx="622" formatCode="#,##0">
                  <c:v>4547</c:v>
                </c:pt>
                <c:pt idx="623" formatCode="#,##0">
                  <c:v>4526</c:v>
                </c:pt>
                <c:pt idx="624" formatCode="#,##0">
                  <c:v>4506</c:v>
                </c:pt>
                <c:pt idx="625" formatCode="#,##0">
                  <c:v>4486</c:v>
                </c:pt>
                <c:pt idx="626" formatCode="#,##0">
                  <c:v>4466</c:v>
                </c:pt>
                <c:pt idx="627" formatCode="#,##0">
                  <c:v>4447</c:v>
                </c:pt>
                <c:pt idx="628" formatCode="#,##0">
                  <c:v>4429</c:v>
                </c:pt>
                <c:pt idx="629" formatCode="#,##0">
                  <c:v>4410</c:v>
                </c:pt>
                <c:pt idx="630" formatCode="#,##0">
                  <c:v>4391</c:v>
                </c:pt>
                <c:pt idx="631" formatCode="#,##0">
                  <c:v>4371</c:v>
                </c:pt>
                <c:pt idx="632" formatCode="#,##0">
                  <c:v>4352</c:v>
                </c:pt>
                <c:pt idx="633" formatCode="#,##0">
                  <c:v>4332</c:v>
                </c:pt>
                <c:pt idx="634" formatCode="#,##0">
                  <c:v>4312</c:v>
                </c:pt>
                <c:pt idx="635" formatCode="#,##0">
                  <c:v>4293</c:v>
                </c:pt>
                <c:pt idx="636" formatCode="#,##0">
                  <c:v>4274</c:v>
                </c:pt>
                <c:pt idx="637" formatCode="#,##0">
                  <c:v>4254</c:v>
                </c:pt>
                <c:pt idx="638" formatCode="#,##0">
                  <c:v>4235</c:v>
                </c:pt>
                <c:pt idx="639" formatCode="#,##0">
                  <c:v>4216</c:v>
                </c:pt>
                <c:pt idx="640" formatCode="#,##0">
                  <c:v>4197</c:v>
                </c:pt>
                <c:pt idx="641" formatCode="#,##0">
                  <c:v>4177</c:v>
                </c:pt>
                <c:pt idx="642" formatCode="#,##0">
                  <c:v>4158</c:v>
                </c:pt>
                <c:pt idx="643" formatCode="#,##0">
                  <c:v>4139</c:v>
                </c:pt>
                <c:pt idx="644" formatCode="#,##0">
                  <c:v>4120</c:v>
                </c:pt>
                <c:pt idx="645" formatCode="#,##0">
                  <c:v>4100</c:v>
                </c:pt>
                <c:pt idx="646" formatCode="#,##0">
                  <c:v>4081</c:v>
                </c:pt>
                <c:pt idx="647" formatCode="#,##0">
                  <c:v>4062</c:v>
                </c:pt>
                <c:pt idx="648" formatCode="#,##0">
                  <c:v>4043</c:v>
                </c:pt>
                <c:pt idx="649" formatCode="#,##0">
                  <c:v>4023</c:v>
                </c:pt>
                <c:pt idx="650" formatCode="#,##0">
                  <c:v>4003</c:v>
                </c:pt>
                <c:pt idx="651" formatCode="#,##0">
                  <c:v>3983</c:v>
                </c:pt>
                <c:pt idx="652" formatCode="#,##0">
                  <c:v>3963</c:v>
                </c:pt>
                <c:pt idx="653" formatCode="#,##0">
                  <c:v>3943</c:v>
                </c:pt>
                <c:pt idx="654" formatCode="#,##0">
                  <c:v>3924</c:v>
                </c:pt>
                <c:pt idx="655" formatCode="#,##0">
                  <c:v>3903</c:v>
                </c:pt>
                <c:pt idx="656" formatCode="#,##0">
                  <c:v>3884</c:v>
                </c:pt>
                <c:pt idx="657" formatCode="#,##0">
                  <c:v>3864</c:v>
                </c:pt>
                <c:pt idx="658" formatCode="#,##0">
                  <c:v>3844</c:v>
                </c:pt>
                <c:pt idx="659" formatCode="#,##0">
                  <c:v>3825</c:v>
                </c:pt>
                <c:pt idx="660" formatCode="#,##0">
                  <c:v>3805</c:v>
                </c:pt>
                <c:pt idx="661" formatCode="#,##0">
                  <c:v>3785</c:v>
                </c:pt>
                <c:pt idx="662" formatCode="#,##0">
                  <c:v>3766</c:v>
                </c:pt>
                <c:pt idx="663" formatCode="#,##0">
                  <c:v>3746</c:v>
                </c:pt>
                <c:pt idx="664" formatCode="#,##0">
                  <c:v>3726</c:v>
                </c:pt>
                <c:pt idx="665" formatCode="#,##0">
                  <c:v>3706</c:v>
                </c:pt>
                <c:pt idx="666" formatCode="#,##0">
                  <c:v>3686</c:v>
                </c:pt>
                <c:pt idx="667" formatCode="#,##0">
                  <c:v>3667</c:v>
                </c:pt>
                <c:pt idx="668" formatCode="#,##0">
                  <c:v>3647</c:v>
                </c:pt>
                <c:pt idx="669" formatCode="#,##0">
                  <c:v>3628</c:v>
                </c:pt>
                <c:pt idx="670" formatCode="#,##0">
                  <c:v>3609</c:v>
                </c:pt>
                <c:pt idx="671" formatCode="#,##0">
                  <c:v>3591</c:v>
                </c:pt>
                <c:pt idx="672" formatCode="#,##0">
                  <c:v>3573</c:v>
                </c:pt>
                <c:pt idx="673" formatCode="#,##0">
                  <c:v>3555</c:v>
                </c:pt>
                <c:pt idx="674" formatCode="#,##0">
                  <c:v>3537</c:v>
                </c:pt>
                <c:pt idx="675" formatCode="#,##0">
                  <c:v>3519</c:v>
                </c:pt>
                <c:pt idx="676" formatCode="#,##0">
                  <c:v>3502</c:v>
                </c:pt>
                <c:pt idx="677" formatCode="#,##0">
                  <c:v>3489</c:v>
                </c:pt>
                <c:pt idx="678" formatCode="#,##0">
                  <c:v>3474</c:v>
                </c:pt>
                <c:pt idx="679" formatCode="#,##0">
                  <c:v>3459</c:v>
                </c:pt>
                <c:pt idx="680" formatCode="#,##0">
                  <c:v>3441</c:v>
                </c:pt>
                <c:pt idx="681" formatCode="#,##0">
                  <c:v>3424</c:v>
                </c:pt>
                <c:pt idx="682" formatCode="#,##0">
                  <c:v>3407</c:v>
                </c:pt>
                <c:pt idx="683" formatCode="#,##0">
                  <c:v>3389</c:v>
                </c:pt>
                <c:pt idx="684" formatCode="#,##0">
                  <c:v>3372</c:v>
                </c:pt>
                <c:pt idx="685" formatCode="#,##0">
                  <c:v>3355</c:v>
                </c:pt>
                <c:pt idx="686" formatCode="#,##0">
                  <c:v>3339</c:v>
                </c:pt>
                <c:pt idx="687" formatCode="#,##0">
                  <c:v>3323</c:v>
                </c:pt>
                <c:pt idx="688" formatCode="#,##0">
                  <c:v>3307</c:v>
                </c:pt>
                <c:pt idx="689" formatCode="#,##0">
                  <c:v>3292</c:v>
                </c:pt>
                <c:pt idx="690" formatCode="#,##0">
                  <c:v>3281</c:v>
                </c:pt>
                <c:pt idx="691" formatCode="#,##0">
                  <c:v>3268</c:v>
                </c:pt>
                <c:pt idx="692" formatCode="#,##0">
                  <c:v>3253</c:v>
                </c:pt>
                <c:pt idx="693" formatCode="#,##0">
                  <c:v>3237</c:v>
                </c:pt>
                <c:pt idx="694" formatCode="#,##0">
                  <c:v>3220</c:v>
                </c:pt>
                <c:pt idx="695" formatCode="#,##0">
                  <c:v>3204</c:v>
                </c:pt>
                <c:pt idx="696" formatCode="#,##0">
                  <c:v>3188</c:v>
                </c:pt>
                <c:pt idx="697" formatCode="#,##0">
                  <c:v>3172</c:v>
                </c:pt>
                <c:pt idx="698" formatCode="#,##0">
                  <c:v>3156</c:v>
                </c:pt>
                <c:pt idx="699" formatCode="#,##0">
                  <c:v>3144</c:v>
                </c:pt>
                <c:pt idx="700" formatCode="#,##0">
                  <c:v>3132</c:v>
                </c:pt>
                <c:pt idx="701" formatCode="#,##0">
                  <c:v>3117</c:v>
                </c:pt>
                <c:pt idx="702" formatCode="#,##0">
                  <c:v>3106</c:v>
                </c:pt>
                <c:pt idx="703" formatCode="#,##0">
                  <c:v>3093</c:v>
                </c:pt>
                <c:pt idx="704" formatCode="#,##0">
                  <c:v>3075</c:v>
                </c:pt>
                <c:pt idx="705" formatCode="#,##0">
                  <c:v>3059</c:v>
                </c:pt>
                <c:pt idx="706" formatCode="#,##0">
                  <c:v>3044</c:v>
                </c:pt>
                <c:pt idx="707" formatCode="#,##0">
                  <c:v>3028</c:v>
                </c:pt>
                <c:pt idx="708" formatCode="#,##0">
                  <c:v>3013</c:v>
                </c:pt>
                <c:pt idx="709" formatCode="#,##0">
                  <c:v>2995</c:v>
                </c:pt>
                <c:pt idx="710" formatCode="#,##0">
                  <c:v>2980</c:v>
                </c:pt>
                <c:pt idx="711" formatCode="#,##0">
                  <c:v>2964</c:v>
                </c:pt>
                <c:pt idx="712" formatCode="#,##0">
                  <c:v>2949</c:v>
                </c:pt>
                <c:pt idx="713" formatCode="#,##0">
                  <c:v>2934</c:v>
                </c:pt>
                <c:pt idx="714" formatCode="#,##0">
                  <c:v>2920</c:v>
                </c:pt>
                <c:pt idx="715" formatCode="#,##0">
                  <c:v>2906</c:v>
                </c:pt>
                <c:pt idx="716" formatCode="#,##0">
                  <c:v>2892</c:v>
                </c:pt>
                <c:pt idx="717" formatCode="#,##0">
                  <c:v>2879</c:v>
                </c:pt>
                <c:pt idx="718" formatCode="#,##0">
                  <c:v>2866</c:v>
                </c:pt>
                <c:pt idx="719" formatCode="#,##0">
                  <c:v>2853</c:v>
                </c:pt>
                <c:pt idx="720" formatCode="#,##0">
                  <c:v>2840</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2"/>
          <c:tx>
            <c:v>1 Percent Annual Chance</c:v>
          </c:tx>
          <c:spPr>
            <a:ln>
              <a:solidFill>
                <a:schemeClr val="tx1"/>
              </a:solidFill>
            </a:ln>
          </c:spPr>
          <c:marker>
            <c:symbol val="none"/>
          </c:marker>
          <c:xVal>
            <c:numRef>
              <c:f>Hydrograph_JD2_2!$B$3:$B$740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Hydrograph_JD2_2!$F$3:$F$740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0.1</c:v>
                </c:pt>
                <c:pt idx="91">
                  <c:v>0.1</c:v>
                </c:pt>
                <c:pt idx="92">
                  <c:v>0.1</c:v>
                </c:pt>
                <c:pt idx="93">
                  <c:v>0.1</c:v>
                </c:pt>
                <c:pt idx="94">
                  <c:v>0.1</c:v>
                </c:pt>
                <c:pt idx="95">
                  <c:v>0.1</c:v>
                </c:pt>
                <c:pt idx="96">
                  <c:v>0.1</c:v>
                </c:pt>
                <c:pt idx="97">
                  <c:v>0.1</c:v>
                </c:pt>
                <c:pt idx="98">
                  <c:v>0.1</c:v>
                </c:pt>
                <c:pt idx="99">
                  <c:v>0.1</c:v>
                </c:pt>
                <c:pt idx="100">
                  <c:v>-0.1</c:v>
                </c:pt>
                <c:pt idx="101">
                  <c:v>-0.1</c:v>
                </c:pt>
                <c:pt idx="102">
                  <c:v>-0.2</c:v>
                </c:pt>
                <c:pt idx="103">
                  <c:v>-0.2</c:v>
                </c:pt>
                <c:pt idx="104">
                  <c:v>-0.2</c:v>
                </c:pt>
                <c:pt idx="105">
                  <c:v>-0.2</c:v>
                </c:pt>
                <c:pt idx="106">
                  <c:v>-0.2</c:v>
                </c:pt>
                <c:pt idx="107">
                  <c:v>-0.2</c:v>
                </c:pt>
                <c:pt idx="108">
                  <c:v>-0.2</c:v>
                </c:pt>
                <c:pt idx="109">
                  <c:v>-0.3</c:v>
                </c:pt>
                <c:pt idx="110">
                  <c:v>-0.3</c:v>
                </c:pt>
                <c:pt idx="111">
                  <c:v>-0.4</c:v>
                </c:pt>
                <c:pt idx="112">
                  <c:v>-0.5</c:v>
                </c:pt>
                <c:pt idx="113">
                  <c:v>-0.4</c:v>
                </c:pt>
                <c:pt idx="114">
                  <c:v>-0.1</c:v>
                </c:pt>
                <c:pt idx="115">
                  <c:v>0.4</c:v>
                </c:pt>
                <c:pt idx="116">
                  <c:v>1.1000000000000001</c:v>
                </c:pt>
                <c:pt idx="117">
                  <c:v>2.4</c:v>
                </c:pt>
                <c:pt idx="118">
                  <c:v>4.9000000000000004</c:v>
                </c:pt>
                <c:pt idx="119">
                  <c:v>7.9</c:v>
                </c:pt>
                <c:pt idx="120">
                  <c:v>14.7</c:v>
                </c:pt>
                <c:pt idx="121">
                  <c:v>29.8</c:v>
                </c:pt>
                <c:pt idx="122">
                  <c:v>51</c:v>
                </c:pt>
                <c:pt idx="123">
                  <c:v>81</c:v>
                </c:pt>
                <c:pt idx="124">
                  <c:v>119.9</c:v>
                </c:pt>
                <c:pt idx="125">
                  <c:v>164.3</c:v>
                </c:pt>
                <c:pt idx="126">
                  <c:v>212</c:v>
                </c:pt>
                <c:pt idx="127">
                  <c:v>262.10000000000002</c:v>
                </c:pt>
                <c:pt idx="128">
                  <c:v>312</c:v>
                </c:pt>
                <c:pt idx="129" formatCode="#,##0.00">
                  <c:v>364.8</c:v>
                </c:pt>
                <c:pt idx="130" formatCode="#,##0.00">
                  <c:v>419.7</c:v>
                </c:pt>
                <c:pt idx="131" formatCode="#,##0.00">
                  <c:v>476.7</c:v>
                </c:pt>
                <c:pt idx="132" formatCode="#,##0.00">
                  <c:v>532</c:v>
                </c:pt>
                <c:pt idx="133" formatCode="#,##0.00">
                  <c:v>581.70000000000005</c:v>
                </c:pt>
                <c:pt idx="134" formatCode="#,##0.00">
                  <c:v>618.79999999999995</c:v>
                </c:pt>
                <c:pt idx="135" formatCode="#,##0.00">
                  <c:v>649.70000000000005</c:v>
                </c:pt>
                <c:pt idx="136" formatCode="#,##0.00">
                  <c:v>687.1</c:v>
                </c:pt>
                <c:pt idx="137" formatCode="#,##0.00">
                  <c:v>730.8</c:v>
                </c:pt>
                <c:pt idx="138" formatCode="#,##0.00">
                  <c:v>766</c:v>
                </c:pt>
                <c:pt idx="139" formatCode="#,##0.00">
                  <c:v>804.1</c:v>
                </c:pt>
                <c:pt idx="140" formatCode="#,##0.00">
                  <c:v>867.9</c:v>
                </c:pt>
                <c:pt idx="141" formatCode="#,##0.00">
                  <c:v>999.7</c:v>
                </c:pt>
                <c:pt idx="142" formatCode="#,##0.00">
                  <c:v>1200.4000000000001</c:v>
                </c:pt>
                <c:pt idx="143" formatCode="#,##0.00">
                  <c:v>1607.5</c:v>
                </c:pt>
                <c:pt idx="144" formatCode="#,##0.00">
                  <c:v>2082.6999999999998</c:v>
                </c:pt>
                <c:pt idx="145" formatCode="#,##0.00">
                  <c:v>2367.4</c:v>
                </c:pt>
                <c:pt idx="146" formatCode="#,##0.00">
                  <c:v>2532.1</c:v>
                </c:pt>
                <c:pt idx="147" formatCode="#,##0.00">
                  <c:v>2702.8</c:v>
                </c:pt>
                <c:pt idx="148" formatCode="#,##0.00">
                  <c:v>2880</c:v>
                </c:pt>
                <c:pt idx="149" formatCode="#,##0.00">
                  <c:v>3011.9</c:v>
                </c:pt>
                <c:pt idx="150" formatCode="#,##0.00">
                  <c:v>3112.7</c:v>
                </c:pt>
                <c:pt idx="151" formatCode="#,##0.00">
                  <c:v>3193</c:v>
                </c:pt>
                <c:pt idx="152" formatCode="#,##0.00">
                  <c:v>3264</c:v>
                </c:pt>
                <c:pt idx="153" formatCode="#,##0.00">
                  <c:v>3329.6</c:v>
                </c:pt>
                <c:pt idx="154" formatCode="#,##0.00">
                  <c:v>3392.1</c:v>
                </c:pt>
                <c:pt idx="155" formatCode="#,##0.00">
                  <c:v>3448.9</c:v>
                </c:pt>
                <c:pt idx="156" formatCode="#,##0.00">
                  <c:v>3501.9</c:v>
                </c:pt>
                <c:pt idx="157" formatCode="#,##0.00">
                  <c:v>3558.3</c:v>
                </c:pt>
                <c:pt idx="158" formatCode="#,##0.00">
                  <c:v>3615.7</c:v>
                </c:pt>
                <c:pt idx="159" formatCode="#,##0.00">
                  <c:v>3677.1</c:v>
                </c:pt>
                <c:pt idx="160" formatCode="#,##0.00">
                  <c:v>3748.1</c:v>
                </c:pt>
                <c:pt idx="161" formatCode="#,##0.00">
                  <c:v>3795</c:v>
                </c:pt>
                <c:pt idx="162" formatCode="#,##0.00">
                  <c:v>3831.8</c:v>
                </c:pt>
                <c:pt idx="163" formatCode="#,##0.00">
                  <c:v>3864.2</c:v>
                </c:pt>
                <c:pt idx="164" formatCode="#,##0.00">
                  <c:v>3891.3</c:v>
                </c:pt>
                <c:pt idx="165" formatCode="#,##0.00">
                  <c:v>3913.3</c:v>
                </c:pt>
                <c:pt idx="166" formatCode="#,##0.00">
                  <c:v>3929.2</c:v>
                </c:pt>
                <c:pt idx="167" formatCode="#,##0.00">
                  <c:v>3941.6</c:v>
                </c:pt>
                <c:pt idx="168" formatCode="#,##0.00">
                  <c:v>3950</c:v>
                </c:pt>
                <c:pt idx="169" formatCode="#,##0.00">
                  <c:v>3955.7</c:v>
                </c:pt>
                <c:pt idx="170" formatCode="#,##0.00">
                  <c:v>3959.3</c:v>
                </c:pt>
                <c:pt idx="171" formatCode="#,##0.00">
                  <c:v>3960.8</c:v>
                </c:pt>
                <c:pt idx="172" formatCode="#,##0.00">
                  <c:v>3961.1</c:v>
                </c:pt>
                <c:pt idx="173" formatCode="#,##0.00">
                  <c:v>3960.8</c:v>
                </c:pt>
                <c:pt idx="174" formatCode="#,##0.00">
                  <c:v>3960.6</c:v>
                </c:pt>
                <c:pt idx="175" formatCode="#,##0.00">
                  <c:v>3961.4</c:v>
                </c:pt>
                <c:pt idx="176" formatCode="#,##0.00">
                  <c:v>3963.7</c:v>
                </c:pt>
                <c:pt idx="177" formatCode="#,##0.00">
                  <c:v>3968.4</c:v>
                </c:pt>
                <c:pt idx="178" formatCode="#,##0.00">
                  <c:v>3976.1</c:v>
                </c:pt>
                <c:pt idx="179" formatCode="#,##0.00">
                  <c:v>3986.7</c:v>
                </c:pt>
                <c:pt idx="180" formatCode="#,##0.00">
                  <c:v>4000.6</c:v>
                </c:pt>
                <c:pt idx="181" formatCode="#,##0.00">
                  <c:v>4017.5</c:v>
                </c:pt>
                <c:pt idx="182" formatCode="#,##0.00">
                  <c:v>4038.4</c:v>
                </c:pt>
                <c:pt idx="183" formatCode="#,##0.00">
                  <c:v>4066.8</c:v>
                </c:pt>
                <c:pt idx="184" formatCode="#,##0.00">
                  <c:v>4085.1</c:v>
                </c:pt>
                <c:pt idx="185" formatCode="#,##0.00">
                  <c:v>4104.2</c:v>
                </c:pt>
                <c:pt idx="186" formatCode="#,##0.00">
                  <c:v>4126</c:v>
                </c:pt>
                <c:pt idx="187" formatCode="#,##0.00">
                  <c:v>4150.3</c:v>
                </c:pt>
                <c:pt idx="188" formatCode="#,##0.00">
                  <c:v>4176.3999999999996</c:v>
                </c:pt>
                <c:pt idx="189" formatCode="#,##0.00">
                  <c:v>4201.5</c:v>
                </c:pt>
                <c:pt idx="190" formatCode="#,##0.00">
                  <c:v>4225.5</c:v>
                </c:pt>
                <c:pt idx="191" formatCode="#,##0.00">
                  <c:v>4249</c:v>
                </c:pt>
                <c:pt idx="192" formatCode="#,##0.00">
                  <c:v>4272.6000000000004</c:v>
                </c:pt>
                <c:pt idx="193" formatCode="#,##0.00">
                  <c:v>4296.8</c:v>
                </c:pt>
                <c:pt idx="194" formatCode="#,##0.00">
                  <c:v>4321.2</c:v>
                </c:pt>
                <c:pt idx="195" formatCode="#,##0.00">
                  <c:v>4347.1000000000004</c:v>
                </c:pt>
                <c:pt idx="196" formatCode="#,##0.00">
                  <c:v>4373.8999999999996</c:v>
                </c:pt>
                <c:pt idx="197" formatCode="#,##0.00">
                  <c:v>4402.1000000000004</c:v>
                </c:pt>
                <c:pt idx="198" formatCode="#,##0.00">
                  <c:v>4432.5</c:v>
                </c:pt>
                <c:pt idx="199" formatCode="#,##0.00">
                  <c:v>4465.1000000000004</c:v>
                </c:pt>
                <c:pt idx="200" formatCode="#,##0.00">
                  <c:v>4499.3</c:v>
                </c:pt>
                <c:pt idx="201" formatCode="#,##0.00">
                  <c:v>4534.8</c:v>
                </c:pt>
                <c:pt idx="202" formatCode="#,##0.00">
                  <c:v>4571.5</c:v>
                </c:pt>
                <c:pt idx="203" formatCode="#,##0.00">
                  <c:v>4620.3999999999996</c:v>
                </c:pt>
                <c:pt idx="204" formatCode="#,##0.00">
                  <c:v>4664.3999999999996</c:v>
                </c:pt>
                <c:pt idx="205" formatCode="#,##0.00">
                  <c:v>4704.3999999999996</c:v>
                </c:pt>
                <c:pt idx="206" formatCode="#,##0.00">
                  <c:v>4749.1000000000004</c:v>
                </c:pt>
                <c:pt idx="207" formatCode="#,##0.00">
                  <c:v>4797.7</c:v>
                </c:pt>
                <c:pt idx="208" formatCode="#,##0.00">
                  <c:v>4848.6000000000004</c:v>
                </c:pt>
                <c:pt idx="209" formatCode="#,##0.00">
                  <c:v>4901.8</c:v>
                </c:pt>
                <c:pt idx="210" formatCode="#,##0.00">
                  <c:v>4956.8999999999996</c:v>
                </c:pt>
                <c:pt idx="211" formatCode="#,##0.00">
                  <c:v>5013.8999999999996</c:v>
                </c:pt>
                <c:pt idx="212" formatCode="#,##0.00">
                  <c:v>5072.3</c:v>
                </c:pt>
                <c:pt idx="213" formatCode="#,##0.00">
                  <c:v>5130.5</c:v>
                </c:pt>
                <c:pt idx="214" formatCode="#,##0.00">
                  <c:v>5190.6000000000004</c:v>
                </c:pt>
                <c:pt idx="215" formatCode="#,##0.00">
                  <c:v>5250.8</c:v>
                </c:pt>
                <c:pt idx="216" formatCode="#,##0.00">
                  <c:v>5312</c:v>
                </c:pt>
                <c:pt idx="217" formatCode="#,##0.00">
                  <c:v>5373.3</c:v>
                </c:pt>
                <c:pt idx="218" formatCode="#,##0.00">
                  <c:v>5435</c:v>
                </c:pt>
                <c:pt idx="219" formatCode="#,##0.00">
                  <c:v>5496.7</c:v>
                </c:pt>
                <c:pt idx="220" formatCode="#,##0.00">
                  <c:v>5557.8</c:v>
                </c:pt>
                <c:pt idx="221" formatCode="#,##0.00">
                  <c:v>5617.8</c:v>
                </c:pt>
                <c:pt idx="222" formatCode="#,##0.00">
                  <c:v>5675.4</c:v>
                </c:pt>
                <c:pt idx="223" formatCode="#,##0.00">
                  <c:v>5730.7</c:v>
                </c:pt>
                <c:pt idx="224" formatCode="#,##0.00">
                  <c:v>5784.4</c:v>
                </c:pt>
                <c:pt idx="225" formatCode="#,##0.00">
                  <c:v>5836.4</c:v>
                </c:pt>
                <c:pt idx="226" formatCode="#,##0.00">
                  <c:v>5886.4</c:v>
                </c:pt>
                <c:pt idx="227" formatCode="#,##0.00">
                  <c:v>5935.1</c:v>
                </c:pt>
                <c:pt idx="228" formatCode="#,##0.00">
                  <c:v>5981.7</c:v>
                </c:pt>
                <c:pt idx="229" formatCode="#,##0.00">
                  <c:v>6026.4</c:v>
                </c:pt>
                <c:pt idx="230" formatCode="#,##0.00">
                  <c:v>6068.9</c:v>
                </c:pt>
                <c:pt idx="231" formatCode="#,##0.00">
                  <c:v>6109.4</c:v>
                </c:pt>
                <c:pt idx="232" formatCode="#,##0.00">
                  <c:v>6147.7</c:v>
                </c:pt>
                <c:pt idx="233" formatCode="#,##0.00">
                  <c:v>6184.1</c:v>
                </c:pt>
                <c:pt idx="234" formatCode="#,##0.00">
                  <c:v>6218.7</c:v>
                </c:pt>
                <c:pt idx="235" formatCode="#,##0.00">
                  <c:v>6250.7</c:v>
                </c:pt>
                <c:pt idx="236" formatCode="#,##0.00">
                  <c:v>6280.5</c:v>
                </c:pt>
                <c:pt idx="237" formatCode="#,##0.00">
                  <c:v>6307.6</c:v>
                </c:pt>
                <c:pt idx="238" formatCode="#,##0.00">
                  <c:v>6332.1</c:v>
                </c:pt>
                <c:pt idx="239" formatCode="#,##0.00">
                  <c:v>6354.3</c:v>
                </c:pt>
                <c:pt idx="240" formatCode="#,##0.00">
                  <c:v>6374.2</c:v>
                </c:pt>
                <c:pt idx="241" formatCode="#,##0.00">
                  <c:v>6390.6</c:v>
                </c:pt>
                <c:pt idx="242" formatCode="#,##0.00">
                  <c:v>6404.3</c:v>
                </c:pt>
                <c:pt idx="243" formatCode="#,##0.00">
                  <c:v>6415.8</c:v>
                </c:pt>
                <c:pt idx="244" formatCode="#,##0.00">
                  <c:v>6425.1</c:v>
                </c:pt>
                <c:pt idx="245" formatCode="#,##0.00">
                  <c:v>6432.6</c:v>
                </c:pt>
                <c:pt idx="246" formatCode="#,##0.00">
                  <c:v>6438.8</c:v>
                </c:pt>
                <c:pt idx="247" formatCode="#,##0.00">
                  <c:v>6443.8</c:v>
                </c:pt>
                <c:pt idx="248" formatCode="#,##0.00">
                  <c:v>6447.3</c:v>
                </c:pt>
                <c:pt idx="249" formatCode="#,##0.00">
                  <c:v>6449.1</c:v>
                </c:pt>
                <c:pt idx="250" formatCode="#,##0.00">
                  <c:v>6449.6</c:v>
                </c:pt>
                <c:pt idx="251" formatCode="#,##0.00">
                  <c:v>6448.8</c:v>
                </c:pt>
                <c:pt idx="252" formatCode="#,##0.00">
                  <c:v>6446.9</c:v>
                </c:pt>
                <c:pt idx="253" formatCode="#,##0.00">
                  <c:v>6444</c:v>
                </c:pt>
                <c:pt idx="254" formatCode="#,##0.00">
                  <c:v>6440</c:v>
                </c:pt>
                <c:pt idx="255" formatCode="#,##0.00">
                  <c:v>6434.9</c:v>
                </c:pt>
                <c:pt idx="256" formatCode="#,##0.00">
                  <c:v>6428.6</c:v>
                </c:pt>
                <c:pt idx="257" formatCode="#,##0.00">
                  <c:v>6421.4</c:v>
                </c:pt>
                <c:pt idx="258" formatCode="#,##0.00">
                  <c:v>6413.1</c:v>
                </c:pt>
                <c:pt idx="259" formatCode="#,##0.00">
                  <c:v>6404.1</c:v>
                </c:pt>
                <c:pt idx="260" formatCode="#,##0.00">
                  <c:v>6394.4</c:v>
                </c:pt>
                <c:pt idx="261" formatCode="#,##0.00">
                  <c:v>6384</c:v>
                </c:pt>
                <c:pt idx="262" formatCode="#,##0.00">
                  <c:v>6372.9</c:v>
                </c:pt>
                <c:pt idx="263" formatCode="#,##0.00">
                  <c:v>6361.4</c:v>
                </c:pt>
                <c:pt idx="264" formatCode="#,##0.00">
                  <c:v>6349.6</c:v>
                </c:pt>
                <c:pt idx="265" formatCode="#,##0.00">
                  <c:v>6337.4</c:v>
                </c:pt>
                <c:pt idx="266" formatCode="#,##0.00">
                  <c:v>6325</c:v>
                </c:pt>
                <c:pt idx="267" formatCode="#,##0.00">
                  <c:v>6312.2</c:v>
                </c:pt>
                <c:pt idx="268" formatCode="#,##0.00">
                  <c:v>6299.2</c:v>
                </c:pt>
                <c:pt idx="269" formatCode="#,##0.00">
                  <c:v>6285.9</c:v>
                </c:pt>
                <c:pt idx="270" formatCode="#,##0.00">
                  <c:v>6272.3</c:v>
                </c:pt>
                <c:pt idx="271" formatCode="#,##0.00">
                  <c:v>6258.5</c:v>
                </c:pt>
                <c:pt idx="272" formatCode="#,##0.00">
                  <c:v>6244.5</c:v>
                </c:pt>
                <c:pt idx="273" formatCode="#,##0.00">
                  <c:v>6230.4</c:v>
                </c:pt>
                <c:pt idx="274" formatCode="#,##0.00">
                  <c:v>6216.1</c:v>
                </c:pt>
                <c:pt idx="275" formatCode="#,##0.00">
                  <c:v>6201.8</c:v>
                </c:pt>
                <c:pt idx="276" formatCode="#,##0.00">
                  <c:v>6187.4</c:v>
                </c:pt>
                <c:pt idx="277" formatCode="#,##0.00">
                  <c:v>6172.9</c:v>
                </c:pt>
                <c:pt idx="278" formatCode="#,##0.00">
                  <c:v>6158.4</c:v>
                </c:pt>
                <c:pt idx="279" formatCode="#,##0.00">
                  <c:v>6144</c:v>
                </c:pt>
                <c:pt idx="280" formatCode="#,##0.00">
                  <c:v>6129.5</c:v>
                </c:pt>
                <c:pt idx="281" formatCode="#,##0.00">
                  <c:v>6114.8</c:v>
                </c:pt>
                <c:pt idx="282" formatCode="#,##0.00">
                  <c:v>6100.1</c:v>
                </c:pt>
                <c:pt idx="283" formatCode="#,##0.00">
                  <c:v>6085.5</c:v>
                </c:pt>
                <c:pt idx="284" formatCode="#,##0.00">
                  <c:v>6070.7</c:v>
                </c:pt>
                <c:pt idx="285" formatCode="#,##0.00">
                  <c:v>6055.6</c:v>
                </c:pt>
                <c:pt idx="286" formatCode="#,##0.00">
                  <c:v>6040.3</c:v>
                </c:pt>
                <c:pt idx="287" formatCode="#,##0.00">
                  <c:v>6025</c:v>
                </c:pt>
                <c:pt idx="288" formatCode="#,##0.00">
                  <c:v>6009.5</c:v>
                </c:pt>
                <c:pt idx="289" formatCode="#,##0.00">
                  <c:v>5994.1</c:v>
                </c:pt>
                <c:pt idx="290" formatCode="#,##0.00">
                  <c:v>5979.1</c:v>
                </c:pt>
                <c:pt idx="291" formatCode="#,##0.00">
                  <c:v>5964.4</c:v>
                </c:pt>
                <c:pt idx="292" formatCode="#,##0.00">
                  <c:v>5949.8</c:v>
                </c:pt>
                <c:pt idx="293" formatCode="#,##0.00">
                  <c:v>5935.3</c:v>
                </c:pt>
                <c:pt idx="294" formatCode="#,##0.00">
                  <c:v>5920.9</c:v>
                </c:pt>
                <c:pt idx="295" formatCode="#,##0.00">
                  <c:v>5906.4</c:v>
                </c:pt>
                <c:pt idx="296" formatCode="#,##0.00">
                  <c:v>5892.1</c:v>
                </c:pt>
                <c:pt idx="297" formatCode="#,##0.00">
                  <c:v>5878</c:v>
                </c:pt>
                <c:pt idx="298" formatCode="#,##0.00">
                  <c:v>5863.6</c:v>
                </c:pt>
                <c:pt idx="299" formatCode="#,##0.00">
                  <c:v>5848.9</c:v>
                </c:pt>
                <c:pt idx="300" formatCode="#,##0.00">
                  <c:v>5834.3</c:v>
                </c:pt>
                <c:pt idx="301" formatCode="#,##0.00">
                  <c:v>5818.6</c:v>
                </c:pt>
                <c:pt idx="302" formatCode="#,##0.00">
                  <c:v>5802.7</c:v>
                </c:pt>
                <c:pt idx="303" formatCode="#,##0.00">
                  <c:v>5786.6</c:v>
                </c:pt>
                <c:pt idx="304" formatCode="#,##0.00">
                  <c:v>5770.6</c:v>
                </c:pt>
                <c:pt idx="305" formatCode="#,##0.00">
                  <c:v>5754.5</c:v>
                </c:pt>
                <c:pt idx="306" formatCode="#,##0.00">
                  <c:v>5738.6</c:v>
                </c:pt>
                <c:pt idx="307" formatCode="#,##0.00">
                  <c:v>5722.2</c:v>
                </c:pt>
                <c:pt idx="308" formatCode="#,##0.00">
                  <c:v>5705.7</c:v>
                </c:pt>
                <c:pt idx="309" formatCode="#,##0.00">
                  <c:v>5688.9</c:v>
                </c:pt>
                <c:pt idx="310" formatCode="#,##0.00">
                  <c:v>5671.7</c:v>
                </c:pt>
                <c:pt idx="311" formatCode="#,##0.00">
                  <c:v>5654</c:v>
                </c:pt>
                <c:pt idx="312" formatCode="#,##0.00">
                  <c:v>5636.1</c:v>
                </c:pt>
                <c:pt idx="313" formatCode="#,##0.00">
                  <c:v>5618.2</c:v>
                </c:pt>
                <c:pt idx="314" formatCode="#,##0.00">
                  <c:v>5600.7</c:v>
                </c:pt>
                <c:pt idx="315" formatCode="#,##0.00">
                  <c:v>5582.8</c:v>
                </c:pt>
                <c:pt idx="316" formatCode="#,##0.00">
                  <c:v>5564.1</c:v>
                </c:pt>
                <c:pt idx="317" formatCode="#,##0.00">
                  <c:v>5544.6</c:v>
                </c:pt>
                <c:pt idx="318" formatCode="#,##0.00">
                  <c:v>5524.2</c:v>
                </c:pt>
                <c:pt idx="319" formatCode="#,##0.00">
                  <c:v>5503.1</c:v>
                </c:pt>
                <c:pt idx="320" formatCode="#,##0.00">
                  <c:v>5481.5</c:v>
                </c:pt>
                <c:pt idx="321" formatCode="#,##0.00">
                  <c:v>5459.4</c:v>
                </c:pt>
                <c:pt idx="322" formatCode="#,##0.00">
                  <c:v>5436.9</c:v>
                </c:pt>
                <c:pt idx="323" formatCode="#,##0.00">
                  <c:v>5414.5</c:v>
                </c:pt>
                <c:pt idx="324" formatCode="#,##0.00">
                  <c:v>5392.2</c:v>
                </c:pt>
                <c:pt idx="325" formatCode="#,##0.00">
                  <c:v>5369.7</c:v>
                </c:pt>
                <c:pt idx="326" formatCode="#,##0.00">
                  <c:v>5346.7</c:v>
                </c:pt>
                <c:pt idx="327" formatCode="#,##0.00">
                  <c:v>5323.4</c:v>
                </c:pt>
                <c:pt idx="328" formatCode="#,##0.00">
                  <c:v>5299.5</c:v>
                </c:pt>
                <c:pt idx="329" formatCode="#,##0.00">
                  <c:v>5275.1</c:v>
                </c:pt>
                <c:pt idx="330" formatCode="#,##0.00">
                  <c:v>5250.1</c:v>
                </c:pt>
                <c:pt idx="331" formatCode="#,##0.00">
                  <c:v>5224.8</c:v>
                </c:pt>
                <c:pt idx="332" formatCode="#,##0.00">
                  <c:v>5199.6000000000004</c:v>
                </c:pt>
                <c:pt idx="333" formatCode="#,##0.00">
                  <c:v>5174.6000000000004</c:v>
                </c:pt>
                <c:pt idx="334" formatCode="#,##0.00">
                  <c:v>5150.3</c:v>
                </c:pt>
                <c:pt idx="335" formatCode="#,##0.00">
                  <c:v>5125.3</c:v>
                </c:pt>
                <c:pt idx="336" formatCode="#,##0.00">
                  <c:v>5100.2</c:v>
                </c:pt>
                <c:pt idx="337" formatCode="#,##0.00">
                  <c:v>5075.5</c:v>
                </c:pt>
                <c:pt idx="338" formatCode="#,##0.00">
                  <c:v>5051.7</c:v>
                </c:pt>
                <c:pt idx="339" formatCode="#,##0.00">
                  <c:v>5027.8999999999996</c:v>
                </c:pt>
                <c:pt idx="340" formatCode="#,##0.00">
                  <c:v>5003.8</c:v>
                </c:pt>
                <c:pt idx="341" formatCode="#,##0.00">
                  <c:v>4980.5</c:v>
                </c:pt>
                <c:pt idx="342" formatCode="#,##0.00">
                  <c:v>4957.8999999999996</c:v>
                </c:pt>
                <c:pt idx="343" formatCode="#,##0.00">
                  <c:v>4936</c:v>
                </c:pt>
                <c:pt idx="344" formatCode="#,##0.00">
                  <c:v>4915</c:v>
                </c:pt>
                <c:pt idx="345" formatCode="#,##0.00">
                  <c:v>4894.8</c:v>
                </c:pt>
                <c:pt idx="346" formatCode="#,##0.00">
                  <c:v>4875.8</c:v>
                </c:pt>
                <c:pt idx="347" formatCode="#,##0.00">
                  <c:v>4857.2</c:v>
                </c:pt>
                <c:pt idx="348" formatCode="#,##0.00">
                  <c:v>4839.3999999999996</c:v>
                </c:pt>
                <c:pt idx="349" formatCode="#,##0.00">
                  <c:v>4822.3</c:v>
                </c:pt>
                <c:pt idx="350" formatCode="#,##0.00">
                  <c:v>4806</c:v>
                </c:pt>
                <c:pt idx="351" formatCode="#,##0.00">
                  <c:v>4790.6000000000004</c:v>
                </c:pt>
                <c:pt idx="352" formatCode="#,##0.00">
                  <c:v>4776</c:v>
                </c:pt>
                <c:pt idx="353" formatCode="#,##0.00">
                  <c:v>4762.5</c:v>
                </c:pt>
                <c:pt idx="354" formatCode="#,##0.00">
                  <c:v>4749.8999999999996</c:v>
                </c:pt>
                <c:pt idx="355" formatCode="#,##0.00">
                  <c:v>4738.3</c:v>
                </c:pt>
                <c:pt idx="356" formatCode="#,##0.00">
                  <c:v>4727.8999999999996</c:v>
                </c:pt>
                <c:pt idx="357" formatCode="#,##0.00">
                  <c:v>4718.5</c:v>
                </c:pt>
                <c:pt idx="358" formatCode="#,##0.00">
                  <c:v>4710.1000000000004</c:v>
                </c:pt>
                <c:pt idx="359" formatCode="#,##0.00">
                  <c:v>4702.7</c:v>
                </c:pt>
                <c:pt idx="360" formatCode="#,##0.00">
                  <c:v>4696.5</c:v>
                </c:pt>
                <c:pt idx="361" formatCode="#,##0.00">
                  <c:v>4691.3</c:v>
                </c:pt>
                <c:pt idx="362" formatCode="#,##0.00">
                  <c:v>4687.1000000000004</c:v>
                </c:pt>
                <c:pt idx="363" formatCode="#,##0.00">
                  <c:v>4684.1000000000004</c:v>
                </c:pt>
                <c:pt idx="364" formatCode="#,##0.00">
                  <c:v>4682.1000000000004</c:v>
                </c:pt>
                <c:pt idx="365" formatCode="#,##0.00">
                  <c:v>4681.5</c:v>
                </c:pt>
                <c:pt idx="366" formatCode="#,##0.00">
                  <c:v>4682.2</c:v>
                </c:pt>
                <c:pt idx="367" formatCode="#,##0.00">
                  <c:v>4684.1000000000004</c:v>
                </c:pt>
                <c:pt idx="368" formatCode="#,##0.00">
                  <c:v>4687.2</c:v>
                </c:pt>
                <c:pt idx="369" formatCode="#,##0.00">
                  <c:v>4691.5</c:v>
                </c:pt>
                <c:pt idx="370" formatCode="#,##0.00">
                  <c:v>4697</c:v>
                </c:pt>
                <c:pt idx="371" formatCode="#,##0.00">
                  <c:v>4703.7</c:v>
                </c:pt>
                <c:pt idx="372" formatCode="#,##0.00">
                  <c:v>4711.6000000000004</c:v>
                </c:pt>
                <c:pt idx="373" formatCode="#,##0.00">
                  <c:v>4720.6000000000004</c:v>
                </c:pt>
                <c:pt idx="374" formatCode="#,##0.00">
                  <c:v>4730.8</c:v>
                </c:pt>
                <c:pt idx="375" formatCode="#,##0.00">
                  <c:v>4742.2</c:v>
                </c:pt>
                <c:pt idx="376" formatCode="#,##0.00">
                  <c:v>4754.6000000000004</c:v>
                </c:pt>
                <c:pt idx="377" formatCode="#,##0.00">
                  <c:v>4768.2</c:v>
                </c:pt>
                <c:pt idx="378" formatCode="#,##0.00">
                  <c:v>4782.8999999999996</c:v>
                </c:pt>
                <c:pt idx="379" formatCode="#,##0.00">
                  <c:v>4799.8</c:v>
                </c:pt>
                <c:pt idx="380" formatCode="#,##0.00">
                  <c:v>4816.7</c:v>
                </c:pt>
                <c:pt idx="381" formatCode="#,##0.00">
                  <c:v>4834.5</c:v>
                </c:pt>
                <c:pt idx="382" formatCode="#,##0.00">
                  <c:v>4853.1000000000004</c:v>
                </c:pt>
                <c:pt idx="383" formatCode="#,##0.00">
                  <c:v>4872.5</c:v>
                </c:pt>
                <c:pt idx="384" formatCode="#,##0.00">
                  <c:v>4892.8999999999996</c:v>
                </c:pt>
                <c:pt idx="385" formatCode="#,##0.00">
                  <c:v>4914.1000000000004</c:v>
                </c:pt>
                <c:pt idx="386" formatCode="#,##0.00">
                  <c:v>4936.1000000000004</c:v>
                </c:pt>
                <c:pt idx="387" formatCode="#,##0.00">
                  <c:v>4958.8999999999996</c:v>
                </c:pt>
                <c:pt idx="388" formatCode="#,##0.00">
                  <c:v>4981.8999999999996</c:v>
                </c:pt>
                <c:pt idx="389" formatCode="#,##0.00">
                  <c:v>5006</c:v>
                </c:pt>
                <c:pt idx="390" formatCode="#,##0.00">
                  <c:v>5030.8</c:v>
                </c:pt>
                <c:pt idx="391" formatCode="#,##0.00">
                  <c:v>5056.2</c:v>
                </c:pt>
                <c:pt idx="392" formatCode="#,##0.00">
                  <c:v>5081.6000000000004</c:v>
                </c:pt>
                <c:pt idx="393" formatCode="#,##0.00">
                  <c:v>5107</c:v>
                </c:pt>
                <c:pt idx="394" formatCode="#,##0.00">
                  <c:v>5133</c:v>
                </c:pt>
                <c:pt idx="395" formatCode="#,##0.00">
                  <c:v>5159.3</c:v>
                </c:pt>
                <c:pt idx="396" formatCode="#,##0.00">
                  <c:v>5186.2</c:v>
                </c:pt>
                <c:pt idx="397" formatCode="#,##0.00">
                  <c:v>5214.8</c:v>
                </c:pt>
                <c:pt idx="398" formatCode="#,##0.00">
                  <c:v>5243.6</c:v>
                </c:pt>
                <c:pt idx="399" formatCode="#,##0.00">
                  <c:v>5273.9</c:v>
                </c:pt>
                <c:pt idx="400" formatCode="#,##0.00">
                  <c:v>5304.8</c:v>
                </c:pt>
                <c:pt idx="401" formatCode="#,##0.00">
                  <c:v>5336.5</c:v>
                </c:pt>
                <c:pt idx="402" formatCode="#,##0.00">
                  <c:v>5369</c:v>
                </c:pt>
                <c:pt idx="403" formatCode="#,##0.00">
                  <c:v>5402.3</c:v>
                </c:pt>
                <c:pt idx="404" formatCode="#,##0.00">
                  <c:v>5436.2</c:v>
                </c:pt>
                <c:pt idx="405" formatCode="#,##0.00">
                  <c:v>5470.4</c:v>
                </c:pt>
                <c:pt idx="406" formatCode="#,##0.00">
                  <c:v>5504.6</c:v>
                </c:pt>
                <c:pt idx="407" formatCode="#,##0.00">
                  <c:v>5538.9</c:v>
                </c:pt>
                <c:pt idx="408" formatCode="#,##0.00">
                  <c:v>5573.3</c:v>
                </c:pt>
                <c:pt idx="409" formatCode="#,##0.00">
                  <c:v>5607.6</c:v>
                </c:pt>
                <c:pt idx="410" formatCode="#,##0.00">
                  <c:v>5641.7</c:v>
                </c:pt>
                <c:pt idx="411" formatCode="#,##0.00">
                  <c:v>5675.8</c:v>
                </c:pt>
                <c:pt idx="412" formatCode="#,##0.00">
                  <c:v>5709.8</c:v>
                </c:pt>
                <c:pt idx="413" formatCode="#,##0.00">
                  <c:v>5743.6</c:v>
                </c:pt>
                <c:pt idx="414" formatCode="#,##0.00">
                  <c:v>5777</c:v>
                </c:pt>
                <c:pt idx="415" formatCode="#,##0.00">
                  <c:v>5810.1</c:v>
                </c:pt>
                <c:pt idx="416" formatCode="#,##0.00">
                  <c:v>5842.8</c:v>
                </c:pt>
                <c:pt idx="417" formatCode="#,##0.00">
                  <c:v>5874.9</c:v>
                </c:pt>
                <c:pt idx="418" formatCode="#,##0.00">
                  <c:v>5905.8</c:v>
                </c:pt>
                <c:pt idx="419" formatCode="#,##0.00">
                  <c:v>5936.5</c:v>
                </c:pt>
                <c:pt idx="420" formatCode="#,##0.00">
                  <c:v>5966.4</c:v>
                </c:pt>
                <c:pt idx="421" formatCode="#,##0.00">
                  <c:v>5995.5</c:v>
                </c:pt>
                <c:pt idx="422" formatCode="#,##0.00">
                  <c:v>6023.8</c:v>
                </c:pt>
                <c:pt idx="423" formatCode="#,##0.00">
                  <c:v>6051.2</c:v>
                </c:pt>
                <c:pt idx="424" formatCode="#,##0.00">
                  <c:v>6077.7</c:v>
                </c:pt>
                <c:pt idx="425" formatCode="#,##0.00">
                  <c:v>6103.2</c:v>
                </c:pt>
                <c:pt idx="426" formatCode="#,##0.00">
                  <c:v>6127.5</c:v>
                </c:pt>
                <c:pt idx="427" formatCode="#,##0.00">
                  <c:v>6150.9</c:v>
                </c:pt>
                <c:pt idx="428" formatCode="#,##0.00">
                  <c:v>6173.5</c:v>
                </c:pt>
                <c:pt idx="429" formatCode="#,##0.00">
                  <c:v>6194.5</c:v>
                </c:pt>
                <c:pt idx="430" formatCode="#,##0.00">
                  <c:v>6214.2</c:v>
                </c:pt>
                <c:pt idx="431" formatCode="#,##0.00">
                  <c:v>6232.7</c:v>
                </c:pt>
                <c:pt idx="432" formatCode="#,##0.00">
                  <c:v>6250.3</c:v>
                </c:pt>
                <c:pt idx="433" formatCode="#,##0.00">
                  <c:v>6266.7</c:v>
                </c:pt>
                <c:pt idx="434" formatCode="#,##0.00">
                  <c:v>6281.9</c:v>
                </c:pt>
                <c:pt idx="435" formatCode="#,##0.00">
                  <c:v>6295.9</c:v>
                </c:pt>
                <c:pt idx="436" formatCode="#,##0.00">
                  <c:v>6308.7</c:v>
                </c:pt>
                <c:pt idx="437" formatCode="#,##0.00">
                  <c:v>6320.5</c:v>
                </c:pt>
                <c:pt idx="438" formatCode="#,##0.00">
                  <c:v>6331.2</c:v>
                </c:pt>
                <c:pt idx="439" formatCode="#,##0.00">
                  <c:v>6340.8</c:v>
                </c:pt>
                <c:pt idx="440" formatCode="#,##0.00">
                  <c:v>6349.5</c:v>
                </c:pt>
                <c:pt idx="441" formatCode="#,##0.00">
                  <c:v>6357.2</c:v>
                </c:pt>
                <c:pt idx="442" formatCode="#,##0.00">
                  <c:v>6363.9</c:v>
                </c:pt>
                <c:pt idx="443" formatCode="#,##0.00">
                  <c:v>6369.7</c:v>
                </c:pt>
                <c:pt idx="444" formatCode="#,##0.00">
                  <c:v>6374.5</c:v>
                </c:pt>
                <c:pt idx="445" formatCode="#,##0.00">
                  <c:v>6378.4</c:v>
                </c:pt>
                <c:pt idx="446" formatCode="#,##0.00">
                  <c:v>6381.5</c:v>
                </c:pt>
                <c:pt idx="447" formatCode="#,##0.00">
                  <c:v>6383.8</c:v>
                </c:pt>
                <c:pt idx="448" formatCode="#,##0.00">
                  <c:v>6385.4</c:v>
                </c:pt>
                <c:pt idx="449" formatCode="#,##0.00">
                  <c:v>6386.1</c:v>
                </c:pt>
                <c:pt idx="450" formatCode="#,##0.00">
                  <c:v>6385.9</c:v>
                </c:pt>
                <c:pt idx="451" formatCode="#,##0.00">
                  <c:v>6385</c:v>
                </c:pt>
                <c:pt idx="452" formatCode="#,##0.00">
                  <c:v>6383.3</c:v>
                </c:pt>
                <c:pt idx="453" formatCode="#,##0.00">
                  <c:v>6380.8</c:v>
                </c:pt>
                <c:pt idx="454" formatCode="#,##0.00">
                  <c:v>6377.6</c:v>
                </c:pt>
                <c:pt idx="455" formatCode="#,##0.00">
                  <c:v>6373.7</c:v>
                </c:pt>
                <c:pt idx="456" formatCode="#,##0.00">
                  <c:v>6369.2</c:v>
                </c:pt>
                <c:pt idx="457" formatCode="#,##0.00">
                  <c:v>6364</c:v>
                </c:pt>
                <c:pt idx="458" formatCode="#,##0.00">
                  <c:v>6358.3</c:v>
                </c:pt>
                <c:pt idx="459" formatCode="#,##0.00">
                  <c:v>6352.1</c:v>
                </c:pt>
                <c:pt idx="460" formatCode="#,##0.00">
                  <c:v>6345.4</c:v>
                </c:pt>
                <c:pt idx="461" formatCode="#,##0.00">
                  <c:v>6338.2</c:v>
                </c:pt>
                <c:pt idx="462" formatCode="#,##0.00">
                  <c:v>6330.7</c:v>
                </c:pt>
                <c:pt idx="463" formatCode="#,##0.00">
                  <c:v>6322.8</c:v>
                </c:pt>
                <c:pt idx="464" formatCode="#,##0.00">
                  <c:v>6314.6</c:v>
                </c:pt>
                <c:pt idx="465" formatCode="#,##0.00">
                  <c:v>6306</c:v>
                </c:pt>
                <c:pt idx="466" formatCode="#,##0.00">
                  <c:v>6296.9</c:v>
                </c:pt>
                <c:pt idx="467" formatCode="#,##0.00">
                  <c:v>6287.4</c:v>
                </c:pt>
                <c:pt idx="468" formatCode="#,##0.00">
                  <c:v>6277.6</c:v>
                </c:pt>
                <c:pt idx="469" formatCode="#,##0.00">
                  <c:v>6267.4</c:v>
                </c:pt>
                <c:pt idx="470" formatCode="#,##0.00">
                  <c:v>6256.9</c:v>
                </c:pt>
                <c:pt idx="471" formatCode="#,##0.00">
                  <c:v>6246</c:v>
                </c:pt>
                <c:pt idx="472" formatCode="#,##0.00">
                  <c:v>6234.6</c:v>
                </c:pt>
                <c:pt idx="473" formatCode="#,##0.00">
                  <c:v>6222.8</c:v>
                </c:pt>
                <c:pt idx="474" formatCode="#,##0.00">
                  <c:v>6210.6</c:v>
                </c:pt>
                <c:pt idx="475" formatCode="#,##0.00">
                  <c:v>6198</c:v>
                </c:pt>
                <c:pt idx="476" formatCode="#,##0.00">
                  <c:v>6185.2</c:v>
                </c:pt>
                <c:pt idx="477" formatCode="#,##0.00">
                  <c:v>6172.1</c:v>
                </c:pt>
                <c:pt idx="478" formatCode="#,##0.00">
                  <c:v>6158.6</c:v>
                </c:pt>
                <c:pt idx="479" formatCode="#,##0.00">
                  <c:v>6144.8</c:v>
                </c:pt>
                <c:pt idx="480" formatCode="#,##0.00">
                  <c:v>6130.8</c:v>
                </c:pt>
                <c:pt idx="481" formatCode="#,##0.00">
                  <c:v>6116.4</c:v>
                </c:pt>
                <c:pt idx="482" formatCode="#,##0.00">
                  <c:v>6101.7</c:v>
                </c:pt>
                <c:pt idx="483" formatCode="#,##0.00">
                  <c:v>6086.9</c:v>
                </c:pt>
                <c:pt idx="484" formatCode="#,##0.00">
                  <c:v>6071.9</c:v>
                </c:pt>
                <c:pt idx="485" formatCode="#,##0.00">
                  <c:v>6056.6</c:v>
                </c:pt>
                <c:pt idx="486" formatCode="#,##0.00">
                  <c:v>6041</c:v>
                </c:pt>
                <c:pt idx="487" formatCode="#,##0.00">
                  <c:v>6025.3</c:v>
                </c:pt>
                <c:pt idx="488" formatCode="#,##0.00">
                  <c:v>6009.4</c:v>
                </c:pt>
                <c:pt idx="489" formatCode="#,##0.00">
                  <c:v>5993</c:v>
                </c:pt>
                <c:pt idx="490" formatCode="#,##0.00">
                  <c:v>5976.7</c:v>
                </c:pt>
                <c:pt idx="491" formatCode="#,##0.00">
                  <c:v>5960.4</c:v>
                </c:pt>
                <c:pt idx="492" formatCode="#,##0.00">
                  <c:v>5944</c:v>
                </c:pt>
                <c:pt idx="493" formatCode="#,##0.00">
                  <c:v>5927.5</c:v>
                </c:pt>
                <c:pt idx="494" formatCode="#,##0.00">
                  <c:v>5910.9</c:v>
                </c:pt>
                <c:pt idx="495" formatCode="#,##0.00">
                  <c:v>5894.1</c:v>
                </c:pt>
                <c:pt idx="496" formatCode="#,##0.00">
                  <c:v>5877</c:v>
                </c:pt>
                <c:pt idx="497" formatCode="#,##0.00">
                  <c:v>5859.8</c:v>
                </c:pt>
                <c:pt idx="498" formatCode="#,##0.00">
                  <c:v>5842.3</c:v>
                </c:pt>
                <c:pt idx="499" formatCode="#,##0.00">
                  <c:v>5824.9</c:v>
                </c:pt>
                <c:pt idx="500" formatCode="#,##0.00">
                  <c:v>5806.8</c:v>
                </c:pt>
                <c:pt idx="501" formatCode="#,##0.00">
                  <c:v>5788.6</c:v>
                </c:pt>
                <c:pt idx="502" formatCode="#,##0.00">
                  <c:v>5770.3</c:v>
                </c:pt>
                <c:pt idx="503" formatCode="#,##0.00">
                  <c:v>5751.9</c:v>
                </c:pt>
                <c:pt idx="504" formatCode="#,##0.00">
                  <c:v>5733.4</c:v>
                </c:pt>
                <c:pt idx="505" formatCode="#,##0.00">
                  <c:v>5714.7</c:v>
                </c:pt>
                <c:pt idx="506" formatCode="#,##0.00">
                  <c:v>5695.9</c:v>
                </c:pt>
                <c:pt idx="507" formatCode="#,##0.00">
                  <c:v>5677.1</c:v>
                </c:pt>
                <c:pt idx="508" formatCode="#,##0.00">
                  <c:v>5658.2</c:v>
                </c:pt>
                <c:pt idx="509" formatCode="#,##0.00">
                  <c:v>5639.2</c:v>
                </c:pt>
                <c:pt idx="510" formatCode="#,##0.00">
                  <c:v>5620.1</c:v>
                </c:pt>
                <c:pt idx="511" formatCode="#,##0.00">
                  <c:v>5600.9</c:v>
                </c:pt>
                <c:pt idx="512" formatCode="#,##0.00">
                  <c:v>5581.5</c:v>
                </c:pt>
                <c:pt idx="513" formatCode="#,##0.00">
                  <c:v>5562.1</c:v>
                </c:pt>
                <c:pt idx="514" formatCode="#,##0.00">
                  <c:v>5542.5</c:v>
                </c:pt>
                <c:pt idx="515" formatCode="#,##0.00">
                  <c:v>5522.8</c:v>
                </c:pt>
                <c:pt idx="516" formatCode="#,##0.00">
                  <c:v>5503.1</c:v>
                </c:pt>
                <c:pt idx="517" formatCode="#,##0.00">
                  <c:v>5483.6</c:v>
                </c:pt>
                <c:pt idx="518" formatCode="#,##0.00">
                  <c:v>5464</c:v>
                </c:pt>
                <c:pt idx="519" formatCode="#,##0.00">
                  <c:v>5444.4</c:v>
                </c:pt>
                <c:pt idx="520" formatCode="#,##0.00">
                  <c:v>5424.9</c:v>
                </c:pt>
                <c:pt idx="521" formatCode="#,##0.00">
                  <c:v>5405.4</c:v>
                </c:pt>
                <c:pt idx="522" formatCode="#,##0.00">
                  <c:v>5385.7</c:v>
                </c:pt>
                <c:pt idx="523" formatCode="#,##0.00">
                  <c:v>5366</c:v>
                </c:pt>
                <c:pt idx="524" formatCode="#,##0.00">
                  <c:v>5346.4</c:v>
                </c:pt>
                <c:pt idx="525" formatCode="#,##0.00">
                  <c:v>5326.8</c:v>
                </c:pt>
                <c:pt idx="526" formatCode="#,##0.00">
                  <c:v>5307.5</c:v>
                </c:pt>
                <c:pt idx="527" formatCode="#,##0.00">
                  <c:v>5288</c:v>
                </c:pt>
                <c:pt idx="528" formatCode="#,##0.00">
                  <c:v>5268.4</c:v>
                </c:pt>
                <c:pt idx="529" formatCode="#,##0.00">
                  <c:v>5248.8</c:v>
                </c:pt>
                <c:pt idx="530" formatCode="#,##0.00">
                  <c:v>5229.2</c:v>
                </c:pt>
                <c:pt idx="531" formatCode="#,##0.00">
                  <c:v>5209.6000000000004</c:v>
                </c:pt>
                <c:pt idx="532" formatCode="#,##0.00">
                  <c:v>5190</c:v>
                </c:pt>
                <c:pt idx="533" formatCode="#,##0.00">
                  <c:v>5171.2</c:v>
                </c:pt>
                <c:pt idx="534" formatCode="#,##0.00">
                  <c:v>5151.8999999999996</c:v>
                </c:pt>
                <c:pt idx="535" formatCode="#,##0.00">
                  <c:v>5132.6000000000004</c:v>
                </c:pt>
                <c:pt idx="536" formatCode="#,##0.00">
                  <c:v>5113.5</c:v>
                </c:pt>
                <c:pt idx="537" formatCode="#,##0.00">
                  <c:v>5094.2</c:v>
                </c:pt>
                <c:pt idx="538" formatCode="#,##0.00">
                  <c:v>5074.8999999999996</c:v>
                </c:pt>
                <c:pt idx="539" formatCode="#,##0.00">
                  <c:v>5056.3</c:v>
                </c:pt>
                <c:pt idx="540" formatCode="#,##0.00">
                  <c:v>5036.8999999999996</c:v>
                </c:pt>
                <c:pt idx="541" formatCode="#,##0.00">
                  <c:v>5017.1000000000004</c:v>
                </c:pt>
                <c:pt idx="542" formatCode="#,##0.00">
                  <c:v>4997.2</c:v>
                </c:pt>
                <c:pt idx="543" formatCode="#,##0.00">
                  <c:v>4977.7</c:v>
                </c:pt>
                <c:pt idx="544" formatCode="#,##0.00">
                  <c:v>4958.5</c:v>
                </c:pt>
                <c:pt idx="545" formatCode="#,##0.00">
                  <c:v>4939.6000000000004</c:v>
                </c:pt>
                <c:pt idx="546" formatCode="#,##0.00">
                  <c:v>4920.8</c:v>
                </c:pt>
                <c:pt idx="547" formatCode="#,##0.00">
                  <c:v>4902</c:v>
                </c:pt>
                <c:pt idx="548" formatCode="#,##0.00">
                  <c:v>4883.3999999999996</c:v>
                </c:pt>
                <c:pt idx="549" formatCode="#,##0.00">
                  <c:v>4864.3999999999996</c:v>
                </c:pt>
                <c:pt idx="550" formatCode="#,##0.00">
                  <c:v>4845.3</c:v>
                </c:pt>
                <c:pt idx="551" formatCode="#,##0.00">
                  <c:v>4825.7</c:v>
                </c:pt>
                <c:pt idx="552" formatCode="#,##0.00">
                  <c:v>4806.2</c:v>
                </c:pt>
                <c:pt idx="553" formatCode="#,##0.00">
                  <c:v>4786.7</c:v>
                </c:pt>
                <c:pt idx="554" formatCode="#,##0.00">
                  <c:v>4767</c:v>
                </c:pt>
                <c:pt idx="555" formatCode="#,##0.00">
                  <c:v>4747.5</c:v>
                </c:pt>
                <c:pt idx="556" formatCode="#,##0.00">
                  <c:v>4728.3</c:v>
                </c:pt>
                <c:pt idx="557" formatCode="#,##0.00">
                  <c:v>4708.8999999999996</c:v>
                </c:pt>
                <c:pt idx="558" formatCode="#,##0.00">
                  <c:v>4689.3</c:v>
                </c:pt>
                <c:pt idx="559" formatCode="#,##0.00">
                  <c:v>4669.5</c:v>
                </c:pt>
                <c:pt idx="560" formatCode="#,##0.00">
                  <c:v>4649.6000000000004</c:v>
                </c:pt>
                <c:pt idx="561" formatCode="#,##0.00">
                  <c:v>4629.6000000000004</c:v>
                </c:pt>
                <c:pt idx="562" formatCode="#,##0.00">
                  <c:v>4609.8</c:v>
                </c:pt>
                <c:pt idx="563" formatCode="#,##0.00">
                  <c:v>4589.7</c:v>
                </c:pt>
                <c:pt idx="564" formatCode="#,##0.00">
                  <c:v>4569.8999999999996</c:v>
                </c:pt>
                <c:pt idx="565" formatCode="#,##0.00">
                  <c:v>4550.8999999999996</c:v>
                </c:pt>
                <c:pt idx="566" formatCode="#,##0.00">
                  <c:v>4531.2</c:v>
                </c:pt>
                <c:pt idx="567" formatCode="#,##0.00">
                  <c:v>4512</c:v>
                </c:pt>
                <c:pt idx="568" formatCode="#,##0.00">
                  <c:v>4493</c:v>
                </c:pt>
                <c:pt idx="569" formatCode="#,##0.00">
                  <c:v>4474.1000000000004</c:v>
                </c:pt>
                <c:pt idx="570" formatCode="#,##0.00">
                  <c:v>4455.3</c:v>
                </c:pt>
                <c:pt idx="571" formatCode="#,##0.00">
                  <c:v>4436.5</c:v>
                </c:pt>
                <c:pt idx="572" formatCode="#,##0.00">
                  <c:v>4417.8999999999996</c:v>
                </c:pt>
                <c:pt idx="573" formatCode="#,##0.00">
                  <c:v>4399.6000000000004</c:v>
                </c:pt>
                <c:pt idx="574" formatCode="#,##0.00">
                  <c:v>4382.3</c:v>
                </c:pt>
                <c:pt idx="575" formatCode="#,##0.00">
                  <c:v>4365.2</c:v>
                </c:pt>
                <c:pt idx="576" formatCode="#,##0.00">
                  <c:v>4347.5</c:v>
                </c:pt>
                <c:pt idx="577" formatCode="#,##0.00">
                  <c:v>4329.7</c:v>
                </c:pt>
                <c:pt idx="578" formatCode="#,##0.00">
                  <c:v>4310.8999999999996</c:v>
                </c:pt>
                <c:pt idx="579" formatCode="#,##0.00">
                  <c:v>4291.8999999999996</c:v>
                </c:pt>
                <c:pt idx="580" formatCode="#,##0.00">
                  <c:v>4273</c:v>
                </c:pt>
                <c:pt idx="581" formatCode="#,##0.00">
                  <c:v>4254.1000000000004</c:v>
                </c:pt>
                <c:pt idx="582" formatCode="#,##0.00">
                  <c:v>4235.1000000000004</c:v>
                </c:pt>
                <c:pt idx="583" formatCode="#,##0.00">
                  <c:v>4216.6000000000004</c:v>
                </c:pt>
                <c:pt idx="584" formatCode="#,##0.00">
                  <c:v>4199</c:v>
                </c:pt>
                <c:pt idx="585" formatCode="#,##0.00">
                  <c:v>4181.3</c:v>
                </c:pt>
                <c:pt idx="586" formatCode="#,##0.00">
                  <c:v>4163</c:v>
                </c:pt>
                <c:pt idx="587" formatCode="#,##0.00">
                  <c:v>4144.3</c:v>
                </c:pt>
                <c:pt idx="588" formatCode="#,##0.00">
                  <c:v>4125.3</c:v>
                </c:pt>
                <c:pt idx="589" formatCode="#,##0.00">
                  <c:v>4105.8999999999996</c:v>
                </c:pt>
                <c:pt idx="590" formatCode="#,##0.00">
                  <c:v>4086.3</c:v>
                </c:pt>
                <c:pt idx="591" formatCode="#,##0.00">
                  <c:v>4067</c:v>
                </c:pt>
                <c:pt idx="592" formatCode="#,##0.00">
                  <c:v>4047.6</c:v>
                </c:pt>
                <c:pt idx="593" formatCode="#,##0.00">
                  <c:v>4027.4</c:v>
                </c:pt>
                <c:pt idx="594" formatCode="#,##0.00">
                  <c:v>4007.1</c:v>
                </c:pt>
                <c:pt idx="595" formatCode="#,##0.00">
                  <c:v>3986.9</c:v>
                </c:pt>
                <c:pt idx="596" formatCode="#,##0.00">
                  <c:v>3966.4</c:v>
                </c:pt>
                <c:pt idx="597" formatCode="#,##0.00">
                  <c:v>3946.2</c:v>
                </c:pt>
                <c:pt idx="598" formatCode="#,##0.00">
                  <c:v>3926.8</c:v>
                </c:pt>
                <c:pt idx="599" formatCode="#,##0.00">
                  <c:v>3906.5</c:v>
                </c:pt>
                <c:pt idx="600" formatCode="#,##0.00">
                  <c:v>3886.8</c:v>
                </c:pt>
                <c:pt idx="601" formatCode="#,##0.00">
                  <c:v>3867.5</c:v>
                </c:pt>
                <c:pt idx="602" formatCode="#,##0.00">
                  <c:v>3848.5</c:v>
                </c:pt>
                <c:pt idx="603" formatCode="#,##0.00">
                  <c:v>3829.6</c:v>
                </c:pt>
                <c:pt idx="604" formatCode="#,##0.00">
                  <c:v>3810.9</c:v>
                </c:pt>
                <c:pt idx="605" formatCode="#,##0.00">
                  <c:v>3792.4</c:v>
                </c:pt>
                <c:pt idx="606" formatCode="#,##0.00">
                  <c:v>3774</c:v>
                </c:pt>
                <c:pt idx="607" formatCode="#,##0.00">
                  <c:v>3755.7</c:v>
                </c:pt>
                <c:pt idx="608" formatCode="#,##0.00">
                  <c:v>3737.7</c:v>
                </c:pt>
                <c:pt idx="609" formatCode="#,##0.00">
                  <c:v>3720.2</c:v>
                </c:pt>
                <c:pt idx="610" formatCode="#,##0.00">
                  <c:v>3702.8</c:v>
                </c:pt>
                <c:pt idx="611" formatCode="#,##0.00">
                  <c:v>3685.2</c:v>
                </c:pt>
                <c:pt idx="612" formatCode="#,##0.00">
                  <c:v>3667.7</c:v>
                </c:pt>
                <c:pt idx="613" formatCode="#,##0.00">
                  <c:v>3650.3</c:v>
                </c:pt>
                <c:pt idx="614" formatCode="#,##0.00">
                  <c:v>3633.2</c:v>
                </c:pt>
                <c:pt idx="615" formatCode="#,##0.00">
                  <c:v>3616.2</c:v>
                </c:pt>
                <c:pt idx="616" formatCode="#,##0.00">
                  <c:v>3598.8</c:v>
                </c:pt>
                <c:pt idx="617" formatCode="#,##0.00">
                  <c:v>3580.4</c:v>
                </c:pt>
                <c:pt idx="618" formatCode="#,##0.00">
                  <c:v>3562.5</c:v>
                </c:pt>
                <c:pt idx="619" formatCode="#,##0.00">
                  <c:v>3545.7</c:v>
                </c:pt>
                <c:pt idx="620" formatCode="#,##0.00">
                  <c:v>3529.4</c:v>
                </c:pt>
                <c:pt idx="621" formatCode="#,##0.00">
                  <c:v>3512.8</c:v>
                </c:pt>
                <c:pt idx="622" formatCode="#,##0.00">
                  <c:v>3496.6</c:v>
                </c:pt>
                <c:pt idx="623" formatCode="#,##0.00">
                  <c:v>3485</c:v>
                </c:pt>
                <c:pt idx="624" formatCode="#,##0.00">
                  <c:v>3471.6</c:v>
                </c:pt>
                <c:pt idx="625" formatCode="#,##0.00">
                  <c:v>3460.7</c:v>
                </c:pt>
                <c:pt idx="626" formatCode="#,##0.00">
                  <c:v>3446.9</c:v>
                </c:pt>
                <c:pt idx="627" formatCode="#,##0.00">
                  <c:v>3431.6</c:v>
                </c:pt>
                <c:pt idx="628" formatCode="#,##0.00">
                  <c:v>3417.6</c:v>
                </c:pt>
                <c:pt idx="629" formatCode="#,##0.00">
                  <c:v>3402.1</c:v>
                </c:pt>
                <c:pt idx="630" formatCode="#,##0.00">
                  <c:v>3385.9</c:v>
                </c:pt>
                <c:pt idx="631" formatCode="#,##0.00">
                  <c:v>3369.9</c:v>
                </c:pt>
                <c:pt idx="632" formatCode="#,##0.00">
                  <c:v>3354.7</c:v>
                </c:pt>
                <c:pt idx="633" formatCode="#,##0.00">
                  <c:v>3339.3</c:v>
                </c:pt>
                <c:pt idx="634" formatCode="#,##0.00">
                  <c:v>3324.8</c:v>
                </c:pt>
                <c:pt idx="635" formatCode="#,##0.00">
                  <c:v>3309.6</c:v>
                </c:pt>
                <c:pt idx="636" formatCode="#,##0.00">
                  <c:v>3295</c:v>
                </c:pt>
                <c:pt idx="637" formatCode="#,##0.00">
                  <c:v>3282.6</c:v>
                </c:pt>
                <c:pt idx="638" formatCode="#,##0.00">
                  <c:v>3270.4</c:v>
                </c:pt>
                <c:pt idx="639" formatCode="#,##0.00">
                  <c:v>3257.6</c:v>
                </c:pt>
                <c:pt idx="640" formatCode="#,##0.00">
                  <c:v>3244.2</c:v>
                </c:pt>
                <c:pt idx="641" formatCode="#,##0.00">
                  <c:v>3230.1</c:v>
                </c:pt>
                <c:pt idx="642" formatCode="#,##0.00">
                  <c:v>3215.8</c:v>
                </c:pt>
                <c:pt idx="643" formatCode="#,##0.00">
                  <c:v>3201.4</c:v>
                </c:pt>
                <c:pt idx="644" formatCode="#,##0.00">
                  <c:v>3187.1</c:v>
                </c:pt>
                <c:pt idx="645" formatCode="#,##0.00">
                  <c:v>3173</c:v>
                </c:pt>
                <c:pt idx="646" formatCode="#,##0.00">
                  <c:v>3159.2</c:v>
                </c:pt>
                <c:pt idx="647" formatCode="#,##0.00">
                  <c:v>3147</c:v>
                </c:pt>
                <c:pt idx="648" formatCode="#,##0.00">
                  <c:v>3139.2</c:v>
                </c:pt>
                <c:pt idx="649" formatCode="#,##0.00">
                  <c:v>3128.5</c:v>
                </c:pt>
                <c:pt idx="650" formatCode="#,##0.00">
                  <c:v>3115</c:v>
                </c:pt>
                <c:pt idx="651" formatCode="#,##0.00">
                  <c:v>3104.8</c:v>
                </c:pt>
                <c:pt idx="652" formatCode="#,##0.00">
                  <c:v>3092.4</c:v>
                </c:pt>
                <c:pt idx="653" formatCode="#,##0.00">
                  <c:v>3077.3</c:v>
                </c:pt>
                <c:pt idx="654" formatCode="#,##0.00">
                  <c:v>3061.7</c:v>
                </c:pt>
                <c:pt idx="655" formatCode="#,##0.00">
                  <c:v>3049.4</c:v>
                </c:pt>
                <c:pt idx="656" formatCode="#,##0.00">
                  <c:v>3035.4</c:v>
                </c:pt>
                <c:pt idx="657" formatCode="#,##0.00">
                  <c:v>3020.3</c:v>
                </c:pt>
                <c:pt idx="658" formatCode="#,##0.00">
                  <c:v>3006.4</c:v>
                </c:pt>
                <c:pt idx="659" formatCode="#,##0.00">
                  <c:v>2991.2</c:v>
                </c:pt>
                <c:pt idx="660" formatCode="#,##0.00">
                  <c:v>2977.6</c:v>
                </c:pt>
                <c:pt idx="661" formatCode="#,##0.00">
                  <c:v>2963.7</c:v>
                </c:pt>
                <c:pt idx="662" formatCode="#,##0.00">
                  <c:v>2950.2</c:v>
                </c:pt>
                <c:pt idx="663" formatCode="#,##0.00">
                  <c:v>2936.7</c:v>
                </c:pt>
                <c:pt idx="664" formatCode="#,##0.00">
                  <c:v>2923.3</c:v>
                </c:pt>
                <c:pt idx="665" formatCode="#,##0.00">
                  <c:v>2913.8</c:v>
                </c:pt>
                <c:pt idx="666" formatCode="#,##0.00">
                  <c:v>2898</c:v>
                </c:pt>
                <c:pt idx="667" formatCode="#,##0.00">
                  <c:v>2884.9</c:v>
                </c:pt>
                <c:pt idx="668" formatCode="#,##0.00">
                  <c:v>2872.2</c:v>
                </c:pt>
                <c:pt idx="669" formatCode="#,##0.00">
                  <c:v>2859.1</c:v>
                </c:pt>
                <c:pt idx="670" formatCode="#,##0.00">
                  <c:v>2846</c:v>
                </c:pt>
                <c:pt idx="671" formatCode="#,##0.00">
                  <c:v>2833.2</c:v>
                </c:pt>
                <c:pt idx="672" formatCode="#,##0.00">
                  <c:v>2820.2</c:v>
                </c:pt>
                <c:pt idx="673" formatCode="#,##0.00">
                  <c:v>2807.8</c:v>
                </c:pt>
                <c:pt idx="674" formatCode="#,##0.00">
                  <c:v>2795.6</c:v>
                </c:pt>
                <c:pt idx="675" formatCode="#,##0.00">
                  <c:v>2783.5</c:v>
                </c:pt>
                <c:pt idx="676" formatCode="#,##0.00">
                  <c:v>2771.7</c:v>
                </c:pt>
                <c:pt idx="677" formatCode="#,##0.00">
                  <c:v>2759.8</c:v>
                </c:pt>
                <c:pt idx="678" formatCode="#,##0.00">
                  <c:v>2749.7</c:v>
                </c:pt>
                <c:pt idx="679" formatCode="#,##0.00">
                  <c:v>2737.3</c:v>
                </c:pt>
                <c:pt idx="680" formatCode="#,##0.00">
                  <c:v>2730.5</c:v>
                </c:pt>
                <c:pt idx="681" formatCode="#,##0.00">
                  <c:v>2720.6</c:v>
                </c:pt>
                <c:pt idx="682" formatCode="#,##0.00">
                  <c:v>2708.5</c:v>
                </c:pt>
                <c:pt idx="683" formatCode="#,##0.00">
                  <c:v>2696</c:v>
                </c:pt>
                <c:pt idx="684" formatCode="#,##0.00">
                  <c:v>2685.5</c:v>
                </c:pt>
                <c:pt idx="685" formatCode="#,##0.00">
                  <c:v>2674.1</c:v>
                </c:pt>
                <c:pt idx="686" formatCode="#,##0.00">
                  <c:v>2662.8</c:v>
                </c:pt>
                <c:pt idx="687" formatCode="#,##0.00">
                  <c:v>2651.6</c:v>
                </c:pt>
                <c:pt idx="688" formatCode="#,##0.00">
                  <c:v>2640.9</c:v>
                </c:pt>
                <c:pt idx="689" formatCode="#,##0.00">
                  <c:v>2631.6</c:v>
                </c:pt>
                <c:pt idx="690" formatCode="#,##0.00">
                  <c:v>2625.3</c:v>
                </c:pt>
                <c:pt idx="691" formatCode="#,##0.00">
                  <c:v>2615.8000000000002</c:v>
                </c:pt>
                <c:pt idx="692" formatCode="#,##0.00">
                  <c:v>2605.4</c:v>
                </c:pt>
                <c:pt idx="693" formatCode="#,##0.00">
                  <c:v>2594.9</c:v>
                </c:pt>
                <c:pt idx="694" formatCode="#,##0.00">
                  <c:v>2584.6</c:v>
                </c:pt>
                <c:pt idx="695" formatCode="#,##0.00">
                  <c:v>2574.5</c:v>
                </c:pt>
                <c:pt idx="696" formatCode="#,##0.00">
                  <c:v>2564.8000000000002</c:v>
                </c:pt>
                <c:pt idx="697" formatCode="#,##0.00">
                  <c:v>2556.5</c:v>
                </c:pt>
                <c:pt idx="698" formatCode="#,##0.00">
                  <c:v>2547.4</c:v>
                </c:pt>
                <c:pt idx="699" formatCode="#,##0.00">
                  <c:v>2538.1</c:v>
                </c:pt>
                <c:pt idx="700" formatCode="#,##0.00">
                  <c:v>2528.5</c:v>
                </c:pt>
                <c:pt idx="701" formatCode="#,##0.00">
                  <c:v>2519</c:v>
                </c:pt>
                <c:pt idx="702" formatCode="#,##0.00">
                  <c:v>2509.6</c:v>
                </c:pt>
                <c:pt idx="703" formatCode="#,##0.00">
                  <c:v>2500.6</c:v>
                </c:pt>
                <c:pt idx="704" formatCode="#,##0.00">
                  <c:v>2491.9</c:v>
                </c:pt>
                <c:pt idx="705" formatCode="#,##0.00">
                  <c:v>2482.9</c:v>
                </c:pt>
                <c:pt idx="706" formatCode="#,##0.00">
                  <c:v>2483</c:v>
                </c:pt>
                <c:pt idx="707" formatCode="#,##0.00">
                  <c:v>2480.4</c:v>
                </c:pt>
                <c:pt idx="708" formatCode="#,##0.00">
                  <c:v>2470.1999999999998</c:v>
                </c:pt>
                <c:pt idx="709" formatCode="#,##0.00">
                  <c:v>2459.6</c:v>
                </c:pt>
                <c:pt idx="710" formatCode="#,##0.00">
                  <c:v>2448.6</c:v>
                </c:pt>
                <c:pt idx="711" formatCode="#,##0.00">
                  <c:v>2437.4</c:v>
                </c:pt>
                <c:pt idx="712" formatCode="#,##0.00">
                  <c:v>2426.6999999999998</c:v>
                </c:pt>
                <c:pt idx="713" formatCode="#,##0.00">
                  <c:v>2416.3000000000002</c:v>
                </c:pt>
                <c:pt idx="714" formatCode="#,##0.00">
                  <c:v>2406.4</c:v>
                </c:pt>
                <c:pt idx="715" formatCode="#,##0.00">
                  <c:v>2396.8000000000002</c:v>
                </c:pt>
                <c:pt idx="716" formatCode="#,##0.00">
                  <c:v>2387.4</c:v>
                </c:pt>
                <c:pt idx="717" formatCode="#,##0.00">
                  <c:v>2378.3000000000002</c:v>
                </c:pt>
                <c:pt idx="718" formatCode="#,##0.00">
                  <c:v>2369.8000000000002</c:v>
                </c:pt>
                <c:pt idx="719" formatCode="#,##0.00">
                  <c:v>2361.1</c:v>
                </c:pt>
                <c:pt idx="720" formatCode="#,##0.00">
                  <c:v>2355.9</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3"/>
          <c:tx>
            <c:v>2 Percent Annual Chance</c:v>
          </c:tx>
          <c:spPr>
            <a:ln>
              <a:solidFill>
                <a:schemeClr val="tx2">
                  <a:lumMod val="60000"/>
                  <a:lumOff val="40000"/>
                </a:schemeClr>
              </a:solidFill>
            </a:ln>
          </c:spPr>
          <c:marker>
            <c:symbol val="none"/>
          </c:marker>
          <c:xVal>
            <c:numRef>
              <c:f>Hydrograph_JD2_2!$B$3:$B$740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Hydrograph_JD2_2!$E$3:$E$740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0.1</c:v>
                </c:pt>
                <c:pt idx="99">
                  <c:v>0.1</c:v>
                </c:pt>
                <c:pt idx="100">
                  <c:v>0.1</c:v>
                </c:pt>
                <c:pt idx="101">
                  <c:v>0.1</c:v>
                </c:pt>
                <c:pt idx="102">
                  <c:v>0.1</c:v>
                </c:pt>
                <c:pt idx="103">
                  <c:v>0.1</c:v>
                </c:pt>
                <c:pt idx="104">
                  <c:v>0.1</c:v>
                </c:pt>
                <c:pt idx="105">
                  <c:v>0.1</c:v>
                </c:pt>
                <c:pt idx="106">
                  <c:v>0.2</c:v>
                </c:pt>
                <c:pt idx="107">
                  <c:v>0.2</c:v>
                </c:pt>
                <c:pt idx="108">
                  <c:v>0</c:v>
                </c:pt>
                <c:pt idx="109">
                  <c:v>-0.1</c:v>
                </c:pt>
                <c:pt idx="110">
                  <c:v>-0.1</c:v>
                </c:pt>
                <c:pt idx="111">
                  <c:v>-0.1</c:v>
                </c:pt>
                <c:pt idx="112">
                  <c:v>-0.1</c:v>
                </c:pt>
                <c:pt idx="113">
                  <c:v>-0.1</c:v>
                </c:pt>
                <c:pt idx="114">
                  <c:v>-0.1</c:v>
                </c:pt>
                <c:pt idx="115">
                  <c:v>-0.2</c:v>
                </c:pt>
                <c:pt idx="116">
                  <c:v>-0.3</c:v>
                </c:pt>
                <c:pt idx="117">
                  <c:v>0.1</c:v>
                </c:pt>
                <c:pt idx="118">
                  <c:v>0.3</c:v>
                </c:pt>
                <c:pt idx="119">
                  <c:v>0.4</c:v>
                </c:pt>
                <c:pt idx="120">
                  <c:v>2</c:v>
                </c:pt>
                <c:pt idx="121">
                  <c:v>7.3</c:v>
                </c:pt>
                <c:pt idx="122">
                  <c:v>13.4</c:v>
                </c:pt>
                <c:pt idx="123">
                  <c:v>25.5</c:v>
                </c:pt>
                <c:pt idx="124">
                  <c:v>49.7</c:v>
                </c:pt>
                <c:pt idx="125">
                  <c:v>79.8</c:v>
                </c:pt>
                <c:pt idx="126">
                  <c:v>109.5</c:v>
                </c:pt>
                <c:pt idx="127">
                  <c:v>140.1</c:v>
                </c:pt>
                <c:pt idx="128">
                  <c:v>171.4</c:v>
                </c:pt>
                <c:pt idx="129" formatCode="#,##0.00">
                  <c:v>202.2</c:v>
                </c:pt>
                <c:pt idx="130" formatCode="#,##0.00">
                  <c:v>233.5</c:v>
                </c:pt>
                <c:pt idx="131" formatCode="#,##0.00">
                  <c:v>262.7</c:v>
                </c:pt>
                <c:pt idx="132" formatCode="#,##0.00">
                  <c:v>292</c:v>
                </c:pt>
                <c:pt idx="133" formatCode="#,##0.00">
                  <c:v>318.39999999999998</c:v>
                </c:pt>
                <c:pt idx="134" formatCode="#,##0.00">
                  <c:v>343.5</c:v>
                </c:pt>
                <c:pt idx="135" formatCode="#,##0.00">
                  <c:v>368.4</c:v>
                </c:pt>
                <c:pt idx="136" formatCode="#,##0.00">
                  <c:v>390.1</c:v>
                </c:pt>
                <c:pt idx="137" formatCode="#,##0.00">
                  <c:v>412</c:v>
                </c:pt>
                <c:pt idx="138" formatCode="#,##0.00">
                  <c:v>433.4</c:v>
                </c:pt>
                <c:pt idx="139" formatCode="#,##0.00">
                  <c:v>459.9</c:v>
                </c:pt>
                <c:pt idx="140" formatCode="#,##0.00">
                  <c:v>477.3</c:v>
                </c:pt>
                <c:pt idx="141" formatCode="#,##0.00">
                  <c:v>500</c:v>
                </c:pt>
                <c:pt idx="142" formatCode="#,##0.00">
                  <c:v>516.20000000000005</c:v>
                </c:pt>
                <c:pt idx="143" formatCode="#,##0.00">
                  <c:v>542.20000000000005</c:v>
                </c:pt>
                <c:pt idx="144" formatCode="#,##0.00">
                  <c:v>581.6</c:v>
                </c:pt>
                <c:pt idx="145" formatCode="#,##0.00">
                  <c:v>644.1</c:v>
                </c:pt>
                <c:pt idx="146" formatCode="#,##0.00">
                  <c:v>741.9</c:v>
                </c:pt>
                <c:pt idx="147" formatCode="#,##0.00">
                  <c:v>889.9</c:v>
                </c:pt>
                <c:pt idx="148" formatCode="#,##0.00">
                  <c:v>1075.9000000000001</c:v>
                </c:pt>
                <c:pt idx="149" formatCode="#,##0.00">
                  <c:v>1240.4000000000001</c:v>
                </c:pt>
                <c:pt idx="150" formatCode="#,##0.00">
                  <c:v>1496</c:v>
                </c:pt>
                <c:pt idx="151" formatCode="#,##0.00">
                  <c:v>1733.5</c:v>
                </c:pt>
                <c:pt idx="152" formatCode="#,##0.00">
                  <c:v>1973.8</c:v>
                </c:pt>
                <c:pt idx="153" formatCode="#,##0.00">
                  <c:v>2123.1999999999998</c:v>
                </c:pt>
                <c:pt idx="154" formatCode="#,##0.00">
                  <c:v>2214.6</c:v>
                </c:pt>
                <c:pt idx="155" formatCode="#,##0.00">
                  <c:v>2288.6</c:v>
                </c:pt>
                <c:pt idx="156" formatCode="#,##0.00">
                  <c:v>2337.6999999999998</c:v>
                </c:pt>
                <c:pt idx="157" formatCode="#,##0.00">
                  <c:v>2379.6999999999998</c:v>
                </c:pt>
                <c:pt idx="158" formatCode="#,##0.00">
                  <c:v>2413.9</c:v>
                </c:pt>
                <c:pt idx="159" formatCode="#,##0.00">
                  <c:v>2446.3000000000002</c:v>
                </c:pt>
                <c:pt idx="160" formatCode="#,##0.00">
                  <c:v>2479.1999999999998</c:v>
                </c:pt>
                <c:pt idx="161" formatCode="#,##0.00">
                  <c:v>2485.3000000000002</c:v>
                </c:pt>
                <c:pt idx="162" formatCode="#,##0.00">
                  <c:v>2499.1999999999998</c:v>
                </c:pt>
                <c:pt idx="163" formatCode="#,##0.00">
                  <c:v>2519.9</c:v>
                </c:pt>
                <c:pt idx="164" formatCode="#,##0.00">
                  <c:v>2542</c:v>
                </c:pt>
                <c:pt idx="165" formatCode="#,##0.00">
                  <c:v>2568.3000000000002</c:v>
                </c:pt>
                <c:pt idx="166" formatCode="#,##0.00">
                  <c:v>2592.6</c:v>
                </c:pt>
                <c:pt idx="167" formatCode="#,##0.00">
                  <c:v>2620.3000000000002</c:v>
                </c:pt>
                <c:pt idx="168" formatCode="#,##0.00">
                  <c:v>2652.4</c:v>
                </c:pt>
                <c:pt idx="169" formatCode="#,##0.00">
                  <c:v>2680.8</c:v>
                </c:pt>
                <c:pt idx="170" formatCode="#,##0.00">
                  <c:v>2709.6</c:v>
                </c:pt>
                <c:pt idx="171" formatCode="#,##0.00">
                  <c:v>2742.5</c:v>
                </c:pt>
                <c:pt idx="172" formatCode="#,##0.00">
                  <c:v>2774.8</c:v>
                </c:pt>
                <c:pt idx="173" formatCode="#,##0.00">
                  <c:v>2797.9</c:v>
                </c:pt>
                <c:pt idx="174" formatCode="#,##0.00">
                  <c:v>2818.9</c:v>
                </c:pt>
                <c:pt idx="175" formatCode="#,##0.00">
                  <c:v>2834.3</c:v>
                </c:pt>
                <c:pt idx="176" formatCode="#,##0.00">
                  <c:v>2845.5</c:v>
                </c:pt>
                <c:pt idx="177" formatCode="#,##0.00">
                  <c:v>2853.4</c:v>
                </c:pt>
                <c:pt idx="178" formatCode="#,##0.00">
                  <c:v>2858.6</c:v>
                </c:pt>
                <c:pt idx="179" formatCode="#,##0.00">
                  <c:v>2861.7</c:v>
                </c:pt>
                <c:pt idx="180" formatCode="#,##0.00">
                  <c:v>2863.6</c:v>
                </c:pt>
                <c:pt idx="181" formatCode="#,##0.00">
                  <c:v>2864.9</c:v>
                </c:pt>
                <c:pt idx="182" formatCode="#,##0.00">
                  <c:v>2865.8</c:v>
                </c:pt>
                <c:pt idx="183" formatCode="#,##0.00">
                  <c:v>2867.2</c:v>
                </c:pt>
                <c:pt idx="184" formatCode="#,##0.00">
                  <c:v>2870.2</c:v>
                </c:pt>
                <c:pt idx="185" formatCode="#,##0.00">
                  <c:v>2875.8</c:v>
                </c:pt>
                <c:pt idx="186" formatCode="#,##0.00">
                  <c:v>2884.8</c:v>
                </c:pt>
                <c:pt idx="187" formatCode="#,##0.00">
                  <c:v>2897.5</c:v>
                </c:pt>
                <c:pt idx="188" formatCode="#,##0.00">
                  <c:v>2913.2</c:v>
                </c:pt>
                <c:pt idx="189" formatCode="#,##0.00">
                  <c:v>2931.2</c:v>
                </c:pt>
                <c:pt idx="190" formatCode="#,##0.00">
                  <c:v>2949.6</c:v>
                </c:pt>
                <c:pt idx="191" formatCode="#,##0.00">
                  <c:v>2967.7</c:v>
                </c:pt>
                <c:pt idx="192" formatCode="#,##0.00">
                  <c:v>2987.7</c:v>
                </c:pt>
                <c:pt idx="193" formatCode="#,##0.00">
                  <c:v>3005.4</c:v>
                </c:pt>
                <c:pt idx="194" formatCode="#,##0.00">
                  <c:v>3026.7</c:v>
                </c:pt>
                <c:pt idx="195" formatCode="#,##0.00">
                  <c:v>3050.4</c:v>
                </c:pt>
                <c:pt idx="196" formatCode="#,##0.00">
                  <c:v>3068.8</c:v>
                </c:pt>
                <c:pt idx="197" formatCode="#,##0.00">
                  <c:v>3086.9</c:v>
                </c:pt>
                <c:pt idx="198" formatCode="#,##0.00">
                  <c:v>3109.5</c:v>
                </c:pt>
                <c:pt idx="199" formatCode="#,##0.00">
                  <c:v>3133.4</c:v>
                </c:pt>
                <c:pt idx="200" formatCode="#,##0.00">
                  <c:v>3156.1</c:v>
                </c:pt>
                <c:pt idx="201" formatCode="#,##0.00">
                  <c:v>3177.3</c:v>
                </c:pt>
                <c:pt idx="202" formatCode="#,##0.00">
                  <c:v>3196.9</c:v>
                </c:pt>
                <c:pt idx="203" formatCode="#,##0.00">
                  <c:v>3213.5</c:v>
                </c:pt>
                <c:pt idx="204" formatCode="#,##0.00">
                  <c:v>3229.2</c:v>
                </c:pt>
                <c:pt idx="205" formatCode="#,##0.00">
                  <c:v>3245.9</c:v>
                </c:pt>
                <c:pt idx="206" formatCode="#,##0.00">
                  <c:v>3263.4</c:v>
                </c:pt>
                <c:pt idx="207" formatCode="#,##0.00">
                  <c:v>3282</c:v>
                </c:pt>
                <c:pt idx="208" formatCode="#,##0.00">
                  <c:v>3299.8</c:v>
                </c:pt>
                <c:pt idx="209" formatCode="#,##0.00">
                  <c:v>3318.6</c:v>
                </c:pt>
                <c:pt idx="210" formatCode="#,##0.00">
                  <c:v>3336.8</c:v>
                </c:pt>
                <c:pt idx="211" formatCode="#,##0.00">
                  <c:v>3353.4</c:v>
                </c:pt>
                <c:pt idx="212" formatCode="#,##0.00">
                  <c:v>3369.2</c:v>
                </c:pt>
                <c:pt idx="213" formatCode="#,##0.00">
                  <c:v>3387.1</c:v>
                </c:pt>
                <c:pt idx="214" formatCode="#,##0.00">
                  <c:v>3403.4</c:v>
                </c:pt>
                <c:pt idx="215" formatCode="#,##0.00">
                  <c:v>3418.2</c:v>
                </c:pt>
                <c:pt idx="216" formatCode="#,##0.00">
                  <c:v>3434.2</c:v>
                </c:pt>
                <c:pt idx="217" formatCode="#,##0.00">
                  <c:v>3455.7</c:v>
                </c:pt>
                <c:pt idx="218" formatCode="#,##0.00">
                  <c:v>3480.8</c:v>
                </c:pt>
                <c:pt idx="219" formatCode="#,##0.00">
                  <c:v>3508</c:v>
                </c:pt>
                <c:pt idx="220" formatCode="#,##0.00">
                  <c:v>3537.4</c:v>
                </c:pt>
                <c:pt idx="221" formatCode="#,##0.00">
                  <c:v>3568.5</c:v>
                </c:pt>
                <c:pt idx="222" formatCode="#,##0.00">
                  <c:v>3602.2</c:v>
                </c:pt>
                <c:pt idx="223" formatCode="#,##0.00">
                  <c:v>3641.3</c:v>
                </c:pt>
                <c:pt idx="224" formatCode="#,##0.00">
                  <c:v>3696.7</c:v>
                </c:pt>
                <c:pt idx="225" formatCode="#,##0.00">
                  <c:v>3732.5</c:v>
                </c:pt>
                <c:pt idx="226" formatCode="#,##0.00">
                  <c:v>3764.2</c:v>
                </c:pt>
                <c:pt idx="227" formatCode="#,##0.00">
                  <c:v>3794.1</c:v>
                </c:pt>
                <c:pt idx="228" formatCode="#,##0.00">
                  <c:v>3824.3</c:v>
                </c:pt>
                <c:pt idx="229" formatCode="#,##0.00">
                  <c:v>3855.7</c:v>
                </c:pt>
                <c:pt idx="230" formatCode="#,##0.00">
                  <c:v>3888</c:v>
                </c:pt>
                <c:pt idx="231" formatCode="#,##0.00">
                  <c:v>3920.7</c:v>
                </c:pt>
                <c:pt idx="232" formatCode="#,##0.00">
                  <c:v>3953</c:v>
                </c:pt>
                <c:pt idx="233" formatCode="#,##0.00">
                  <c:v>3986.7</c:v>
                </c:pt>
                <c:pt idx="234" formatCode="#,##0.00">
                  <c:v>4021.2</c:v>
                </c:pt>
                <c:pt idx="235" formatCode="#,##0.00">
                  <c:v>4064.6</c:v>
                </c:pt>
                <c:pt idx="236" formatCode="#,##0.00">
                  <c:v>4093.5</c:v>
                </c:pt>
                <c:pt idx="237" formatCode="#,##0.00">
                  <c:v>4119.8999999999996</c:v>
                </c:pt>
                <c:pt idx="238" formatCode="#,##0.00">
                  <c:v>4145</c:v>
                </c:pt>
                <c:pt idx="239" formatCode="#,##0.00">
                  <c:v>4169.8</c:v>
                </c:pt>
                <c:pt idx="240" formatCode="#,##0.00">
                  <c:v>4194.5</c:v>
                </c:pt>
                <c:pt idx="241" formatCode="#,##0.00">
                  <c:v>4219.7</c:v>
                </c:pt>
                <c:pt idx="242" formatCode="#,##0.00">
                  <c:v>4243.6000000000004</c:v>
                </c:pt>
                <c:pt idx="243" formatCode="#,##0.00">
                  <c:v>4266</c:v>
                </c:pt>
                <c:pt idx="244" formatCode="#,##0.00">
                  <c:v>4288.3</c:v>
                </c:pt>
                <c:pt idx="245" formatCode="#,##0.00">
                  <c:v>4310.2</c:v>
                </c:pt>
                <c:pt idx="246" formatCode="#,##0.00">
                  <c:v>4332.3</c:v>
                </c:pt>
                <c:pt idx="247" formatCode="#,##0.00">
                  <c:v>4354.1000000000004</c:v>
                </c:pt>
                <c:pt idx="248" formatCode="#,##0.00">
                  <c:v>4375.1000000000004</c:v>
                </c:pt>
                <c:pt idx="249" formatCode="#,##0.00">
                  <c:v>4395.1000000000004</c:v>
                </c:pt>
                <c:pt idx="250" formatCode="#,##0.00">
                  <c:v>4414.1000000000004</c:v>
                </c:pt>
                <c:pt idx="251" formatCode="#,##0.00">
                  <c:v>4432</c:v>
                </c:pt>
                <c:pt idx="252" formatCode="#,##0.00">
                  <c:v>4448.5</c:v>
                </c:pt>
                <c:pt idx="253" formatCode="#,##0.00">
                  <c:v>4463.5</c:v>
                </c:pt>
                <c:pt idx="254" formatCode="#,##0.00">
                  <c:v>4476.5</c:v>
                </c:pt>
                <c:pt idx="255" formatCode="#,##0.00">
                  <c:v>4487.3999999999996</c:v>
                </c:pt>
                <c:pt idx="256" formatCode="#,##0.00">
                  <c:v>4495.7</c:v>
                </c:pt>
                <c:pt idx="257" formatCode="#,##0.00">
                  <c:v>4501.6000000000004</c:v>
                </c:pt>
                <c:pt idx="258" formatCode="#,##0.00">
                  <c:v>4505.1000000000004</c:v>
                </c:pt>
                <c:pt idx="259" formatCode="#,##0.00">
                  <c:v>4506.7</c:v>
                </c:pt>
                <c:pt idx="260" formatCode="#,##0.00">
                  <c:v>4506.7</c:v>
                </c:pt>
                <c:pt idx="261" formatCode="#,##0.00">
                  <c:v>4505.1000000000004</c:v>
                </c:pt>
                <c:pt idx="262" formatCode="#,##0.00">
                  <c:v>4502.2</c:v>
                </c:pt>
                <c:pt idx="263" formatCode="#,##0.00">
                  <c:v>4498.2</c:v>
                </c:pt>
                <c:pt idx="264" formatCode="#,##0.00">
                  <c:v>4492.7</c:v>
                </c:pt>
                <c:pt idx="265" formatCode="#,##0.00">
                  <c:v>4485.5</c:v>
                </c:pt>
                <c:pt idx="266" formatCode="#,##0.00">
                  <c:v>4476.7</c:v>
                </c:pt>
                <c:pt idx="267" formatCode="#,##0.00">
                  <c:v>4466.3999999999996</c:v>
                </c:pt>
                <c:pt idx="268" formatCode="#,##0.00">
                  <c:v>4454.8999999999996</c:v>
                </c:pt>
                <c:pt idx="269" formatCode="#,##0.00">
                  <c:v>4442.3</c:v>
                </c:pt>
                <c:pt idx="270" formatCode="#,##0.00">
                  <c:v>4429.1000000000004</c:v>
                </c:pt>
                <c:pt idx="271" formatCode="#,##0.00">
                  <c:v>4415.5</c:v>
                </c:pt>
                <c:pt idx="272" formatCode="#,##0.00">
                  <c:v>4401.8999999999996</c:v>
                </c:pt>
                <c:pt idx="273" formatCode="#,##0.00">
                  <c:v>4388.2</c:v>
                </c:pt>
                <c:pt idx="274" formatCode="#,##0.00">
                  <c:v>4374.2</c:v>
                </c:pt>
                <c:pt idx="275" formatCode="#,##0.00">
                  <c:v>4359.7</c:v>
                </c:pt>
                <c:pt idx="276" formatCode="#,##0.00">
                  <c:v>4345.1000000000004</c:v>
                </c:pt>
                <c:pt idx="277" formatCode="#,##0.00">
                  <c:v>4330.3</c:v>
                </c:pt>
                <c:pt idx="278" formatCode="#,##0.00">
                  <c:v>4315.3999999999996</c:v>
                </c:pt>
                <c:pt idx="279" formatCode="#,##0.00">
                  <c:v>4299.3</c:v>
                </c:pt>
                <c:pt idx="280" formatCode="#,##0.00">
                  <c:v>4282.7</c:v>
                </c:pt>
                <c:pt idx="281" formatCode="#,##0.00">
                  <c:v>4266.1000000000004</c:v>
                </c:pt>
                <c:pt idx="282" formatCode="#,##0.00">
                  <c:v>4249.1000000000004</c:v>
                </c:pt>
                <c:pt idx="283" formatCode="#,##0.00">
                  <c:v>4231.7</c:v>
                </c:pt>
                <c:pt idx="284" formatCode="#,##0.00">
                  <c:v>4213.8999999999996</c:v>
                </c:pt>
                <c:pt idx="285" formatCode="#,##0.00">
                  <c:v>4196</c:v>
                </c:pt>
                <c:pt idx="286" formatCode="#,##0.00">
                  <c:v>4177.8999999999996</c:v>
                </c:pt>
                <c:pt idx="287" formatCode="#,##0.00">
                  <c:v>4159.7</c:v>
                </c:pt>
                <c:pt idx="288" formatCode="#,##0.00">
                  <c:v>4141.5</c:v>
                </c:pt>
                <c:pt idx="289" formatCode="#,##0.00">
                  <c:v>4123.6000000000004</c:v>
                </c:pt>
                <c:pt idx="290" formatCode="#,##0.00">
                  <c:v>4105.6000000000004</c:v>
                </c:pt>
                <c:pt idx="291" formatCode="#,##0.00">
                  <c:v>4087.7</c:v>
                </c:pt>
                <c:pt idx="292" formatCode="#,##0.00">
                  <c:v>4069.9</c:v>
                </c:pt>
                <c:pt idx="293" formatCode="#,##0.00">
                  <c:v>4052.7</c:v>
                </c:pt>
                <c:pt idx="294" formatCode="#,##0.00">
                  <c:v>4035.8</c:v>
                </c:pt>
                <c:pt idx="295" formatCode="#,##0.00">
                  <c:v>4019.5</c:v>
                </c:pt>
                <c:pt idx="296" formatCode="#,##0.00">
                  <c:v>4003.8</c:v>
                </c:pt>
                <c:pt idx="297" formatCode="#,##0.00">
                  <c:v>3988.1</c:v>
                </c:pt>
                <c:pt idx="298" formatCode="#,##0.00">
                  <c:v>3972.4</c:v>
                </c:pt>
                <c:pt idx="299" formatCode="#,##0.00">
                  <c:v>3956.7</c:v>
                </c:pt>
                <c:pt idx="300" formatCode="#,##0.00">
                  <c:v>3942.7</c:v>
                </c:pt>
                <c:pt idx="301" formatCode="#,##0.00">
                  <c:v>3931.7</c:v>
                </c:pt>
                <c:pt idx="302" formatCode="#,##0.00">
                  <c:v>3918.2</c:v>
                </c:pt>
                <c:pt idx="303" formatCode="#,##0.00">
                  <c:v>3904.7</c:v>
                </c:pt>
                <c:pt idx="304" formatCode="#,##0.00">
                  <c:v>3891</c:v>
                </c:pt>
                <c:pt idx="305" formatCode="#,##0.00">
                  <c:v>3877.7</c:v>
                </c:pt>
                <c:pt idx="306" formatCode="#,##0.00">
                  <c:v>3865.2</c:v>
                </c:pt>
                <c:pt idx="307" formatCode="#,##0.00">
                  <c:v>3853</c:v>
                </c:pt>
                <c:pt idx="308" formatCode="#,##0.00">
                  <c:v>3840.7</c:v>
                </c:pt>
                <c:pt idx="309" formatCode="#,##0.00">
                  <c:v>3828.6</c:v>
                </c:pt>
                <c:pt idx="310" formatCode="#,##0.00">
                  <c:v>3816.7</c:v>
                </c:pt>
                <c:pt idx="311" formatCode="#,##0.00">
                  <c:v>3805.2</c:v>
                </c:pt>
                <c:pt idx="312" formatCode="#,##0.00">
                  <c:v>3794.5</c:v>
                </c:pt>
                <c:pt idx="313" formatCode="#,##0.00">
                  <c:v>3784.7</c:v>
                </c:pt>
                <c:pt idx="314" formatCode="#,##0.00">
                  <c:v>3775.6</c:v>
                </c:pt>
                <c:pt idx="315" formatCode="#,##0.00">
                  <c:v>3766.5</c:v>
                </c:pt>
                <c:pt idx="316" formatCode="#,##0.00">
                  <c:v>3757.3</c:v>
                </c:pt>
                <c:pt idx="317" formatCode="#,##0.00">
                  <c:v>3747.9</c:v>
                </c:pt>
                <c:pt idx="318" formatCode="#,##0.00">
                  <c:v>3738.4</c:v>
                </c:pt>
                <c:pt idx="319" formatCode="#,##0.00">
                  <c:v>3727.7</c:v>
                </c:pt>
                <c:pt idx="320" formatCode="#,##0.00">
                  <c:v>3715.8</c:v>
                </c:pt>
                <c:pt idx="321" formatCode="#,##0.00">
                  <c:v>3704.2</c:v>
                </c:pt>
                <c:pt idx="322" formatCode="#,##0.00">
                  <c:v>3693.2</c:v>
                </c:pt>
                <c:pt idx="323" formatCode="#,##0.00">
                  <c:v>3683.1</c:v>
                </c:pt>
                <c:pt idx="324" formatCode="#,##0.00">
                  <c:v>3673</c:v>
                </c:pt>
                <c:pt idx="325" formatCode="#,##0.00">
                  <c:v>3661.9</c:v>
                </c:pt>
                <c:pt idx="326" formatCode="#,##0.00">
                  <c:v>3650.5</c:v>
                </c:pt>
                <c:pt idx="327" formatCode="#,##0.00">
                  <c:v>3639.5</c:v>
                </c:pt>
                <c:pt idx="328" formatCode="#,##0.00">
                  <c:v>3628.8</c:v>
                </c:pt>
                <c:pt idx="329" formatCode="#,##0.00">
                  <c:v>3619</c:v>
                </c:pt>
                <c:pt idx="330" formatCode="#,##0.00">
                  <c:v>3608.2</c:v>
                </c:pt>
                <c:pt idx="331" formatCode="#,##0.00">
                  <c:v>3597.3</c:v>
                </c:pt>
                <c:pt idx="332" formatCode="#,##0.00">
                  <c:v>3586.3</c:v>
                </c:pt>
                <c:pt idx="333" formatCode="#,##0.00">
                  <c:v>3575.4</c:v>
                </c:pt>
                <c:pt idx="334" formatCode="#,##0.00">
                  <c:v>3564.3</c:v>
                </c:pt>
                <c:pt idx="335" formatCode="#,##0.00">
                  <c:v>3553.2</c:v>
                </c:pt>
                <c:pt idx="336" formatCode="#,##0.00">
                  <c:v>3542</c:v>
                </c:pt>
                <c:pt idx="337" formatCode="#,##0.00">
                  <c:v>3530.6</c:v>
                </c:pt>
                <c:pt idx="338" formatCode="#,##0.00">
                  <c:v>3519.4</c:v>
                </c:pt>
                <c:pt idx="339" formatCode="#,##0.00">
                  <c:v>3508.2</c:v>
                </c:pt>
                <c:pt idx="340" formatCode="#,##0.00">
                  <c:v>3497</c:v>
                </c:pt>
                <c:pt idx="341" formatCode="#,##0.00">
                  <c:v>3486.1</c:v>
                </c:pt>
                <c:pt idx="342" formatCode="#,##0.00">
                  <c:v>3475.3</c:v>
                </c:pt>
                <c:pt idx="343" formatCode="#,##0.00">
                  <c:v>3468.2</c:v>
                </c:pt>
                <c:pt idx="344" formatCode="#,##0.00">
                  <c:v>3459</c:v>
                </c:pt>
                <c:pt idx="345" formatCode="#,##0.00">
                  <c:v>3448.5</c:v>
                </c:pt>
                <c:pt idx="346" formatCode="#,##0.00">
                  <c:v>3440.7</c:v>
                </c:pt>
                <c:pt idx="347" formatCode="#,##0.00">
                  <c:v>3429.5</c:v>
                </c:pt>
                <c:pt idx="348" formatCode="#,##0.00">
                  <c:v>3416.8</c:v>
                </c:pt>
                <c:pt idx="349" formatCode="#,##0.00">
                  <c:v>3405.8</c:v>
                </c:pt>
                <c:pt idx="350" formatCode="#,##0.00">
                  <c:v>3394.6</c:v>
                </c:pt>
                <c:pt idx="351" formatCode="#,##0.00">
                  <c:v>3382.3</c:v>
                </c:pt>
                <c:pt idx="352" formatCode="#,##0.00">
                  <c:v>3369.7</c:v>
                </c:pt>
                <c:pt idx="353" formatCode="#,##0.00">
                  <c:v>3357.2</c:v>
                </c:pt>
                <c:pt idx="354" formatCode="#,##0.00">
                  <c:v>3344.8</c:v>
                </c:pt>
                <c:pt idx="355" formatCode="#,##0.00">
                  <c:v>3332.4</c:v>
                </c:pt>
                <c:pt idx="356" formatCode="#,##0.00">
                  <c:v>3320.5</c:v>
                </c:pt>
                <c:pt idx="357" formatCode="#,##0.00">
                  <c:v>3308.1</c:v>
                </c:pt>
                <c:pt idx="358" formatCode="#,##0.00">
                  <c:v>3296.2</c:v>
                </c:pt>
                <c:pt idx="359" formatCode="#,##0.00">
                  <c:v>3284.5</c:v>
                </c:pt>
                <c:pt idx="360" formatCode="#,##0.00">
                  <c:v>3272.6</c:v>
                </c:pt>
                <c:pt idx="361" formatCode="#,##0.00">
                  <c:v>3262.5</c:v>
                </c:pt>
                <c:pt idx="362" formatCode="#,##0.00">
                  <c:v>3252.1</c:v>
                </c:pt>
                <c:pt idx="363" formatCode="#,##0.00">
                  <c:v>3240.1</c:v>
                </c:pt>
                <c:pt idx="364" formatCode="#,##0.00">
                  <c:v>3227.6</c:v>
                </c:pt>
                <c:pt idx="365" formatCode="#,##0.00">
                  <c:v>3215.4</c:v>
                </c:pt>
                <c:pt idx="366" formatCode="#,##0.00">
                  <c:v>3203.5</c:v>
                </c:pt>
                <c:pt idx="367" formatCode="#,##0.00">
                  <c:v>3191.9</c:v>
                </c:pt>
                <c:pt idx="368" formatCode="#,##0.00">
                  <c:v>3180.6</c:v>
                </c:pt>
                <c:pt idx="369" formatCode="#,##0.00">
                  <c:v>3169.8</c:v>
                </c:pt>
                <c:pt idx="370" formatCode="#,##0.00">
                  <c:v>3159.8</c:v>
                </c:pt>
                <c:pt idx="371" formatCode="#,##0.00">
                  <c:v>3150.6</c:v>
                </c:pt>
                <c:pt idx="372" formatCode="#,##0.00">
                  <c:v>3140.8</c:v>
                </c:pt>
                <c:pt idx="373" formatCode="#,##0.00">
                  <c:v>3131.7</c:v>
                </c:pt>
                <c:pt idx="374" formatCode="#,##0.00">
                  <c:v>3123.7</c:v>
                </c:pt>
                <c:pt idx="375" formatCode="#,##0.00">
                  <c:v>3116.5</c:v>
                </c:pt>
                <c:pt idx="376" formatCode="#,##0.00">
                  <c:v>3114.7</c:v>
                </c:pt>
                <c:pt idx="377" formatCode="#,##0.00">
                  <c:v>3110.3</c:v>
                </c:pt>
                <c:pt idx="378" formatCode="#,##0.00">
                  <c:v>3104.8</c:v>
                </c:pt>
                <c:pt idx="379" formatCode="#,##0.00">
                  <c:v>3100</c:v>
                </c:pt>
                <c:pt idx="380" formatCode="#,##0.00">
                  <c:v>3096.4</c:v>
                </c:pt>
                <c:pt idx="381" formatCode="#,##0.00">
                  <c:v>3094.1</c:v>
                </c:pt>
                <c:pt idx="382" formatCode="#,##0.00">
                  <c:v>3093</c:v>
                </c:pt>
                <c:pt idx="383" formatCode="#,##0.00">
                  <c:v>3093.2</c:v>
                </c:pt>
                <c:pt idx="384" formatCode="#,##0.00">
                  <c:v>3094.7</c:v>
                </c:pt>
                <c:pt idx="385" formatCode="#,##0.00">
                  <c:v>3099.5</c:v>
                </c:pt>
                <c:pt idx="386" formatCode="#,##0.00">
                  <c:v>3102.5</c:v>
                </c:pt>
                <c:pt idx="387" formatCode="#,##0.00">
                  <c:v>3107.8</c:v>
                </c:pt>
                <c:pt idx="388" formatCode="#,##0.00">
                  <c:v>3114.3</c:v>
                </c:pt>
                <c:pt idx="389" formatCode="#,##0.00">
                  <c:v>3123.4</c:v>
                </c:pt>
                <c:pt idx="390" formatCode="#,##0.00">
                  <c:v>3132.7</c:v>
                </c:pt>
                <c:pt idx="391" formatCode="#,##0.00">
                  <c:v>3142.6</c:v>
                </c:pt>
                <c:pt idx="392" formatCode="#,##0.00">
                  <c:v>3153</c:v>
                </c:pt>
                <c:pt idx="393" formatCode="#,##0.00">
                  <c:v>3163.9</c:v>
                </c:pt>
                <c:pt idx="394" formatCode="#,##0.00">
                  <c:v>3175.9</c:v>
                </c:pt>
                <c:pt idx="395" formatCode="#,##0.00">
                  <c:v>3188.7</c:v>
                </c:pt>
                <c:pt idx="396" formatCode="#,##0.00">
                  <c:v>3202.2</c:v>
                </c:pt>
                <c:pt idx="397" formatCode="#,##0.00">
                  <c:v>3216.8</c:v>
                </c:pt>
                <c:pt idx="398" formatCode="#,##0.00">
                  <c:v>3233.2</c:v>
                </c:pt>
                <c:pt idx="399" formatCode="#,##0.00">
                  <c:v>3248.6</c:v>
                </c:pt>
                <c:pt idx="400" formatCode="#,##0.00">
                  <c:v>3263.7</c:v>
                </c:pt>
                <c:pt idx="401" formatCode="#,##0.00">
                  <c:v>3280.2</c:v>
                </c:pt>
                <c:pt idx="402" formatCode="#,##0.00">
                  <c:v>3297.7</c:v>
                </c:pt>
                <c:pt idx="403" formatCode="#,##0.00">
                  <c:v>3315.6</c:v>
                </c:pt>
                <c:pt idx="404" formatCode="#,##0.00">
                  <c:v>3333.5</c:v>
                </c:pt>
                <c:pt idx="405" formatCode="#,##0.00">
                  <c:v>3351.3</c:v>
                </c:pt>
                <c:pt idx="406" formatCode="#,##0.00">
                  <c:v>3368.4</c:v>
                </c:pt>
                <c:pt idx="407" formatCode="#,##0.00">
                  <c:v>3385.3</c:v>
                </c:pt>
                <c:pt idx="408" formatCode="#,##0.00">
                  <c:v>3400.8</c:v>
                </c:pt>
                <c:pt idx="409" formatCode="#,##0.00">
                  <c:v>3417.9</c:v>
                </c:pt>
                <c:pt idx="410" formatCode="#,##0.00">
                  <c:v>3433</c:v>
                </c:pt>
                <c:pt idx="411" formatCode="#,##0.00">
                  <c:v>3447</c:v>
                </c:pt>
                <c:pt idx="412" formatCode="#,##0.00">
                  <c:v>3460.7</c:v>
                </c:pt>
                <c:pt idx="413" formatCode="#,##0.00">
                  <c:v>3476.4</c:v>
                </c:pt>
                <c:pt idx="414" formatCode="#,##0.00">
                  <c:v>3494.8</c:v>
                </c:pt>
                <c:pt idx="415" formatCode="#,##0.00">
                  <c:v>3513.4</c:v>
                </c:pt>
                <c:pt idx="416" formatCode="#,##0.00">
                  <c:v>3531.8</c:v>
                </c:pt>
                <c:pt idx="417" formatCode="#,##0.00">
                  <c:v>3549.7</c:v>
                </c:pt>
                <c:pt idx="418" formatCode="#,##0.00">
                  <c:v>3567.2</c:v>
                </c:pt>
                <c:pt idx="419" formatCode="#,##0.00">
                  <c:v>3584</c:v>
                </c:pt>
                <c:pt idx="420" formatCode="#,##0.00">
                  <c:v>3600</c:v>
                </c:pt>
                <c:pt idx="421" formatCode="#,##0.00">
                  <c:v>3615.1</c:v>
                </c:pt>
                <c:pt idx="422" formatCode="#,##0.00">
                  <c:v>3629.3</c:v>
                </c:pt>
                <c:pt idx="423" formatCode="#,##0.00">
                  <c:v>3642.9</c:v>
                </c:pt>
                <c:pt idx="424" formatCode="#,##0.00">
                  <c:v>3656.3</c:v>
                </c:pt>
                <c:pt idx="425" formatCode="#,##0.00">
                  <c:v>3669.7</c:v>
                </c:pt>
                <c:pt idx="426" formatCode="#,##0.00">
                  <c:v>3683.4</c:v>
                </c:pt>
                <c:pt idx="427" formatCode="#,##0.00">
                  <c:v>3697.3</c:v>
                </c:pt>
                <c:pt idx="428" formatCode="#,##0.00">
                  <c:v>3711.5</c:v>
                </c:pt>
                <c:pt idx="429" formatCode="#,##0.00">
                  <c:v>3725.8</c:v>
                </c:pt>
                <c:pt idx="430" formatCode="#,##0.00">
                  <c:v>3740.4</c:v>
                </c:pt>
                <c:pt idx="431" formatCode="#,##0.00">
                  <c:v>3755.1</c:v>
                </c:pt>
                <c:pt idx="432" formatCode="#,##0.00">
                  <c:v>3770.1</c:v>
                </c:pt>
                <c:pt idx="433" formatCode="#,##0.00">
                  <c:v>3785.7</c:v>
                </c:pt>
                <c:pt idx="434" formatCode="#,##0.00">
                  <c:v>3800.7</c:v>
                </c:pt>
                <c:pt idx="435" formatCode="#,##0.00">
                  <c:v>3814.7</c:v>
                </c:pt>
                <c:pt idx="436" formatCode="#,##0.00">
                  <c:v>3828.4</c:v>
                </c:pt>
                <c:pt idx="437" formatCode="#,##0.00">
                  <c:v>3841.9</c:v>
                </c:pt>
                <c:pt idx="438" formatCode="#,##0.00">
                  <c:v>3855.1</c:v>
                </c:pt>
                <c:pt idx="439" formatCode="#,##0.00">
                  <c:v>3868.2</c:v>
                </c:pt>
                <c:pt idx="440" formatCode="#,##0.00">
                  <c:v>3881</c:v>
                </c:pt>
                <c:pt idx="441" formatCode="#,##0.00">
                  <c:v>3893.6</c:v>
                </c:pt>
                <c:pt idx="442" formatCode="#,##0.00">
                  <c:v>3905.8</c:v>
                </c:pt>
                <c:pt idx="443" formatCode="#,##0.00">
                  <c:v>3918.3</c:v>
                </c:pt>
                <c:pt idx="444" formatCode="#,##0.00">
                  <c:v>3930.3</c:v>
                </c:pt>
                <c:pt idx="445" formatCode="#,##0.00">
                  <c:v>3941.7</c:v>
                </c:pt>
                <c:pt idx="446" formatCode="#,##0.00">
                  <c:v>3952</c:v>
                </c:pt>
                <c:pt idx="447" formatCode="#,##0.00">
                  <c:v>3962.5</c:v>
                </c:pt>
                <c:pt idx="448" formatCode="#,##0.00">
                  <c:v>3972.6</c:v>
                </c:pt>
                <c:pt idx="449" formatCode="#,##0.00">
                  <c:v>3982.1</c:v>
                </c:pt>
                <c:pt idx="450" formatCode="#,##0.00">
                  <c:v>3991.3</c:v>
                </c:pt>
                <c:pt idx="451" formatCode="#,##0.00">
                  <c:v>4000.2</c:v>
                </c:pt>
                <c:pt idx="452" formatCode="#,##0.00">
                  <c:v>4009</c:v>
                </c:pt>
                <c:pt idx="453" formatCode="#,##0.00">
                  <c:v>4017.3</c:v>
                </c:pt>
                <c:pt idx="454" formatCode="#,##0.00">
                  <c:v>4025</c:v>
                </c:pt>
                <c:pt idx="455" formatCode="#,##0.00">
                  <c:v>4032.2</c:v>
                </c:pt>
                <c:pt idx="456" formatCode="#,##0.00">
                  <c:v>4039</c:v>
                </c:pt>
                <c:pt idx="457" formatCode="#,##0.00">
                  <c:v>4045.6</c:v>
                </c:pt>
                <c:pt idx="458" formatCode="#,##0.00">
                  <c:v>4051.2</c:v>
                </c:pt>
                <c:pt idx="459" formatCode="#,##0.00">
                  <c:v>4057.4</c:v>
                </c:pt>
                <c:pt idx="460" formatCode="#,##0.00">
                  <c:v>4062.9</c:v>
                </c:pt>
                <c:pt idx="461" formatCode="#,##0.00">
                  <c:v>4068.5</c:v>
                </c:pt>
                <c:pt idx="462" formatCode="#,##0.00">
                  <c:v>4073.9</c:v>
                </c:pt>
                <c:pt idx="463" formatCode="#,##0.00">
                  <c:v>4078.9</c:v>
                </c:pt>
                <c:pt idx="464" formatCode="#,##0.00">
                  <c:v>4084</c:v>
                </c:pt>
                <c:pt idx="465" formatCode="#,##0.00">
                  <c:v>4090</c:v>
                </c:pt>
                <c:pt idx="466" formatCode="#,##0.00">
                  <c:v>4095.6</c:v>
                </c:pt>
                <c:pt idx="467" formatCode="#,##0.00">
                  <c:v>4100.2</c:v>
                </c:pt>
                <c:pt idx="468" formatCode="#,##0.00">
                  <c:v>4104</c:v>
                </c:pt>
                <c:pt idx="469" formatCode="#,##0.00">
                  <c:v>4107.2</c:v>
                </c:pt>
                <c:pt idx="470" formatCode="#,##0.00">
                  <c:v>4110</c:v>
                </c:pt>
                <c:pt idx="471" formatCode="#,##0.00">
                  <c:v>4112.3999999999996</c:v>
                </c:pt>
                <c:pt idx="472" formatCode="#,##0.00">
                  <c:v>4114.6000000000004</c:v>
                </c:pt>
                <c:pt idx="473" formatCode="#,##0.00">
                  <c:v>4116.3999999999996</c:v>
                </c:pt>
                <c:pt idx="474" formatCode="#,##0.00">
                  <c:v>4118</c:v>
                </c:pt>
                <c:pt idx="475" formatCode="#,##0.00">
                  <c:v>4119.3999999999996</c:v>
                </c:pt>
                <c:pt idx="476" formatCode="#,##0.00">
                  <c:v>4120.6000000000004</c:v>
                </c:pt>
                <c:pt idx="477" formatCode="#,##0.00">
                  <c:v>4121.5</c:v>
                </c:pt>
                <c:pt idx="478" formatCode="#,##0.00">
                  <c:v>4122.3</c:v>
                </c:pt>
                <c:pt idx="479" formatCode="#,##0.00">
                  <c:v>4122.8</c:v>
                </c:pt>
                <c:pt idx="480" formatCode="#,##0.00">
                  <c:v>4123.1000000000004</c:v>
                </c:pt>
                <c:pt idx="481" formatCode="#,##0.00">
                  <c:v>4123.1000000000004</c:v>
                </c:pt>
                <c:pt idx="482" formatCode="#,##0.00">
                  <c:v>4122.8999999999996</c:v>
                </c:pt>
                <c:pt idx="483" formatCode="#,##0.00">
                  <c:v>4122.6000000000004</c:v>
                </c:pt>
                <c:pt idx="484" formatCode="#,##0.00">
                  <c:v>4122</c:v>
                </c:pt>
                <c:pt idx="485" formatCode="#,##0.00">
                  <c:v>4121.3999999999996</c:v>
                </c:pt>
                <c:pt idx="486" formatCode="#,##0.00">
                  <c:v>4120.7</c:v>
                </c:pt>
                <c:pt idx="487" formatCode="#,##0.00">
                  <c:v>4119.8</c:v>
                </c:pt>
                <c:pt idx="488" formatCode="#,##0.00">
                  <c:v>4118.8</c:v>
                </c:pt>
                <c:pt idx="489" formatCode="#,##0.00">
                  <c:v>4117.8</c:v>
                </c:pt>
                <c:pt idx="490" formatCode="#,##0.00">
                  <c:v>4116.6000000000004</c:v>
                </c:pt>
                <c:pt idx="491" formatCode="#,##0.00">
                  <c:v>4115.3999999999996</c:v>
                </c:pt>
                <c:pt idx="492" formatCode="#,##0.00">
                  <c:v>4114.1000000000004</c:v>
                </c:pt>
                <c:pt idx="493" formatCode="#,##0.00">
                  <c:v>4112.7</c:v>
                </c:pt>
                <c:pt idx="494" formatCode="#,##0.00">
                  <c:v>4111.2</c:v>
                </c:pt>
                <c:pt idx="495" formatCode="#,##0.00">
                  <c:v>4109.6000000000004</c:v>
                </c:pt>
                <c:pt idx="496" formatCode="#,##0.00">
                  <c:v>4107.8999999999996</c:v>
                </c:pt>
                <c:pt idx="497" formatCode="#,##0.00">
                  <c:v>4106.2</c:v>
                </c:pt>
                <c:pt idx="498" formatCode="#,##0.00">
                  <c:v>4104.3999999999996</c:v>
                </c:pt>
                <c:pt idx="499" formatCode="#,##0.00">
                  <c:v>4102.6000000000004</c:v>
                </c:pt>
                <c:pt idx="500" formatCode="#,##0.00">
                  <c:v>4100.8</c:v>
                </c:pt>
                <c:pt idx="501" formatCode="#,##0.00">
                  <c:v>4099</c:v>
                </c:pt>
                <c:pt idx="502" formatCode="#,##0.00">
                  <c:v>4097.2</c:v>
                </c:pt>
                <c:pt idx="503" formatCode="#,##0.00">
                  <c:v>4095.3</c:v>
                </c:pt>
                <c:pt idx="504" formatCode="#,##0.00">
                  <c:v>4093.4</c:v>
                </c:pt>
                <c:pt idx="505" formatCode="#,##0.00">
                  <c:v>4091.5</c:v>
                </c:pt>
                <c:pt idx="506" formatCode="#,##0.00">
                  <c:v>4089.4</c:v>
                </c:pt>
                <c:pt idx="507" formatCode="#,##0.00">
                  <c:v>4087.2</c:v>
                </c:pt>
                <c:pt idx="508" formatCode="#,##0.00">
                  <c:v>4085</c:v>
                </c:pt>
                <c:pt idx="509" formatCode="#,##0.00">
                  <c:v>4082.5</c:v>
                </c:pt>
                <c:pt idx="510" formatCode="#,##0.00">
                  <c:v>4080</c:v>
                </c:pt>
                <c:pt idx="511" formatCode="#,##0.00">
                  <c:v>4077.3</c:v>
                </c:pt>
                <c:pt idx="512" formatCode="#,##0.00">
                  <c:v>4074.1</c:v>
                </c:pt>
                <c:pt idx="513" formatCode="#,##0.00">
                  <c:v>4070.5</c:v>
                </c:pt>
                <c:pt idx="514" formatCode="#,##0.00">
                  <c:v>4067</c:v>
                </c:pt>
                <c:pt idx="515" formatCode="#,##0.00">
                  <c:v>4063.3</c:v>
                </c:pt>
                <c:pt idx="516" formatCode="#,##0.00">
                  <c:v>4059.9</c:v>
                </c:pt>
                <c:pt idx="517" formatCode="#,##0.00">
                  <c:v>4055.6</c:v>
                </c:pt>
                <c:pt idx="518" formatCode="#,##0.00">
                  <c:v>4050.8</c:v>
                </c:pt>
                <c:pt idx="519" formatCode="#,##0.00">
                  <c:v>4046.2</c:v>
                </c:pt>
                <c:pt idx="520" formatCode="#,##0.00">
                  <c:v>4040.4</c:v>
                </c:pt>
                <c:pt idx="521" formatCode="#,##0.00">
                  <c:v>4034.2</c:v>
                </c:pt>
                <c:pt idx="522" formatCode="#,##0.00">
                  <c:v>4028.3</c:v>
                </c:pt>
                <c:pt idx="523" formatCode="#,##0.00">
                  <c:v>4022.1</c:v>
                </c:pt>
                <c:pt idx="524" formatCode="#,##0.00">
                  <c:v>4015.6</c:v>
                </c:pt>
                <c:pt idx="525" formatCode="#,##0.00">
                  <c:v>4008.5</c:v>
                </c:pt>
                <c:pt idx="526" formatCode="#,##0.00">
                  <c:v>4001.2</c:v>
                </c:pt>
                <c:pt idx="527" formatCode="#,##0.00">
                  <c:v>3993.9</c:v>
                </c:pt>
                <c:pt idx="528" formatCode="#,##0.00">
                  <c:v>3985.8</c:v>
                </c:pt>
                <c:pt idx="529" formatCode="#,##0.00">
                  <c:v>3976.4</c:v>
                </c:pt>
                <c:pt idx="530" formatCode="#,##0.00">
                  <c:v>3967.1</c:v>
                </c:pt>
                <c:pt idx="531" formatCode="#,##0.00">
                  <c:v>3958.6</c:v>
                </c:pt>
                <c:pt idx="532" formatCode="#,##0.00">
                  <c:v>3950.9</c:v>
                </c:pt>
                <c:pt idx="533" formatCode="#,##0.00">
                  <c:v>3943.5</c:v>
                </c:pt>
                <c:pt idx="534" formatCode="#,##0.00">
                  <c:v>3937.6</c:v>
                </c:pt>
                <c:pt idx="535" formatCode="#,##0.00">
                  <c:v>3929.6</c:v>
                </c:pt>
                <c:pt idx="536" formatCode="#,##0.00">
                  <c:v>3922.3</c:v>
                </c:pt>
                <c:pt idx="537" formatCode="#,##0.00">
                  <c:v>3915.1</c:v>
                </c:pt>
                <c:pt idx="538" formatCode="#,##0.00">
                  <c:v>3907.9</c:v>
                </c:pt>
                <c:pt idx="539" formatCode="#,##0.00">
                  <c:v>3900.2</c:v>
                </c:pt>
                <c:pt idx="540" formatCode="#,##0.00">
                  <c:v>3892.3</c:v>
                </c:pt>
                <c:pt idx="541" formatCode="#,##0.00">
                  <c:v>3884.2</c:v>
                </c:pt>
                <c:pt idx="542" formatCode="#,##0.00">
                  <c:v>3875.9</c:v>
                </c:pt>
                <c:pt idx="543" formatCode="#,##0.00">
                  <c:v>3867.4</c:v>
                </c:pt>
                <c:pt idx="544" formatCode="#,##0.00">
                  <c:v>3858.6</c:v>
                </c:pt>
                <c:pt idx="545" formatCode="#,##0.00">
                  <c:v>3849.5</c:v>
                </c:pt>
                <c:pt idx="546" formatCode="#,##0.00">
                  <c:v>3840</c:v>
                </c:pt>
                <c:pt idx="547" formatCode="#,##0.00">
                  <c:v>3830</c:v>
                </c:pt>
                <c:pt idx="548" formatCode="#,##0.00">
                  <c:v>3819.5</c:v>
                </c:pt>
                <c:pt idx="549" formatCode="#,##0.00">
                  <c:v>3808.6</c:v>
                </c:pt>
                <c:pt idx="550" formatCode="#,##0.00">
                  <c:v>3797.3</c:v>
                </c:pt>
                <c:pt idx="551" formatCode="#,##0.00">
                  <c:v>3785.7</c:v>
                </c:pt>
                <c:pt idx="552" formatCode="#,##0.00">
                  <c:v>3773.7</c:v>
                </c:pt>
                <c:pt idx="553" formatCode="#,##0.00">
                  <c:v>3761.4</c:v>
                </c:pt>
                <c:pt idx="554" formatCode="#,##0.00">
                  <c:v>3749.3</c:v>
                </c:pt>
                <c:pt idx="555" formatCode="#,##0.00">
                  <c:v>3737</c:v>
                </c:pt>
                <c:pt idx="556" formatCode="#,##0.00">
                  <c:v>3724.3</c:v>
                </c:pt>
                <c:pt idx="557" formatCode="#,##0.00">
                  <c:v>3711.1</c:v>
                </c:pt>
                <c:pt idx="558" formatCode="#,##0.00">
                  <c:v>3697.7</c:v>
                </c:pt>
                <c:pt idx="559" formatCode="#,##0.00">
                  <c:v>3684.2</c:v>
                </c:pt>
                <c:pt idx="560" formatCode="#,##0.00">
                  <c:v>3670.3</c:v>
                </c:pt>
                <c:pt idx="561" formatCode="#,##0.00">
                  <c:v>3656.3</c:v>
                </c:pt>
                <c:pt idx="562" formatCode="#,##0.00">
                  <c:v>3642.1</c:v>
                </c:pt>
                <c:pt idx="563" formatCode="#,##0.00">
                  <c:v>3628</c:v>
                </c:pt>
                <c:pt idx="564" formatCode="#,##0.00">
                  <c:v>3613.7</c:v>
                </c:pt>
                <c:pt idx="565" formatCode="#,##0.00">
                  <c:v>3599.3</c:v>
                </c:pt>
                <c:pt idx="566" formatCode="#,##0.00">
                  <c:v>3585</c:v>
                </c:pt>
                <c:pt idx="567" formatCode="#,##0.00">
                  <c:v>3570.7</c:v>
                </c:pt>
                <c:pt idx="568" formatCode="#,##0.00">
                  <c:v>3556.4</c:v>
                </c:pt>
                <c:pt idx="569" formatCode="#,##0.00">
                  <c:v>3542.1</c:v>
                </c:pt>
                <c:pt idx="570" formatCode="#,##0.00">
                  <c:v>3527.8</c:v>
                </c:pt>
                <c:pt idx="571" formatCode="#,##0.00">
                  <c:v>3513.5</c:v>
                </c:pt>
                <c:pt idx="572" formatCode="#,##0.00">
                  <c:v>3499.3</c:v>
                </c:pt>
                <c:pt idx="573" formatCode="#,##0.00">
                  <c:v>3487.4</c:v>
                </c:pt>
                <c:pt idx="574" formatCode="#,##0.00">
                  <c:v>3476.3</c:v>
                </c:pt>
                <c:pt idx="575" formatCode="#,##0.00">
                  <c:v>3464.5</c:v>
                </c:pt>
                <c:pt idx="576" formatCode="#,##0.00">
                  <c:v>3453.3</c:v>
                </c:pt>
                <c:pt idx="577" formatCode="#,##0.00">
                  <c:v>3438.6</c:v>
                </c:pt>
                <c:pt idx="578" formatCode="#,##0.00">
                  <c:v>3423.4</c:v>
                </c:pt>
                <c:pt idx="579" formatCode="#,##0.00">
                  <c:v>3407.5</c:v>
                </c:pt>
                <c:pt idx="580" formatCode="#,##0.00">
                  <c:v>3391.2</c:v>
                </c:pt>
                <c:pt idx="581" formatCode="#,##0.00">
                  <c:v>3375.7</c:v>
                </c:pt>
                <c:pt idx="582" formatCode="#,##0.00">
                  <c:v>3360.9</c:v>
                </c:pt>
                <c:pt idx="583" formatCode="#,##0.00">
                  <c:v>3346.7</c:v>
                </c:pt>
                <c:pt idx="584" formatCode="#,##0.00">
                  <c:v>3334.2</c:v>
                </c:pt>
                <c:pt idx="585" formatCode="#,##0.00">
                  <c:v>3321.8</c:v>
                </c:pt>
                <c:pt idx="586" formatCode="#,##0.00">
                  <c:v>3309.5</c:v>
                </c:pt>
                <c:pt idx="587" formatCode="#,##0.00">
                  <c:v>3296.5</c:v>
                </c:pt>
                <c:pt idx="588" formatCode="#,##0.00">
                  <c:v>3283.8</c:v>
                </c:pt>
                <c:pt idx="589" formatCode="#,##0.00">
                  <c:v>3272.3</c:v>
                </c:pt>
                <c:pt idx="590" formatCode="#,##0.00">
                  <c:v>3258.7</c:v>
                </c:pt>
                <c:pt idx="591" formatCode="#,##0.00">
                  <c:v>3243.7</c:v>
                </c:pt>
                <c:pt idx="592" formatCode="#,##0.00">
                  <c:v>3228.7</c:v>
                </c:pt>
                <c:pt idx="593" formatCode="#,##0.00">
                  <c:v>3213.9</c:v>
                </c:pt>
                <c:pt idx="594" formatCode="#,##0.00">
                  <c:v>3199.3</c:v>
                </c:pt>
                <c:pt idx="595" formatCode="#,##0.00">
                  <c:v>3185</c:v>
                </c:pt>
                <c:pt idx="596" formatCode="#,##0.00">
                  <c:v>3170.9</c:v>
                </c:pt>
                <c:pt idx="597" formatCode="#,##0.00">
                  <c:v>3156.8</c:v>
                </c:pt>
                <c:pt idx="598" formatCode="#,##0.00">
                  <c:v>3143.9</c:v>
                </c:pt>
                <c:pt idx="599" formatCode="#,##0.00">
                  <c:v>3134.7</c:v>
                </c:pt>
                <c:pt idx="600" formatCode="#,##0.00">
                  <c:v>3121.2</c:v>
                </c:pt>
                <c:pt idx="601" formatCode="#,##0.00">
                  <c:v>3108.1</c:v>
                </c:pt>
                <c:pt idx="602" formatCode="#,##0.00">
                  <c:v>3097.7</c:v>
                </c:pt>
                <c:pt idx="603" formatCode="#,##0.00">
                  <c:v>3083.8</c:v>
                </c:pt>
                <c:pt idx="604" formatCode="#,##0.00">
                  <c:v>3068</c:v>
                </c:pt>
                <c:pt idx="605" formatCode="#,##0.00">
                  <c:v>3054.3</c:v>
                </c:pt>
                <c:pt idx="606" formatCode="#,##0.00">
                  <c:v>3041.5</c:v>
                </c:pt>
                <c:pt idx="607" formatCode="#,##0.00">
                  <c:v>3027.2</c:v>
                </c:pt>
                <c:pt idx="608" formatCode="#,##0.00">
                  <c:v>3014.5</c:v>
                </c:pt>
                <c:pt idx="609" formatCode="#,##0.00">
                  <c:v>2998.4</c:v>
                </c:pt>
                <c:pt idx="610" formatCode="#,##0.00">
                  <c:v>2985.4</c:v>
                </c:pt>
                <c:pt idx="611" formatCode="#,##0.00">
                  <c:v>2970.5</c:v>
                </c:pt>
                <c:pt idx="612" formatCode="#,##0.00">
                  <c:v>2957</c:v>
                </c:pt>
                <c:pt idx="613" formatCode="#,##0.00">
                  <c:v>2945.8</c:v>
                </c:pt>
                <c:pt idx="614" formatCode="#,##0.00">
                  <c:v>2931.1</c:v>
                </c:pt>
                <c:pt idx="615" formatCode="#,##0.00">
                  <c:v>2917</c:v>
                </c:pt>
                <c:pt idx="616" formatCode="#,##0.00">
                  <c:v>2903.4</c:v>
                </c:pt>
                <c:pt idx="617" formatCode="#,##0.00">
                  <c:v>2890.4</c:v>
                </c:pt>
                <c:pt idx="618" formatCode="#,##0.00">
                  <c:v>2877.7</c:v>
                </c:pt>
                <c:pt idx="619" formatCode="#,##0.00">
                  <c:v>2865.3</c:v>
                </c:pt>
                <c:pt idx="620" formatCode="#,##0.00">
                  <c:v>2852.4</c:v>
                </c:pt>
                <c:pt idx="621" formatCode="#,##0.00">
                  <c:v>2839.7</c:v>
                </c:pt>
                <c:pt idx="622" formatCode="#,##0.00">
                  <c:v>2826.7</c:v>
                </c:pt>
                <c:pt idx="623" formatCode="#,##0.00">
                  <c:v>2814.1</c:v>
                </c:pt>
                <c:pt idx="624" formatCode="#,##0.00">
                  <c:v>2801.9</c:v>
                </c:pt>
                <c:pt idx="625" formatCode="#,##0.00">
                  <c:v>2789.8</c:v>
                </c:pt>
                <c:pt idx="626" formatCode="#,##0.00">
                  <c:v>2778.1</c:v>
                </c:pt>
                <c:pt idx="627" formatCode="#,##0.00">
                  <c:v>2766.1</c:v>
                </c:pt>
                <c:pt idx="628" formatCode="#,##0.00">
                  <c:v>2754.2</c:v>
                </c:pt>
                <c:pt idx="629" formatCode="#,##0.00">
                  <c:v>2743.6</c:v>
                </c:pt>
                <c:pt idx="630" formatCode="#,##0.00">
                  <c:v>2733.3</c:v>
                </c:pt>
                <c:pt idx="631" formatCode="#,##0.00">
                  <c:v>2725.9</c:v>
                </c:pt>
                <c:pt idx="632" formatCode="#,##0.00">
                  <c:v>2714.6</c:v>
                </c:pt>
                <c:pt idx="633" formatCode="#,##0.00">
                  <c:v>2702.1</c:v>
                </c:pt>
                <c:pt idx="634" formatCode="#,##0.00">
                  <c:v>2690.1</c:v>
                </c:pt>
                <c:pt idx="635" formatCode="#,##0.00">
                  <c:v>2679.8</c:v>
                </c:pt>
                <c:pt idx="636" formatCode="#,##0.00">
                  <c:v>2668.5</c:v>
                </c:pt>
                <c:pt idx="637" formatCode="#,##0.00">
                  <c:v>2656.8</c:v>
                </c:pt>
                <c:pt idx="638" formatCode="#,##0.00">
                  <c:v>2645.6</c:v>
                </c:pt>
                <c:pt idx="639" formatCode="#,##0.00">
                  <c:v>2635</c:v>
                </c:pt>
                <c:pt idx="640" formatCode="#,##0.00">
                  <c:v>2627.4</c:v>
                </c:pt>
                <c:pt idx="641" formatCode="#,##0.00">
                  <c:v>2619.5</c:v>
                </c:pt>
                <c:pt idx="642" formatCode="#,##0.00">
                  <c:v>2609.1999999999998</c:v>
                </c:pt>
                <c:pt idx="643" formatCode="#,##0.00">
                  <c:v>2598.3000000000002</c:v>
                </c:pt>
                <c:pt idx="644" formatCode="#,##0.00">
                  <c:v>2587.4</c:v>
                </c:pt>
                <c:pt idx="645" formatCode="#,##0.00">
                  <c:v>2576.9</c:v>
                </c:pt>
                <c:pt idx="646" formatCode="#,##0.00">
                  <c:v>2566.5</c:v>
                </c:pt>
                <c:pt idx="647" formatCode="#,##0.00">
                  <c:v>2557.1999999999998</c:v>
                </c:pt>
                <c:pt idx="648" formatCode="#,##0.00">
                  <c:v>2548</c:v>
                </c:pt>
                <c:pt idx="649" formatCode="#,##0.00">
                  <c:v>2538.1999999999998</c:v>
                </c:pt>
                <c:pt idx="650" formatCode="#,##0.00">
                  <c:v>2527.9</c:v>
                </c:pt>
                <c:pt idx="651" formatCode="#,##0.00">
                  <c:v>2517.8000000000002</c:v>
                </c:pt>
                <c:pt idx="652" formatCode="#,##0.00">
                  <c:v>2507.6999999999998</c:v>
                </c:pt>
                <c:pt idx="653" formatCode="#,##0.00">
                  <c:v>2498.1</c:v>
                </c:pt>
                <c:pt idx="654" formatCode="#,##0.00">
                  <c:v>2488.6999999999998</c:v>
                </c:pt>
                <c:pt idx="655" formatCode="#,##0.00">
                  <c:v>2479.6</c:v>
                </c:pt>
                <c:pt idx="656" formatCode="#,##0.00">
                  <c:v>2482.1999999999998</c:v>
                </c:pt>
                <c:pt idx="657" formatCode="#,##0.00">
                  <c:v>2475</c:v>
                </c:pt>
                <c:pt idx="658" formatCode="#,##0.00">
                  <c:v>2463</c:v>
                </c:pt>
                <c:pt idx="659" formatCode="#,##0.00">
                  <c:v>2451.6</c:v>
                </c:pt>
                <c:pt idx="660" formatCode="#,##0.00">
                  <c:v>2439.5</c:v>
                </c:pt>
                <c:pt idx="661" formatCode="#,##0.00">
                  <c:v>2427.4</c:v>
                </c:pt>
                <c:pt idx="662" formatCode="#,##0.00">
                  <c:v>2415.6</c:v>
                </c:pt>
                <c:pt idx="663" formatCode="#,##0.00">
                  <c:v>2404.5</c:v>
                </c:pt>
                <c:pt idx="664" formatCode="#,##0.00">
                  <c:v>2393.9</c:v>
                </c:pt>
                <c:pt idx="665" formatCode="#,##0.00">
                  <c:v>2383.6999999999998</c:v>
                </c:pt>
                <c:pt idx="666" formatCode="#,##0.00">
                  <c:v>2373.9</c:v>
                </c:pt>
                <c:pt idx="667" formatCode="#,##0.00">
                  <c:v>2364.1999999999998</c:v>
                </c:pt>
                <c:pt idx="668" formatCode="#,##0.00">
                  <c:v>2357</c:v>
                </c:pt>
                <c:pt idx="669" formatCode="#,##0.00">
                  <c:v>2348.4</c:v>
                </c:pt>
                <c:pt idx="670" formatCode="#,##0.00">
                  <c:v>2337.9</c:v>
                </c:pt>
                <c:pt idx="671" formatCode="#,##0.00">
                  <c:v>2327.6</c:v>
                </c:pt>
                <c:pt idx="672" formatCode="#,##0.00">
                  <c:v>2317.5</c:v>
                </c:pt>
                <c:pt idx="673" formatCode="#,##0.00">
                  <c:v>2308.1</c:v>
                </c:pt>
                <c:pt idx="674" formatCode="#,##0.00">
                  <c:v>2297.8000000000002</c:v>
                </c:pt>
                <c:pt idx="675" formatCode="#,##0.00">
                  <c:v>2287.6999999999998</c:v>
                </c:pt>
                <c:pt idx="676" formatCode="#,##0.00">
                  <c:v>2277.8000000000002</c:v>
                </c:pt>
                <c:pt idx="677" formatCode="#,##0.00">
                  <c:v>2268.1</c:v>
                </c:pt>
                <c:pt idx="678" formatCode="#,##0.00">
                  <c:v>2258.6</c:v>
                </c:pt>
                <c:pt idx="679" formatCode="#,##0.00">
                  <c:v>2249.3000000000002</c:v>
                </c:pt>
                <c:pt idx="680" formatCode="#,##0.00">
                  <c:v>2240.1</c:v>
                </c:pt>
                <c:pt idx="681" formatCode="#,##0.00">
                  <c:v>2231</c:v>
                </c:pt>
                <c:pt idx="682" formatCode="#,##0.00">
                  <c:v>2222.1</c:v>
                </c:pt>
                <c:pt idx="683" formatCode="#,##0.00">
                  <c:v>2213.1</c:v>
                </c:pt>
                <c:pt idx="684" formatCode="#,##0.00">
                  <c:v>2204.1999999999998</c:v>
                </c:pt>
                <c:pt idx="685" formatCode="#,##0.00">
                  <c:v>2195.5</c:v>
                </c:pt>
                <c:pt idx="686" formatCode="#,##0.00">
                  <c:v>2187</c:v>
                </c:pt>
                <c:pt idx="687" formatCode="#,##0.00">
                  <c:v>2179.8000000000002</c:v>
                </c:pt>
                <c:pt idx="688" formatCode="#,##0.00">
                  <c:v>2172.6</c:v>
                </c:pt>
                <c:pt idx="689" formatCode="#,##0.00">
                  <c:v>2164.5</c:v>
                </c:pt>
                <c:pt idx="690" formatCode="#,##0.00">
                  <c:v>2156.4</c:v>
                </c:pt>
                <c:pt idx="691" formatCode="#,##0.00">
                  <c:v>2148.1999999999998</c:v>
                </c:pt>
                <c:pt idx="692" formatCode="#,##0.00">
                  <c:v>2139.6999999999998</c:v>
                </c:pt>
                <c:pt idx="693" formatCode="#,##0.00">
                  <c:v>2131.1</c:v>
                </c:pt>
                <c:pt idx="694" formatCode="#,##0.00">
                  <c:v>2122.6999999999998</c:v>
                </c:pt>
                <c:pt idx="695" formatCode="#,##0.00">
                  <c:v>2114.6</c:v>
                </c:pt>
                <c:pt idx="696" formatCode="#,##0.00">
                  <c:v>2106.6999999999998</c:v>
                </c:pt>
                <c:pt idx="697" formatCode="#,##0.00">
                  <c:v>2098.9</c:v>
                </c:pt>
                <c:pt idx="698" formatCode="#,##0.00">
                  <c:v>2091</c:v>
                </c:pt>
                <c:pt idx="699" formatCode="#,##0.00">
                  <c:v>2083.1</c:v>
                </c:pt>
                <c:pt idx="700" formatCode="#,##0.00">
                  <c:v>2075.1</c:v>
                </c:pt>
                <c:pt idx="701" formatCode="#,##0.00">
                  <c:v>2067.1</c:v>
                </c:pt>
                <c:pt idx="702" formatCode="#,##0.00">
                  <c:v>2059.1</c:v>
                </c:pt>
                <c:pt idx="703" formatCode="#,##0.00">
                  <c:v>2051.1</c:v>
                </c:pt>
                <c:pt idx="704" formatCode="#,##0.00">
                  <c:v>2043</c:v>
                </c:pt>
                <c:pt idx="705" formatCode="#,##0.00">
                  <c:v>2035</c:v>
                </c:pt>
                <c:pt idx="706" formatCode="#,##0.00">
                  <c:v>2027.4</c:v>
                </c:pt>
                <c:pt idx="707" formatCode="#,##0.00">
                  <c:v>2020.1</c:v>
                </c:pt>
                <c:pt idx="708" formatCode="#,##0.00">
                  <c:v>2012.9</c:v>
                </c:pt>
                <c:pt idx="709" formatCode="#,##0.00">
                  <c:v>2005.8</c:v>
                </c:pt>
                <c:pt idx="710" formatCode="#,##0.00">
                  <c:v>1999</c:v>
                </c:pt>
                <c:pt idx="711" formatCode="#,##0.00">
                  <c:v>1991.9</c:v>
                </c:pt>
                <c:pt idx="712" formatCode="#,##0.00">
                  <c:v>1984.7</c:v>
                </c:pt>
                <c:pt idx="713" formatCode="#,##0.00">
                  <c:v>1977.6</c:v>
                </c:pt>
                <c:pt idx="714" formatCode="#,##0.00">
                  <c:v>1977.3</c:v>
                </c:pt>
                <c:pt idx="715" formatCode="#,##0.00">
                  <c:v>1965.7</c:v>
                </c:pt>
                <c:pt idx="716" formatCode="#,##0.00">
                  <c:v>1957.8</c:v>
                </c:pt>
                <c:pt idx="717" formatCode="#,##0.00">
                  <c:v>1950.9</c:v>
                </c:pt>
                <c:pt idx="718" formatCode="#,##0.00">
                  <c:v>1943.7</c:v>
                </c:pt>
                <c:pt idx="719" formatCode="#,##0.00">
                  <c:v>1936.6</c:v>
                </c:pt>
                <c:pt idx="720" formatCode="#,##0.00">
                  <c:v>1929.5</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4"/>
          <c:tx>
            <c:v>4 Percent Annual Chance</c:v>
          </c:tx>
          <c:spPr>
            <a:ln>
              <a:solidFill>
                <a:srgbClr val="FFCC00"/>
              </a:solidFill>
            </a:ln>
          </c:spPr>
          <c:marker>
            <c:symbol val="none"/>
          </c:marker>
          <c:xVal>
            <c:numRef>
              <c:f>Hydrograph_JD2_2!$B$3:$B$740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Hydrograph_JD2_2!$D$3:$D$740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0.1</c:v>
                </c:pt>
                <c:pt idx="106">
                  <c:v>0.1</c:v>
                </c:pt>
                <c:pt idx="107">
                  <c:v>0.1</c:v>
                </c:pt>
                <c:pt idx="108">
                  <c:v>0.1</c:v>
                </c:pt>
                <c:pt idx="109">
                  <c:v>0.1</c:v>
                </c:pt>
                <c:pt idx="110">
                  <c:v>0.1</c:v>
                </c:pt>
                <c:pt idx="111">
                  <c:v>0.2</c:v>
                </c:pt>
                <c:pt idx="112">
                  <c:v>0.3</c:v>
                </c:pt>
                <c:pt idx="113">
                  <c:v>0.3</c:v>
                </c:pt>
                <c:pt idx="114">
                  <c:v>0.1</c:v>
                </c:pt>
                <c:pt idx="115">
                  <c:v>0</c:v>
                </c:pt>
                <c:pt idx="116">
                  <c:v>0.1</c:v>
                </c:pt>
                <c:pt idx="117">
                  <c:v>0.2</c:v>
                </c:pt>
                <c:pt idx="118">
                  <c:v>0.4</c:v>
                </c:pt>
                <c:pt idx="119">
                  <c:v>0.5</c:v>
                </c:pt>
                <c:pt idx="120">
                  <c:v>0.3</c:v>
                </c:pt>
                <c:pt idx="121">
                  <c:v>1.6</c:v>
                </c:pt>
                <c:pt idx="122">
                  <c:v>1</c:v>
                </c:pt>
                <c:pt idx="123">
                  <c:v>3.3</c:v>
                </c:pt>
                <c:pt idx="124">
                  <c:v>10.9</c:v>
                </c:pt>
                <c:pt idx="125">
                  <c:v>24.4</c:v>
                </c:pt>
                <c:pt idx="126">
                  <c:v>42</c:v>
                </c:pt>
                <c:pt idx="127">
                  <c:v>63.4</c:v>
                </c:pt>
                <c:pt idx="128">
                  <c:v>82.7</c:v>
                </c:pt>
                <c:pt idx="129" formatCode="#,##0.00">
                  <c:v>102.8</c:v>
                </c:pt>
                <c:pt idx="130" formatCode="#,##0.00">
                  <c:v>121.7</c:v>
                </c:pt>
                <c:pt idx="131" formatCode="#,##0.00">
                  <c:v>139.19999999999999</c:v>
                </c:pt>
                <c:pt idx="132" formatCode="#,##0.00">
                  <c:v>156.6</c:v>
                </c:pt>
                <c:pt idx="133" formatCode="#,##0.00">
                  <c:v>173.7</c:v>
                </c:pt>
                <c:pt idx="134" formatCode="#,##0.00">
                  <c:v>195.1</c:v>
                </c:pt>
                <c:pt idx="135" formatCode="#,##0.00">
                  <c:v>207.8</c:v>
                </c:pt>
                <c:pt idx="136" formatCode="#,##0.00">
                  <c:v>220.4</c:v>
                </c:pt>
                <c:pt idx="137" formatCode="#,##0.00">
                  <c:v>231.8</c:v>
                </c:pt>
                <c:pt idx="138" formatCode="#,##0.00">
                  <c:v>242.1</c:v>
                </c:pt>
                <c:pt idx="139" formatCode="#,##0.00">
                  <c:v>251.7</c:v>
                </c:pt>
                <c:pt idx="140" formatCode="#,##0.00">
                  <c:v>261.10000000000002</c:v>
                </c:pt>
                <c:pt idx="141" formatCode="#,##0.00">
                  <c:v>270.5</c:v>
                </c:pt>
                <c:pt idx="142" formatCode="#,##0.00">
                  <c:v>280</c:v>
                </c:pt>
                <c:pt idx="143" formatCode="#,##0.00">
                  <c:v>289.7</c:v>
                </c:pt>
                <c:pt idx="144" formatCode="#,##0.00">
                  <c:v>301.3</c:v>
                </c:pt>
                <c:pt idx="145" formatCode="#,##0.00">
                  <c:v>311.10000000000002</c:v>
                </c:pt>
                <c:pt idx="146" formatCode="#,##0.00">
                  <c:v>321.3</c:v>
                </c:pt>
                <c:pt idx="147" formatCode="#,##0.00">
                  <c:v>332.7</c:v>
                </c:pt>
                <c:pt idx="148" formatCode="#,##0.00">
                  <c:v>344.7</c:v>
                </c:pt>
                <c:pt idx="149" formatCode="#,##0.00">
                  <c:v>360.2</c:v>
                </c:pt>
                <c:pt idx="150">
                  <c:v>383</c:v>
                </c:pt>
                <c:pt idx="151">
                  <c:v>422.4</c:v>
                </c:pt>
                <c:pt idx="152">
                  <c:v>494.5</c:v>
                </c:pt>
                <c:pt idx="153">
                  <c:v>601.6</c:v>
                </c:pt>
                <c:pt idx="154">
                  <c:v>731.5</c:v>
                </c:pt>
                <c:pt idx="155">
                  <c:v>833.8</c:v>
                </c:pt>
                <c:pt idx="156">
                  <c:v>950.1</c:v>
                </c:pt>
                <c:pt idx="157" formatCode="#,##0.00">
                  <c:v>1052</c:v>
                </c:pt>
                <c:pt idx="158" formatCode="#,##0.00">
                  <c:v>1142.2</c:v>
                </c:pt>
                <c:pt idx="159" formatCode="#,##0.00">
                  <c:v>1241.2</c:v>
                </c:pt>
                <c:pt idx="160" formatCode="#,##0.00">
                  <c:v>1359.2</c:v>
                </c:pt>
                <c:pt idx="161" formatCode="#,##0.00">
                  <c:v>1457.9</c:v>
                </c:pt>
                <c:pt idx="162" formatCode="#,##0.00">
                  <c:v>1534.6</c:v>
                </c:pt>
                <c:pt idx="163" formatCode="#,##0.00">
                  <c:v>1603.8</c:v>
                </c:pt>
                <c:pt idx="164" formatCode="#,##0.00">
                  <c:v>1658.9</c:v>
                </c:pt>
                <c:pt idx="165" formatCode="#,##0.00">
                  <c:v>1698</c:v>
                </c:pt>
                <c:pt idx="166" formatCode="#,##0.00">
                  <c:v>1721.8</c:v>
                </c:pt>
                <c:pt idx="167" formatCode="#,##0.00">
                  <c:v>1732.9</c:v>
                </c:pt>
                <c:pt idx="168" formatCode="#,##0.00">
                  <c:v>1741</c:v>
                </c:pt>
                <c:pt idx="169" formatCode="#,##0.00">
                  <c:v>1746.4</c:v>
                </c:pt>
                <c:pt idx="170" formatCode="#,##0.00">
                  <c:v>1750.3</c:v>
                </c:pt>
                <c:pt idx="171" formatCode="#,##0.00">
                  <c:v>1751.8</c:v>
                </c:pt>
                <c:pt idx="172" formatCode="#,##0.00">
                  <c:v>1754</c:v>
                </c:pt>
                <c:pt idx="173" formatCode="#,##0.00">
                  <c:v>1757.3</c:v>
                </c:pt>
                <c:pt idx="174" formatCode="#,##0.00">
                  <c:v>1761.2</c:v>
                </c:pt>
                <c:pt idx="175" formatCode="#,##0.00">
                  <c:v>1766.1</c:v>
                </c:pt>
                <c:pt idx="176" formatCode="#,##0.00">
                  <c:v>1772.6</c:v>
                </c:pt>
                <c:pt idx="177" formatCode="#,##0.00">
                  <c:v>1780.4</c:v>
                </c:pt>
                <c:pt idx="178" formatCode="#,##0.00">
                  <c:v>1790</c:v>
                </c:pt>
                <c:pt idx="179" formatCode="#,##0.00">
                  <c:v>1801.4</c:v>
                </c:pt>
                <c:pt idx="180" formatCode="#,##0.00">
                  <c:v>1814.4</c:v>
                </c:pt>
                <c:pt idx="181" formatCode="#,##0.00">
                  <c:v>1829</c:v>
                </c:pt>
                <c:pt idx="182" formatCode="#,##0.00">
                  <c:v>1842.2</c:v>
                </c:pt>
                <c:pt idx="183" formatCode="#,##0.00">
                  <c:v>1859.5</c:v>
                </c:pt>
                <c:pt idx="184" formatCode="#,##0.00">
                  <c:v>1869.5</c:v>
                </c:pt>
                <c:pt idx="185" formatCode="#,##0.00">
                  <c:v>1881.4</c:v>
                </c:pt>
                <c:pt idx="186" formatCode="#,##0.00">
                  <c:v>1891.9</c:v>
                </c:pt>
                <c:pt idx="187" formatCode="#,##0.00">
                  <c:v>1898.7</c:v>
                </c:pt>
                <c:pt idx="188" formatCode="#,##0.00">
                  <c:v>1905</c:v>
                </c:pt>
                <c:pt idx="189" formatCode="#,##0.00">
                  <c:v>1908.5</c:v>
                </c:pt>
                <c:pt idx="190" formatCode="#,##0.00">
                  <c:v>1912.6</c:v>
                </c:pt>
                <c:pt idx="191" formatCode="#,##0.00">
                  <c:v>1915</c:v>
                </c:pt>
                <c:pt idx="192" formatCode="#,##0.00">
                  <c:v>1916.9</c:v>
                </c:pt>
                <c:pt idx="193" formatCode="#,##0.00">
                  <c:v>1918.6</c:v>
                </c:pt>
                <c:pt idx="194" formatCode="#,##0.00">
                  <c:v>1921.3</c:v>
                </c:pt>
                <c:pt idx="195" formatCode="#,##0.00">
                  <c:v>1926.1</c:v>
                </c:pt>
                <c:pt idx="196" formatCode="#,##0.00">
                  <c:v>1933.8</c:v>
                </c:pt>
                <c:pt idx="197" formatCode="#,##0.00">
                  <c:v>1943.8</c:v>
                </c:pt>
                <c:pt idx="198" formatCode="#,##0.00">
                  <c:v>1954.7</c:v>
                </c:pt>
                <c:pt idx="199" formatCode="#,##0.00">
                  <c:v>1967.2</c:v>
                </c:pt>
                <c:pt idx="200" formatCode="#,##0.00">
                  <c:v>1978.4</c:v>
                </c:pt>
                <c:pt idx="201" formatCode="#,##0.00">
                  <c:v>1990.6</c:v>
                </c:pt>
                <c:pt idx="202" formatCode="#,##0.00">
                  <c:v>2004.4</c:v>
                </c:pt>
                <c:pt idx="203" formatCode="#,##0.00">
                  <c:v>2020.3</c:v>
                </c:pt>
                <c:pt idx="204" formatCode="#,##0.00">
                  <c:v>2036.7</c:v>
                </c:pt>
                <c:pt idx="205" formatCode="#,##0.00">
                  <c:v>2053.8000000000002</c:v>
                </c:pt>
                <c:pt idx="206" formatCode="#,##0.00">
                  <c:v>2071.6</c:v>
                </c:pt>
                <c:pt idx="207" formatCode="#,##0.00">
                  <c:v>2088.6999999999998</c:v>
                </c:pt>
                <c:pt idx="208" formatCode="#,##0.00">
                  <c:v>2104.3000000000002</c:v>
                </c:pt>
                <c:pt idx="209" formatCode="#,##0.00">
                  <c:v>2118.8000000000002</c:v>
                </c:pt>
                <c:pt idx="210" formatCode="#,##0.00">
                  <c:v>2133</c:v>
                </c:pt>
                <c:pt idx="211" formatCode="#,##0.00">
                  <c:v>2146.6999999999998</c:v>
                </c:pt>
                <c:pt idx="212" formatCode="#,##0.00">
                  <c:v>2162.6999999999998</c:v>
                </c:pt>
                <c:pt idx="213" formatCode="#,##0.00">
                  <c:v>2178</c:v>
                </c:pt>
                <c:pt idx="214" formatCode="#,##0.00">
                  <c:v>2192.5</c:v>
                </c:pt>
                <c:pt idx="215" formatCode="#,##0.00">
                  <c:v>2205.4</c:v>
                </c:pt>
                <c:pt idx="216" formatCode="#,##0.00">
                  <c:v>2216.1</c:v>
                </c:pt>
                <c:pt idx="217" formatCode="#,##0.00">
                  <c:v>2226.5</c:v>
                </c:pt>
                <c:pt idx="218" formatCode="#,##0.00">
                  <c:v>2235.8000000000002</c:v>
                </c:pt>
                <c:pt idx="219" formatCode="#,##0.00">
                  <c:v>2244.8000000000002</c:v>
                </c:pt>
                <c:pt idx="220" formatCode="#,##0.00">
                  <c:v>2252.1</c:v>
                </c:pt>
                <c:pt idx="221" formatCode="#,##0.00">
                  <c:v>2258.1999999999998</c:v>
                </c:pt>
                <c:pt idx="222" formatCode="#,##0.00">
                  <c:v>2264.4</c:v>
                </c:pt>
                <c:pt idx="223" formatCode="#,##0.00">
                  <c:v>2271.1999999999998</c:v>
                </c:pt>
                <c:pt idx="224" formatCode="#,##0.00">
                  <c:v>2278.6</c:v>
                </c:pt>
                <c:pt idx="225" formatCode="#,##0.00">
                  <c:v>2287.4</c:v>
                </c:pt>
                <c:pt idx="226" formatCode="#,##0.00">
                  <c:v>2294.5</c:v>
                </c:pt>
                <c:pt idx="227" formatCode="#,##0.00">
                  <c:v>2303.6</c:v>
                </c:pt>
                <c:pt idx="228" formatCode="#,##0.00">
                  <c:v>2316.1</c:v>
                </c:pt>
                <c:pt idx="229" formatCode="#,##0.00">
                  <c:v>2330.5</c:v>
                </c:pt>
                <c:pt idx="230" formatCode="#,##0.00">
                  <c:v>2346.1</c:v>
                </c:pt>
                <c:pt idx="231" formatCode="#,##0.00">
                  <c:v>2362.5</c:v>
                </c:pt>
                <c:pt idx="232" formatCode="#,##0.00">
                  <c:v>2381</c:v>
                </c:pt>
                <c:pt idx="233" formatCode="#,##0.00">
                  <c:v>2402.6</c:v>
                </c:pt>
                <c:pt idx="234" formatCode="#,##0.00">
                  <c:v>2424.1999999999998</c:v>
                </c:pt>
                <c:pt idx="235" formatCode="#,##0.00">
                  <c:v>2437.9</c:v>
                </c:pt>
                <c:pt idx="236" formatCode="#,##0.00">
                  <c:v>2454.1</c:v>
                </c:pt>
                <c:pt idx="237" formatCode="#,##0.00">
                  <c:v>2474.5</c:v>
                </c:pt>
                <c:pt idx="238" formatCode="#,##0.00">
                  <c:v>2497.1</c:v>
                </c:pt>
                <c:pt idx="239" formatCode="#,##0.00">
                  <c:v>2522.8000000000002</c:v>
                </c:pt>
                <c:pt idx="240" formatCode="#,##0.00">
                  <c:v>2547.3000000000002</c:v>
                </c:pt>
                <c:pt idx="241" formatCode="#,##0.00">
                  <c:v>2576.5</c:v>
                </c:pt>
                <c:pt idx="242" formatCode="#,##0.00">
                  <c:v>2603.9</c:v>
                </c:pt>
                <c:pt idx="243" formatCode="#,##0.00">
                  <c:v>2630.5</c:v>
                </c:pt>
                <c:pt idx="244" formatCode="#,##0.00">
                  <c:v>2654.2</c:v>
                </c:pt>
                <c:pt idx="245" formatCode="#,##0.00">
                  <c:v>2683.7</c:v>
                </c:pt>
                <c:pt idx="246" formatCode="#,##0.00">
                  <c:v>2720.3</c:v>
                </c:pt>
                <c:pt idx="247" formatCode="#,##0.00">
                  <c:v>2756.2</c:v>
                </c:pt>
                <c:pt idx="248" formatCode="#,##0.00">
                  <c:v>2794.9</c:v>
                </c:pt>
                <c:pt idx="249" formatCode="#,##0.00">
                  <c:v>2819.8</c:v>
                </c:pt>
                <c:pt idx="250" formatCode="#,##0.00">
                  <c:v>2838.5</c:v>
                </c:pt>
                <c:pt idx="251" formatCode="#,##0.00">
                  <c:v>2860.9</c:v>
                </c:pt>
                <c:pt idx="252" formatCode="#,##0.00">
                  <c:v>2881.3</c:v>
                </c:pt>
                <c:pt idx="253" formatCode="#,##0.00">
                  <c:v>2900.4</c:v>
                </c:pt>
                <c:pt idx="254" formatCode="#,##0.00">
                  <c:v>2919.7</c:v>
                </c:pt>
                <c:pt idx="255" formatCode="#,##0.00">
                  <c:v>2930.8</c:v>
                </c:pt>
                <c:pt idx="256" formatCode="#,##0.00">
                  <c:v>2939.6</c:v>
                </c:pt>
                <c:pt idx="257" formatCode="#,##0.00">
                  <c:v>2947.3</c:v>
                </c:pt>
                <c:pt idx="258" formatCode="#,##0.00">
                  <c:v>2953.9</c:v>
                </c:pt>
                <c:pt idx="259" formatCode="#,##0.00">
                  <c:v>2959.6</c:v>
                </c:pt>
                <c:pt idx="260" formatCode="#,##0.00">
                  <c:v>2964.4</c:v>
                </c:pt>
                <c:pt idx="261" formatCode="#,##0.00">
                  <c:v>2967.9</c:v>
                </c:pt>
                <c:pt idx="262" formatCode="#,##0.00">
                  <c:v>2970.8</c:v>
                </c:pt>
                <c:pt idx="263" formatCode="#,##0.00">
                  <c:v>2972.6</c:v>
                </c:pt>
                <c:pt idx="264" formatCode="#,##0.00">
                  <c:v>2974</c:v>
                </c:pt>
                <c:pt idx="265" formatCode="#,##0.00">
                  <c:v>2973.7</c:v>
                </c:pt>
                <c:pt idx="266" formatCode="#,##0.00">
                  <c:v>2972.5</c:v>
                </c:pt>
                <c:pt idx="267" formatCode="#,##0.00">
                  <c:v>2970.4</c:v>
                </c:pt>
                <c:pt idx="268" formatCode="#,##0.00">
                  <c:v>2967.4</c:v>
                </c:pt>
                <c:pt idx="269" formatCode="#,##0.00">
                  <c:v>2963</c:v>
                </c:pt>
                <c:pt idx="270" formatCode="#,##0.00">
                  <c:v>2957.7</c:v>
                </c:pt>
                <c:pt idx="271" formatCode="#,##0.00">
                  <c:v>2950.8</c:v>
                </c:pt>
                <c:pt idx="272" formatCode="#,##0.00">
                  <c:v>2943</c:v>
                </c:pt>
                <c:pt idx="273" formatCode="#,##0.00">
                  <c:v>2935.2</c:v>
                </c:pt>
                <c:pt idx="274" formatCode="#,##0.00">
                  <c:v>2926</c:v>
                </c:pt>
                <c:pt idx="275" formatCode="#,##0.00">
                  <c:v>2917.1</c:v>
                </c:pt>
                <c:pt idx="276" formatCode="#,##0.00">
                  <c:v>2908.1</c:v>
                </c:pt>
                <c:pt idx="277" formatCode="#,##0.00">
                  <c:v>2898.8</c:v>
                </c:pt>
                <c:pt idx="278" formatCode="#,##0.00">
                  <c:v>2888.9</c:v>
                </c:pt>
                <c:pt idx="279" formatCode="#,##0.00">
                  <c:v>2878.7</c:v>
                </c:pt>
                <c:pt idx="280" formatCode="#,##0.00">
                  <c:v>2868.1</c:v>
                </c:pt>
                <c:pt idx="281" formatCode="#,##0.00">
                  <c:v>2857.5</c:v>
                </c:pt>
                <c:pt idx="282" formatCode="#,##0.00">
                  <c:v>2846.9</c:v>
                </c:pt>
                <c:pt idx="283" formatCode="#,##0.00">
                  <c:v>2835.8</c:v>
                </c:pt>
                <c:pt idx="284" formatCode="#,##0.00">
                  <c:v>2824.7</c:v>
                </c:pt>
                <c:pt idx="285" formatCode="#,##0.00">
                  <c:v>2813.5</c:v>
                </c:pt>
                <c:pt idx="286" formatCode="#,##0.00">
                  <c:v>2801.9</c:v>
                </c:pt>
                <c:pt idx="287" formatCode="#,##0.00">
                  <c:v>2790.1</c:v>
                </c:pt>
                <c:pt idx="288" formatCode="#,##0.00">
                  <c:v>2778</c:v>
                </c:pt>
                <c:pt idx="289" formatCode="#,##0.00">
                  <c:v>2765.8</c:v>
                </c:pt>
                <c:pt idx="290" formatCode="#,##0.00">
                  <c:v>2753.2</c:v>
                </c:pt>
                <c:pt idx="291" formatCode="#,##0.00">
                  <c:v>2741.8</c:v>
                </c:pt>
                <c:pt idx="292" formatCode="#,##0.00">
                  <c:v>2731</c:v>
                </c:pt>
                <c:pt idx="293" formatCode="#,##0.00">
                  <c:v>2720.8</c:v>
                </c:pt>
                <c:pt idx="294" formatCode="#,##0.00">
                  <c:v>2709.9</c:v>
                </c:pt>
                <c:pt idx="295" formatCode="#,##0.00">
                  <c:v>2698.9</c:v>
                </c:pt>
                <c:pt idx="296" formatCode="#,##0.00">
                  <c:v>2693.1</c:v>
                </c:pt>
                <c:pt idx="297" formatCode="#,##0.00">
                  <c:v>2687</c:v>
                </c:pt>
                <c:pt idx="298" formatCode="#,##0.00">
                  <c:v>2673</c:v>
                </c:pt>
                <c:pt idx="299" formatCode="#,##0.00">
                  <c:v>2659.3</c:v>
                </c:pt>
                <c:pt idx="300" formatCode="#,##0.00">
                  <c:v>2648</c:v>
                </c:pt>
                <c:pt idx="301" formatCode="#,##0.00">
                  <c:v>2637.6</c:v>
                </c:pt>
                <c:pt idx="302" formatCode="#,##0.00">
                  <c:v>2626.3</c:v>
                </c:pt>
                <c:pt idx="303" formatCode="#,##0.00">
                  <c:v>2614.6999999999998</c:v>
                </c:pt>
                <c:pt idx="304" formatCode="#,##0.00">
                  <c:v>2603.4</c:v>
                </c:pt>
                <c:pt idx="305" formatCode="#,##0.00">
                  <c:v>2595.6</c:v>
                </c:pt>
                <c:pt idx="306" formatCode="#,##0.00">
                  <c:v>2584.5</c:v>
                </c:pt>
                <c:pt idx="307" formatCode="#,##0.00">
                  <c:v>2572.6</c:v>
                </c:pt>
                <c:pt idx="308" formatCode="#,##0.00">
                  <c:v>2564.4</c:v>
                </c:pt>
                <c:pt idx="309" formatCode="#,##0.00">
                  <c:v>2553.3000000000002</c:v>
                </c:pt>
                <c:pt idx="310" formatCode="#,##0.00">
                  <c:v>2541.9</c:v>
                </c:pt>
                <c:pt idx="311" formatCode="#,##0.00">
                  <c:v>2530.5</c:v>
                </c:pt>
                <c:pt idx="312" formatCode="#,##0.00">
                  <c:v>2519.4</c:v>
                </c:pt>
                <c:pt idx="313" formatCode="#,##0.00">
                  <c:v>2508.4</c:v>
                </c:pt>
                <c:pt idx="314" formatCode="#,##0.00">
                  <c:v>2498</c:v>
                </c:pt>
                <c:pt idx="315" formatCode="#,##0.00">
                  <c:v>2491.6</c:v>
                </c:pt>
                <c:pt idx="316" formatCode="#,##0.00">
                  <c:v>2480</c:v>
                </c:pt>
                <c:pt idx="317" formatCode="#,##0.00">
                  <c:v>2473.8000000000002</c:v>
                </c:pt>
                <c:pt idx="318" formatCode="#,##0.00">
                  <c:v>2467.6</c:v>
                </c:pt>
                <c:pt idx="319" formatCode="#,##0.00">
                  <c:v>2466.1999999999998</c:v>
                </c:pt>
                <c:pt idx="320" formatCode="#,##0.00">
                  <c:v>2455</c:v>
                </c:pt>
                <c:pt idx="321" formatCode="#,##0.00">
                  <c:v>2443.4</c:v>
                </c:pt>
                <c:pt idx="322" formatCode="#,##0.00">
                  <c:v>2431.6999999999998</c:v>
                </c:pt>
                <c:pt idx="323" formatCode="#,##0.00">
                  <c:v>2420.1</c:v>
                </c:pt>
                <c:pt idx="324" formatCode="#,##0.00">
                  <c:v>2407.1999999999998</c:v>
                </c:pt>
                <c:pt idx="325" formatCode="#,##0.00">
                  <c:v>2395.3000000000002</c:v>
                </c:pt>
                <c:pt idx="326" formatCode="#,##0.00">
                  <c:v>2384.1</c:v>
                </c:pt>
                <c:pt idx="327" formatCode="#,##0.00">
                  <c:v>2373.5</c:v>
                </c:pt>
                <c:pt idx="328" formatCode="#,##0.00">
                  <c:v>2363.1999999999998</c:v>
                </c:pt>
                <c:pt idx="329" formatCode="#,##0.00">
                  <c:v>2353.4</c:v>
                </c:pt>
                <c:pt idx="330" formatCode="#,##0.00">
                  <c:v>2345.6999999999998</c:v>
                </c:pt>
                <c:pt idx="331" formatCode="#,##0.00">
                  <c:v>2338.1999999999998</c:v>
                </c:pt>
                <c:pt idx="332" formatCode="#,##0.00">
                  <c:v>2327.5</c:v>
                </c:pt>
                <c:pt idx="333" formatCode="#,##0.00">
                  <c:v>2317.1999999999998</c:v>
                </c:pt>
                <c:pt idx="334" formatCode="#,##0.00">
                  <c:v>2307.3000000000002</c:v>
                </c:pt>
                <c:pt idx="335" formatCode="#,##0.00">
                  <c:v>2298.4</c:v>
                </c:pt>
                <c:pt idx="336" formatCode="#,##0.00">
                  <c:v>2289.9</c:v>
                </c:pt>
                <c:pt idx="337" formatCode="#,##0.00">
                  <c:v>2281.6</c:v>
                </c:pt>
                <c:pt idx="338" formatCode="#,##0.00">
                  <c:v>2270.6999999999998</c:v>
                </c:pt>
                <c:pt idx="339" formatCode="#,##0.00">
                  <c:v>2259</c:v>
                </c:pt>
                <c:pt idx="340" formatCode="#,##0.00">
                  <c:v>2247.1999999999998</c:v>
                </c:pt>
                <c:pt idx="341" formatCode="#,##0.00">
                  <c:v>2235.6</c:v>
                </c:pt>
                <c:pt idx="342" formatCode="#,##0.00">
                  <c:v>2224.1</c:v>
                </c:pt>
                <c:pt idx="343" formatCode="#,##0.00">
                  <c:v>2212.4</c:v>
                </c:pt>
                <c:pt idx="344" formatCode="#,##0.00">
                  <c:v>2201.4</c:v>
                </c:pt>
                <c:pt idx="345" formatCode="#,##0.00">
                  <c:v>2191.3000000000002</c:v>
                </c:pt>
                <c:pt idx="346" formatCode="#,##0.00">
                  <c:v>2180.3000000000002</c:v>
                </c:pt>
                <c:pt idx="347" formatCode="#,##0.00">
                  <c:v>2169</c:v>
                </c:pt>
                <c:pt idx="348" formatCode="#,##0.00">
                  <c:v>2157.5</c:v>
                </c:pt>
                <c:pt idx="349" formatCode="#,##0.00">
                  <c:v>2146.1</c:v>
                </c:pt>
                <c:pt idx="350" formatCode="#,##0.00">
                  <c:v>2134.6999999999998</c:v>
                </c:pt>
                <c:pt idx="351" formatCode="#,##0.00">
                  <c:v>2123.6</c:v>
                </c:pt>
                <c:pt idx="352" formatCode="#,##0.00">
                  <c:v>2112.9</c:v>
                </c:pt>
                <c:pt idx="353" formatCode="#,##0.00">
                  <c:v>2102.3000000000002</c:v>
                </c:pt>
                <c:pt idx="354" formatCode="#,##0.00">
                  <c:v>2091.5</c:v>
                </c:pt>
                <c:pt idx="355" formatCode="#,##0.00">
                  <c:v>2080.6999999999998</c:v>
                </c:pt>
                <c:pt idx="356" formatCode="#,##0.00">
                  <c:v>2070.1999999999998</c:v>
                </c:pt>
                <c:pt idx="357" formatCode="#,##0.00">
                  <c:v>2060</c:v>
                </c:pt>
                <c:pt idx="358" formatCode="#,##0.00">
                  <c:v>2050.1</c:v>
                </c:pt>
                <c:pt idx="359" formatCode="#,##0.00">
                  <c:v>2040.3</c:v>
                </c:pt>
                <c:pt idx="360" formatCode="#,##0.00">
                  <c:v>2030.8</c:v>
                </c:pt>
                <c:pt idx="361" formatCode="#,##0.00">
                  <c:v>2021.4</c:v>
                </c:pt>
                <c:pt idx="362" formatCode="#,##0.00">
                  <c:v>2012</c:v>
                </c:pt>
                <c:pt idx="363" formatCode="#,##0.00">
                  <c:v>2003</c:v>
                </c:pt>
                <c:pt idx="364" formatCode="#,##0.00">
                  <c:v>1994.3</c:v>
                </c:pt>
                <c:pt idx="365" formatCode="#,##0.00">
                  <c:v>1986.2</c:v>
                </c:pt>
                <c:pt idx="366" formatCode="#,##0.00">
                  <c:v>1978.2</c:v>
                </c:pt>
                <c:pt idx="367" formatCode="#,##0.00">
                  <c:v>1970.7</c:v>
                </c:pt>
                <c:pt idx="368" formatCode="#,##0.00">
                  <c:v>1963.5</c:v>
                </c:pt>
                <c:pt idx="369" formatCode="#,##0.00">
                  <c:v>1956.6</c:v>
                </c:pt>
                <c:pt idx="370" formatCode="#,##0.00">
                  <c:v>1949.9</c:v>
                </c:pt>
                <c:pt idx="371" formatCode="#,##0.00">
                  <c:v>1943.3</c:v>
                </c:pt>
                <c:pt idx="372" formatCode="#,##0.00">
                  <c:v>1937</c:v>
                </c:pt>
                <c:pt idx="373" formatCode="#,##0.00">
                  <c:v>1930.1</c:v>
                </c:pt>
                <c:pt idx="374" formatCode="#,##0.00">
                  <c:v>1923.9</c:v>
                </c:pt>
                <c:pt idx="375" formatCode="#,##0.00">
                  <c:v>1918.7</c:v>
                </c:pt>
                <c:pt idx="376" formatCode="#,##0.00">
                  <c:v>1913.9</c:v>
                </c:pt>
                <c:pt idx="377" formatCode="#,##0.00">
                  <c:v>1909.4</c:v>
                </c:pt>
                <c:pt idx="378" formatCode="#,##0.00">
                  <c:v>1905</c:v>
                </c:pt>
                <c:pt idx="379" formatCode="#,##0.00">
                  <c:v>1900.6</c:v>
                </c:pt>
                <c:pt idx="380" formatCode="#,##0.00">
                  <c:v>1896.6</c:v>
                </c:pt>
                <c:pt idx="381" formatCode="#,##0.00">
                  <c:v>1892.7</c:v>
                </c:pt>
                <c:pt idx="382" formatCode="#,##0.00">
                  <c:v>1888.8</c:v>
                </c:pt>
                <c:pt idx="383" formatCode="#,##0.00">
                  <c:v>1884.9</c:v>
                </c:pt>
                <c:pt idx="384" formatCode="#,##0.00">
                  <c:v>1880.5</c:v>
                </c:pt>
                <c:pt idx="385" formatCode="#,##0.00">
                  <c:v>1878.8</c:v>
                </c:pt>
                <c:pt idx="386" formatCode="#,##0.00">
                  <c:v>1875.1</c:v>
                </c:pt>
                <c:pt idx="387" formatCode="#,##0.00">
                  <c:v>1870.1</c:v>
                </c:pt>
                <c:pt idx="388" formatCode="#,##0.00">
                  <c:v>1865.4</c:v>
                </c:pt>
                <c:pt idx="389" formatCode="#,##0.00">
                  <c:v>1861</c:v>
                </c:pt>
                <c:pt idx="390" formatCode="#,##0.00">
                  <c:v>1856.9</c:v>
                </c:pt>
                <c:pt idx="391" formatCode="#,##0.00">
                  <c:v>1853.2</c:v>
                </c:pt>
                <c:pt idx="392" formatCode="#,##0.00">
                  <c:v>1849.9</c:v>
                </c:pt>
                <c:pt idx="393" formatCode="#,##0.00">
                  <c:v>1846.8</c:v>
                </c:pt>
                <c:pt idx="394" formatCode="#,##0.00">
                  <c:v>1843.9</c:v>
                </c:pt>
                <c:pt idx="395" formatCode="#,##0.00">
                  <c:v>1841.2</c:v>
                </c:pt>
                <c:pt idx="396" formatCode="#,##0.00">
                  <c:v>1838.8</c:v>
                </c:pt>
                <c:pt idx="397" formatCode="#,##0.00">
                  <c:v>1836.7</c:v>
                </c:pt>
                <c:pt idx="398" formatCode="#,##0.00">
                  <c:v>1834.7</c:v>
                </c:pt>
                <c:pt idx="399" formatCode="#,##0.00">
                  <c:v>1833</c:v>
                </c:pt>
                <c:pt idx="400" formatCode="#,##0.00">
                  <c:v>1831.6</c:v>
                </c:pt>
                <c:pt idx="401" formatCode="#,##0.00">
                  <c:v>1830.4</c:v>
                </c:pt>
                <c:pt idx="402" formatCode="#,##0.00">
                  <c:v>1829.6</c:v>
                </c:pt>
                <c:pt idx="403" formatCode="#,##0.00">
                  <c:v>1829</c:v>
                </c:pt>
                <c:pt idx="404" formatCode="#,##0.00">
                  <c:v>1828.7</c:v>
                </c:pt>
                <c:pt idx="405" formatCode="#,##0.00">
                  <c:v>1828.8</c:v>
                </c:pt>
                <c:pt idx="406" formatCode="#,##0.00">
                  <c:v>1828.9</c:v>
                </c:pt>
                <c:pt idx="407" formatCode="#,##0.00">
                  <c:v>1829.4</c:v>
                </c:pt>
                <c:pt idx="408" formatCode="#,##0.00">
                  <c:v>1830.3</c:v>
                </c:pt>
                <c:pt idx="409" formatCode="#,##0.00">
                  <c:v>1831.7</c:v>
                </c:pt>
                <c:pt idx="410" formatCode="#,##0.00">
                  <c:v>1833.6</c:v>
                </c:pt>
                <c:pt idx="411" formatCode="#,##0.00">
                  <c:v>1836</c:v>
                </c:pt>
                <c:pt idx="412" formatCode="#,##0.00">
                  <c:v>1839</c:v>
                </c:pt>
                <c:pt idx="413" formatCode="#,##0.00">
                  <c:v>1842.5</c:v>
                </c:pt>
                <c:pt idx="414" formatCode="#,##0.00">
                  <c:v>1846.6</c:v>
                </c:pt>
                <c:pt idx="415" formatCode="#,##0.00">
                  <c:v>1851.7</c:v>
                </c:pt>
                <c:pt idx="416" formatCode="#,##0.00">
                  <c:v>1856.7</c:v>
                </c:pt>
                <c:pt idx="417" formatCode="#,##0.00">
                  <c:v>1861.8</c:v>
                </c:pt>
                <c:pt idx="418" formatCode="#,##0.00">
                  <c:v>1867.4</c:v>
                </c:pt>
                <c:pt idx="419" formatCode="#,##0.00">
                  <c:v>1873.3</c:v>
                </c:pt>
                <c:pt idx="420" formatCode="#,##0.00">
                  <c:v>1879.9</c:v>
                </c:pt>
                <c:pt idx="421" formatCode="#,##0.00">
                  <c:v>1885.9</c:v>
                </c:pt>
                <c:pt idx="422" formatCode="#,##0.00">
                  <c:v>1891.7</c:v>
                </c:pt>
                <c:pt idx="423" formatCode="#,##0.00">
                  <c:v>1900.4</c:v>
                </c:pt>
                <c:pt idx="424" formatCode="#,##0.00">
                  <c:v>1909.8</c:v>
                </c:pt>
                <c:pt idx="425" formatCode="#,##0.00">
                  <c:v>1919.8</c:v>
                </c:pt>
                <c:pt idx="426" formatCode="#,##0.00">
                  <c:v>1930.6</c:v>
                </c:pt>
                <c:pt idx="427" formatCode="#,##0.00">
                  <c:v>1942</c:v>
                </c:pt>
                <c:pt idx="428" formatCode="#,##0.00">
                  <c:v>1954.3</c:v>
                </c:pt>
                <c:pt idx="429" formatCode="#,##0.00">
                  <c:v>1967.2</c:v>
                </c:pt>
                <c:pt idx="430" formatCode="#,##0.00">
                  <c:v>1980.2</c:v>
                </c:pt>
                <c:pt idx="431" formatCode="#,##0.00">
                  <c:v>1992.8</c:v>
                </c:pt>
                <c:pt idx="432" formatCode="#,##0.00">
                  <c:v>2005.1</c:v>
                </c:pt>
                <c:pt idx="433" formatCode="#,##0.00">
                  <c:v>2017.6</c:v>
                </c:pt>
                <c:pt idx="434" formatCode="#,##0.00">
                  <c:v>2030.6</c:v>
                </c:pt>
                <c:pt idx="435" formatCode="#,##0.00">
                  <c:v>2044</c:v>
                </c:pt>
                <c:pt idx="436" formatCode="#,##0.00">
                  <c:v>2057.8000000000002</c:v>
                </c:pt>
                <c:pt idx="437" formatCode="#,##0.00">
                  <c:v>2072.1</c:v>
                </c:pt>
                <c:pt idx="438" formatCode="#,##0.00">
                  <c:v>2086.6999999999998</c:v>
                </c:pt>
                <c:pt idx="439" formatCode="#,##0.00">
                  <c:v>2102.4</c:v>
                </c:pt>
                <c:pt idx="440" formatCode="#,##0.00">
                  <c:v>2117.1999999999998</c:v>
                </c:pt>
                <c:pt idx="441" formatCode="#,##0.00">
                  <c:v>2131.6999999999998</c:v>
                </c:pt>
                <c:pt idx="442" formatCode="#,##0.00">
                  <c:v>2146.5</c:v>
                </c:pt>
                <c:pt idx="443" formatCode="#,##0.00">
                  <c:v>2161.4</c:v>
                </c:pt>
                <c:pt idx="444" formatCode="#,##0.00">
                  <c:v>2176.3000000000002</c:v>
                </c:pt>
                <c:pt idx="445" formatCode="#,##0.00">
                  <c:v>2191.1</c:v>
                </c:pt>
                <c:pt idx="446" formatCode="#,##0.00">
                  <c:v>2205.9</c:v>
                </c:pt>
                <c:pt idx="447" formatCode="#,##0.00">
                  <c:v>2220.3000000000002</c:v>
                </c:pt>
                <c:pt idx="448" formatCode="#,##0.00">
                  <c:v>2234.6999999999998</c:v>
                </c:pt>
                <c:pt idx="449" formatCode="#,##0.00">
                  <c:v>2249.1999999999998</c:v>
                </c:pt>
                <c:pt idx="450" formatCode="#,##0.00">
                  <c:v>2263.6</c:v>
                </c:pt>
                <c:pt idx="451" formatCode="#,##0.00">
                  <c:v>2277.6999999999998</c:v>
                </c:pt>
                <c:pt idx="452" formatCode="#,##0.00">
                  <c:v>2291.1</c:v>
                </c:pt>
                <c:pt idx="453" formatCode="#,##0.00">
                  <c:v>2303.8000000000002</c:v>
                </c:pt>
                <c:pt idx="454" formatCode="#,##0.00">
                  <c:v>2316.1</c:v>
                </c:pt>
                <c:pt idx="455" formatCode="#,##0.00">
                  <c:v>2327.4</c:v>
                </c:pt>
                <c:pt idx="456" formatCode="#,##0.00">
                  <c:v>2339.6999999999998</c:v>
                </c:pt>
                <c:pt idx="457" formatCode="#,##0.00">
                  <c:v>2348.4</c:v>
                </c:pt>
                <c:pt idx="458" formatCode="#,##0.00">
                  <c:v>2357.5</c:v>
                </c:pt>
                <c:pt idx="459" formatCode="#,##0.00">
                  <c:v>2367.6999999999998</c:v>
                </c:pt>
                <c:pt idx="460" formatCode="#,##0.00">
                  <c:v>2378.4</c:v>
                </c:pt>
                <c:pt idx="461" formatCode="#,##0.00">
                  <c:v>2389</c:v>
                </c:pt>
                <c:pt idx="462" formatCode="#,##0.00">
                  <c:v>2399.1</c:v>
                </c:pt>
                <c:pt idx="463" formatCode="#,##0.00">
                  <c:v>2408.6</c:v>
                </c:pt>
                <c:pt idx="464" formatCode="#,##0.00">
                  <c:v>2418</c:v>
                </c:pt>
                <c:pt idx="465" formatCode="#,##0.00">
                  <c:v>2426.6999999999998</c:v>
                </c:pt>
                <c:pt idx="466" formatCode="#,##0.00">
                  <c:v>2434.6</c:v>
                </c:pt>
                <c:pt idx="467" formatCode="#,##0.00">
                  <c:v>2442</c:v>
                </c:pt>
                <c:pt idx="468" formatCode="#,##0.00">
                  <c:v>2448.9</c:v>
                </c:pt>
                <c:pt idx="469" formatCode="#,##0.00">
                  <c:v>2455.1999999999998</c:v>
                </c:pt>
                <c:pt idx="470" formatCode="#,##0.00">
                  <c:v>2461</c:v>
                </c:pt>
                <c:pt idx="471" formatCode="#,##0.00">
                  <c:v>2466.1999999999998</c:v>
                </c:pt>
                <c:pt idx="472" formatCode="#,##0.00">
                  <c:v>2471</c:v>
                </c:pt>
                <c:pt idx="473" formatCode="#,##0.00">
                  <c:v>2475.4</c:v>
                </c:pt>
                <c:pt idx="474" formatCode="#,##0.00">
                  <c:v>2479.5</c:v>
                </c:pt>
                <c:pt idx="475" formatCode="#,##0.00">
                  <c:v>2483.1</c:v>
                </c:pt>
                <c:pt idx="476" formatCode="#,##0.00">
                  <c:v>2486.6999999999998</c:v>
                </c:pt>
                <c:pt idx="477" formatCode="#,##0.00">
                  <c:v>2489.6999999999998</c:v>
                </c:pt>
                <c:pt idx="478" formatCode="#,##0.00">
                  <c:v>2492.6</c:v>
                </c:pt>
                <c:pt idx="479" formatCode="#,##0.00">
                  <c:v>2495.1999999999998</c:v>
                </c:pt>
                <c:pt idx="480" formatCode="#,##0.00">
                  <c:v>2497.5</c:v>
                </c:pt>
                <c:pt idx="481" formatCode="#,##0.00">
                  <c:v>2499.5</c:v>
                </c:pt>
                <c:pt idx="482" formatCode="#,##0.00">
                  <c:v>2501.3000000000002</c:v>
                </c:pt>
                <c:pt idx="483" formatCode="#,##0.00">
                  <c:v>2502.9</c:v>
                </c:pt>
                <c:pt idx="484" formatCode="#,##0.00">
                  <c:v>2504.1</c:v>
                </c:pt>
                <c:pt idx="485" formatCode="#,##0.00">
                  <c:v>2505</c:v>
                </c:pt>
                <c:pt idx="486" formatCode="#,##0.00">
                  <c:v>2505.6</c:v>
                </c:pt>
                <c:pt idx="487" formatCode="#,##0.00">
                  <c:v>2505.9</c:v>
                </c:pt>
                <c:pt idx="488" formatCode="#,##0.00">
                  <c:v>2505.9</c:v>
                </c:pt>
                <c:pt idx="489" formatCode="#,##0.00">
                  <c:v>2505.6</c:v>
                </c:pt>
                <c:pt idx="490" formatCode="#,##0.00">
                  <c:v>2505</c:v>
                </c:pt>
                <c:pt idx="491" formatCode="#,##0.00">
                  <c:v>2504.1999999999998</c:v>
                </c:pt>
                <c:pt idx="492" formatCode="#,##0.00">
                  <c:v>2503.1</c:v>
                </c:pt>
                <c:pt idx="493" formatCode="#,##0.00">
                  <c:v>2501.9</c:v>
                </c:pt>
                <c:pt idx="494" formatCode="#,##0.00">
                  <c:v>2500.5</c:v>
                </c:pt>
                <c:pt idx="495" formatCode="#,##0.00">
                  <c:v>2499</c:v>
                </c:pt>
                <c:pt idx="496" formatCode="#,##0.00">
                  <c:v>2497.3000000000002</c:v>
                </c:pt>
                <c:pt idx="497" formatCode="#,##0.00">
                  <c:v>2495.3000000000002</c:v>
                </c:pt>
                <c:pt idx="498" formatCode="#,##0.00">
                  <c:v>2493.1</c:v>
                </c:pt>
                <c:pt idx="499" formatCode="#,##0.00">
                  <c:v>2490.6999999999998</c:v>
                </c:pt>
                <c:pt idx="500" formatCode="#,##0.00">
                  <c:v>2488.1</c:v>
                </c:pt>
                <c:pt idx="501" formatCode="#,##0.00">
                  <c:v>2485.3000000000002</c:v>
                </c:pt>
                <c:pt idx="502" formatCode="#,##0.00">
                  <c:v>2482.3000000000002</c:v>
                </c:pt>
                <c:pt idx="503" formatCode="#,##0.00">
                  <c:v>2479.1999999999998</c:v>
                </c:pt>
                <c:pt idx="504" formatCode="#,##0.00">
                  <c:v>2476.1</c:v>
                </c:pt>
                <c:pt idx="505" formatCode="#,##0.00">
                  <c:v>2472.8000000000002</c:v>
                </c:pt>
                <c:pt idx="506" formatCode="#,##0.00">
                  <c:v>2469.6</c:v>
                </c:pt>
                <c:pt idx="507" formatCode="#,##0.00">
                  <c:v>2466.1999999999998</c:v>
                </c:pt>
                <c:pt idx="508" formatCode="#,##0.00">
                  <c:v>2462.6999999999998</c:v>
                </c:pt>
                <c:pt idx="509" formatCode="#,##0.00">
                  <c:v>2459.1999999999998</c:v>
                </c:pt>
                <c:pt idx="510" formatCode="#,##0.00">
                  <c:v>2455.6</c:v>
                </c:pt>
                <c:pt idx="511" formatCode="#,##0.00">
                  <c:v>2451.9</c:v>
                </c:pt>
                <c:pt idx="512" formatCode="#,##0.00">
                  <c:v>2448.1999999999998</c:v>
                </c:pt>
                <c:pt idx="513" formatCode="#,##0.00">
                  <c:v>2444.6</c:v>
                </c:pt>
                <c:pt idx="514" formatCode="#,##0.00">
                  <c:v>2441.1</c:v>
                </c:pt>
                <c:pt idx="515" formatCode="#,##0.00">
                  <c:v>2437.6999999999998</c:v>
                </c:pt>
                <c:pt idx="516" formatCode="#,##0.00">
                  <c:v>2434.3000000000002</c:v>
                </c:pt>
                <c:pt idx="517" formatCode="#,##0.00">
                  <c:v>2430.6</c:v>
                </c:pt>
                <c:pt idx="518" formatCode="#,##0.00">
                  <c:v>2427</c:v>
                </c:pt>
                <c:pt idx="519" formatCode="#,##0.00">
                  <c:v>2423.4</c:v>
                </c:pt>
                <c:pt idx="520" formatCode="#,##0.00">
                  <c:v>2419.6999999999998</c:v>
                </c:pt>
                <c:pt idx="521" formatCode="#,##0.00">
                  <c:v>2415.9</c:v>
                </c:pt>
                <c:pt idx="522" formatCode="#,##0.00">
                  <c:v>2412.1999999999998</c:v>
                </c:pt>
                <c:pt idx="523" formatCode="#,##0.00">
                  <c:v>2408.5</c:v>
                </c:pt>
                <c:pt idx="524" formatCode="#,##0.00">
                  <c:v>2404.9</c:v>
                </c:pt>
                <c:pt idx="525" formatCode="#,##0.00">
                  <c:v>2401.4</c:v>
                </c:pt>
                <c:pt idx="526" formatCode="#,##0.00">
                  <c:v>2397.9</c:v>
                </c:pt>
                <c:pt idx="527" formatCode="#,##0.00">
                  <c:v>2394.3000000000002</c:v>
                </c:pt>
                <c:pt idx="528" formatCode="#,##0.00">
                  <c:v>2390.6</c:v>
                </c:pt>
                <c:pt idx="529" formatCode="#,##0.00">
                  <c:v>2386.8000000000002</c:v>
                </c:pt>
                <c:pt idx="530" formatCode="#,##0.00">
                  <c:v>2382.9</c:v>
                </c:pt>
                <c:pt idx="531" formatCode="#,##0.00">
                  <c:v>2378.6999999999998</c:v>
                </c:pt>
                <c:pt idx="532" formatCode="#,##0.00">
                  <c:v>2374.1999999999998</c:v>
                </c:pt>
                <c:pt idx="533" formatCode="#,##0.00">
                  <c:v>2369.8000000000002</c:v>
                </c:pt>
                <c:pt idx="534" formatCode="#,##0.00">
                  <c:v>2365.6</c:v>
                </c:pt>
                <c:pt idx="535" formatCode="#,##0.00">
                  <c:v>2361</c:v>
                </c:pt>
                <c:pt idx="536" formatCode="#,##0.00">
                  <c:v>2356.1999999999998</c:v>
                </c:pt>
                <c:pt idx="537" formatCode="#,##0.00">
                  <c:v>2354</c:v>
                </c:pt>
                <c:pt idx="538" formatCode="#,##0.00">
                  <c:v>2350.8000000000002</c:v>
                </c:pt>
                <c:pt idx="539" formatCode="#,##0.00">
                  <c:v>2345.3000000000002</c:v>
                </c:pt>
                <c:pt idx="540" formatCode="#,##0.00">
                  <c:v>2339.3000000000002</c:v>
                </c:pt>
                <c:pt idx="541" formatCode="#,##0.00">
                  <c:v>2333.4</c:v>
                </c:pt>
                <c:pt idx="542" formatCode="#,##0.00">
                  <c:v>2327.9</c:v>
                </c:pt>
                <c:pt idx="543" formatCode="#,##0.00">
                  <c:v>2322.5</c:v>
                </c:pt>
                <c:pt idx="544" formatCode="#,##0.00">
                  <c:v>2317.1999999999998</c:v>
                </c:pt>
                <c:pt idx="545" formatCode="#,##0.00">
                  <c:v>2312.4</c:v>
                </c:pt>
                <c:pt idx="546" formatCode="#,##0.00">
                  <c:v>2307</c:v>
                </c:pt>
                <c:pt idx="547" formatCode="#,##0.00">
                  <c:v>2301.9</c:v>
                </c:pt>
                <c:pt idx="548" formatCode="#,##0.00">
                  <c:v>2296.6999999999998</c:v>
                </c:pt>
                <c:pt idx="549" formatCode="#,##0.00">
                  <c:v>2291.6</c:v>
                </c:pt>
                <c:pt idx="550" formatCode="#,##0.00">
                  <c:v>2286.5</c:v>
                </c:pt>
                <c:pt idx="551" formatCode="#,##0.00">
                  <c:v>2281.4</c:v>
                </c:pt>
                <c:pt idx="552" formatCode="#,##0.00">
                  <c:v>2276.4</c:v>
                </c:pt>
                <c:pt idx="553" formatCode="#,##0.00">
                  <c:v>2271.5</c:v>
                </c:pt>
                <c:pt idx="554" formatCode="#,##0.00">
                  <c:v>2266.6999999999998</c:v>
                </c:pt>
                <c:pt idx="555" formatCode="#,##0.00">
                  <c:v>2261.9</c:v>
                </c:pt>
                <c:pt idx="556" formatCode="#,##0.00">
                  <c:v>2257.3000000000002</c:v>
                </c:pt>
                <c:pt idx="557" formatCode="#,##0.00">
                  <c:v>2252.6999999999998</c:v>
                </c:pt>
                <c:pt idx="558" formatCode="#,##0.00">
                  <c:v>2248.3000000000002</c:v>
                </c:pt>
                <c:pt idx="559" formatCode="#,##0.00">
                  <c:v>2243.8000000000002</c:v>
                </c:pt>
                <c:pt idx="560" formatCode="#,##0.00">
                  <c:v>2242</c:v>
                </c:pt>
                <c:pt idx="561" formatCode="#,##0.00">
                  <c:v>2236.1</c:v>
                </c:pt>
                <c:pt idx="562" formatCode="#,##0.00">
                  <c:v>2231.1999999999998</c:v>
                </c:pt>
                <c:pt idx="563" formatCode="#,##0.00">
                  <c:v>2226.9</c:v>
                </c:pt>
                <c:pt idx="564" formatCode="#,##0.00">
                  <c:v>2222.8000000000002</c:v>
                </c:pt>
                <c:pt idx="565" formatCode="#,##0.00">
                  <c:v>2218.6999999999998</c:v>
                </c:pt>
                <c:pt idx="566" formatCode="#,##0.00">
                  <c:v>2214.5</c:v>
                </c:pt>
                <c:pt idx="567" formatCode="#,##0.00">
                  <c:v>2210.4</c:v>
                </c:pt>
                <c:pt idx="568" formatCode="#,##0.00">
                  <c:v>2206.3000000000002</c:v>
                </c:pt>
                <c:pt idx="569" formatCode="#,##0.00">
                  <c:v>2202.3000000000002</c:v>
                </c:pt>
                <c:pt idx="570" formatCode="#,##0.00">
                  <c:v>2198.3000000000002</c:v>
                </c:pt>
                <c:pt idx="571" formatCode="#,##0.00">
                  <c:v>2194.4</c:v>
                </c:pt>
                <c:pt idx="572" formatCode="#,##0.00">
                  <c:v>2190.6</c:v>
                </c:pt>
                <c:pt idx="573" formatCode="#,##0.00">
                  <c:v>2186.8000000000002</c:v>
                </c:pt>
                <c:pt idx="574" formatCode="#,##0.00">
                  <c:v>2183.3000000000002</c:v>
                </c:pt>
                <c:pt idx="575" formatCode="#,##0.00">
                  <c:v>2179.6999999999998</c:v>
                </c:pt>
                <c:pt idx="576" formatCode="#,##0.00">
                  <c:v>2176.1</c:v>
                </c:pt>
                <c:pt idx="577" formatCode="#,##0.00">
                  <c:v>2172.5</c:v>
                </c:pt>
                <c:pt idx="578" formatCode="#,##0.00">
                  <c:v>2168.9</c:v>
                </c:pt>
                <c:pt idx="579" formatCode="#,##0.00">
                  <c:v>2165.1999999999998</c:v>
                </c:pt>
                <c:pt idx="580" formatCode="#,##0.00">
                  <c:v>2161.6</c:v>
                </c:pt>
                <c:pt idx="581" formatCode="#,##0.00">
                  <c:v>2157.9</c:v>
                </c:pt>
                <c:pt idx="582" formatCode="#,##0.00">
                  <c:v>2154.3000000000002</c:v>
                </c:pt>
                <c:pt idx="583" formatCode="#,##0.00">
                  <c:v>2150.6</c:v>
                </c:pt>
                <c:pt idx="584" formatCode="#,##0.00">
                  <c:v>2146.8000000000002</c:v>
                </c:pt>
                <c:pt idx="585" formatCode="#,##0.00">
                  <c:v>2143</c:v>
                </c:pt>
                <c:pt idx="586" formatCode="#,##0.00">
                  <c:v>2139.3000000000002</c:v>
                </c:pt>
                <c:pt idx="587" formatCode="#,##0.00">
                  <c:v>2135.6</c:v>
                </c:pt>
                <c:pt idx="588" formatCode="#,##0.00">
                  <c:v>2132</c:v>
                </c:pt>
                <c:pt idx="589" formatCode="#,##0.00">
                  <c:v>2128.3000000000002</c:v>
                </c:pt>
                <c:pt idx="590" formatCode="#,##0.00">
                  <c:v>2124.9</c:v>
                </c:pt>
                <c:pt idx="591" formatCode="#,##0.00">
                  <c:v>2121.6</c:v>
                </c:pt>
                <c:pt idx="592" formatCode="#,##0.00">
                  <c:v>2118.3000000000002</c:v>
                </c:pt>
                <c:pt idx="593" formatCode="#,##0.00">
                  <c:v>2115.1</c:v>
                </c:pt>
                <c:pt idx="594" formatCode="#,##0.00">
                  <c:v>2112</c:v>
                </c:pt>
                <c:pt idx="595" formatCode="#,##0.00">
                  <c:v>2108.6999999999998</c:v>
                </c:pt>
                <c:pt idx="596" formatCode="#,##0.00">
                  <c:v>2105.4</c:v>
                </c:pt>
                <c:pt idx="597" formatCode="#,##0.00">
                  <c:v>2102.1</c:v>
                </c:pt>
                <c:pt idx="598" formatCode="#,##0.00">
                  <c:v>2098.8000000000002</c:v>
                </c:pt>
                <c:pt idx="599" formatCode="#,##0.00">
                  <c:v>2095.5</c:v>
                </c:pt>
                <c:pt idx="600" formatCode="#,##0.00">
                  <c:v>2092.3000000000002</c:v>
                </c:pt>
                <c:pt idx="601" formatCode="#,##0.00">
                  <c:v>2089.1</c:v>
                </c:pt>
                <c:pt idx="602" formatCode="#,##0.00">
                  <c:v>2085.9</c:v>
                </c:pt>
                <c:pt idx="603" formatCode="#,##0.00">
                  <c:v>2082.6999999999998</c:v>
                </c:pt>
                <c:pt idx="604" formatCode="#,##0.00">
                  <c:v>2079.5</c:v>
                </c:pt>
                <c:pt idx="605" formatCode="#,##0.00">
                  <c:v>2076.4</c:v>
                </c:pt>
                <c:pt idx="606" formatCode="#,##0.00">
                  <c:v>2073.1</c:v>
                </c:pt>
                <c:pt idx="607" formatCode="#,##0.00">
                  <c:v>2075</c:v>
                </c:pt>
                <c:pt idx="608" formatCode="#,##0.00">
                  <c:v>2069.8000000000002</c:v>
                </c:pt>
                <c:pt idx="609" formatCode="#,##0.00">
                  <c:v>2065.1999999999998</c:v>
                </c:pt>
                <c:pt idx="610" formatCode="#,##0.00">
                  <c:v>2061.1</c:v>
                </c:pt>
                <c:pt idx="611" formatCode="#,##0.00">
                  <c:v>2057.3000000000002</c:v>
                </c:pt>
                <c:pt idx="612" formatCode="#,##0.00">
                  <c:v>2053.6</c:v>
                </c:pt>
                <c:pt idx="613" formatCode="#,##0.00">
                  <c:v>2049.8000000000002</c:v>
                </c:pt>
                <c:pt idx="614" formatCode="#,##0.00">
                  <c:v>2045.9</c:v>
                </c:pt>
                <c:pt idx="615" formatCode="#,##0.00">
                  <c:v>2041.9</c:v>
                </c:pt>
                <c:pt idx="616" formatCode="#,##0.00">
                  <c:v>2037.8</c:v>
                </c:pt>
                <c:pt idx="617" formatCode="#,##0.00">
                  <c:v>2033.7</c:v>
                </c:pt>
                <c:pt idx="618" formatCode="#,##0.00">
                  <c:v>2029.6</c:v>
                </c:pt>
                <c:pt idx="619" formatCode="#,##0.00">
                  <c:v>2026.5</c:v>
                </c:pt>
                <c:pt idx="620" formatCode="#,##0.00">
                  <c:v>2021.7</c:v>
                </c:pt>
                <c:pt idx="621" formatCode="#,##0.00">
                  <c:v>2017.8</c:v>
                </c:pt>
                <c:pt idx="622" formatCode="#,##0.00">
                  <c:v>2013.9</c:v>
                </c:pt>
                <c:pt idx="623" formatCode="#,##0.00">
                  <c:v>2009.4</c:v>
                </c:pt>
                <c:pt idx="624" formatCode="#,##0.00">
                  <c:v>2004.5</c:v>
                </c:pt>
                <c:pt idx="625" formatCode="#,##0.00">
                  <c:v>1999.6</c:v>
                </c:pt>
                <c:pt idx="626" formatCode="#,##0.00">
                  <c:v>1994.3</c:v>
                </c:pt>
                <c:pt idx="627" formatCode="#,##0.00">
                  <c:v>1989.1</c:v>
                </c:pt>
                <c:pt idx="628" formatCode="#,##0.00">
                  <c:v>1983.9</c:v>
                </c:pt>
                <c:pt idx="629" formatCode="#,##0.00">
                  <c:v>1978.8</c:v>
                </c:pt>
                <c:pt idx="630" formatCode="#,##0.00">
                  <c:v>1973.8</c:v>
                </c:pt>
                <c:pt idx="631" formatCode="#,##0.00">
                  <c:v>1968.7</c:v>
                </c:pt>
                <c:pt idx="632" formatCode="#,##0.00">
                  <c:v>1963.3</c:v>
                </c:pt>
                <c:pt idx="633" formatCode="#,##0.00">
                  <c:v>1957.6</c:v>
                </c:pt>
                <c:pt idx="634" formatCode="#,##0.00">
                  <c:v>1951.8</c:v>
                </c:pt>
                <c:pt idx="635" formatCode="#,##0.00">
                  <c:v>1946.5</c:v>
                </c:pt>
                <c:pt idx="636" formatCode="#,##0.00">
                  <c:v>1940.6</c:v>
                </c:pt>
                <c:pt idx="637" formatCode="#,##0.00">
                  <c:v>1934.6</c:v>
                </c:pt>
                <c:pt idx="638" formatCode="#,##0.00">
                  <c:v>1928.7</c:v>
                </c:pt>
                <c:pt idx="639" formatCode="#,##0.00">
                  <c:v>1923.1</c:v>
                </c:pt>
                <c:pt idx="640" formatCode="#,##0.00">
                  <c:v>1917.6</c:v>
                </c:pt>
                <c:pt idx="641" formatCode="#,##0.00">
                  <c:v>1912.2</c:v>
                </c:pt>
                <c:pt idx="642" formatCode="#,##0.00">
                  <c:v>1906.9</c:v>
                </c:pt>
                <c:pt idx="643" formatCode="#,##0.00">
                  <c:v>1901.5</c:v>
                </c:pt>
                <c:pt idx="644" formatCode="#,##0.00">
                  <c:v>1896.2</c:v>
                </c:pt>
                <c:pt idx="645" formatCode="#,##0.00">
                  <c:v>1890.9</c:v>
                </c:pt>
                <c:pt idx="646" formatCode="#,##0.00">
                  <c:v>1885.6</c:v>
                </c:pt>
                <c:pt idx="647" formatCode="#,##0.00">
                  <c:v>1883</c:v>
                </c:pt>
                <c:pt idx="648" formatCode="#,##0.00">
                  <c:v>1877.5</c:v>
                </c:pt>
                <c:pt idx="649" formatCode="#,##0.00">
                  <c:v>1871.3</c:v>
                </c:pt>
                <c:pt idx="650" formatCode="#,##0.00">
                  <c:v>1865.2</c:v>
                </c:pt>
                <c:pt idx="651" formatCode="#,##0.00">
                  <c:v>1859.3</c:v>
                </c:pt>
                <c:pt idx="652" formatCode="#,##0.00">
                  <c:v>1853.5</c:v>
                </c:pt>
                <c:pt idx="653" formatCode="#,##0.00">
                  <c:v>1847.7</c:v>
                </c:pt>
                <c:pt idx="654" formatCode="#,##0.00">
                  <c:v>1842</c:v>
                </c:pt>
                <c:pt idx="655" formatCode="#,##0.00">
                  <c:v>1836.5</c:v>
                </c:pt>
                <c:pt idx="656" formatCode="#,##0.00">
                  <c:v>1830.9</c:v>
                </c:pt>
                <c:pt idx="657" formatCode="#,##0.00">
                  <c:v>1825.3</c:v>
                </c:pt>
                <c:pt idx="658" formatCode="#,##0.00">
                  <c:v>1819.7</c:v>
                </c:pt>
                <c:pt idx="659" formatCode="#,##0.00">
                  <c:v>1813.8</c:v>
                </c:pt>
                <c:pt idx="660" formatCode="#,##0.00">
                  <c:v>1807.9</c:v>
                </c:pt>
                <c:pt idx="661" formatCode="#,##0.00">
                  <c:v>1802.4</c:v>
                </c:pt>
                <c:pt idx="662" formatCode="#,##0.00">
                  <c:v>1797</c:v>
                </c:pt>
                <c:pt idx="663" formatCode="#,##0.00">
                  <c:v>1791</c:v>
                </c:pt>
                <c:pt idx="664" formatCode="#,##0.00">
                  <c:v>1785.1</c:v>
                </c:pt>
                <c:pt idx="665" formatCode="#,##0.00">
                  <c:v>1779.2</c:v>
                </c:pt>
                <c:pt idx="666" formatCode="#,##0.00">
                  <c:v>1773.4</c:v>
                </c:pt>
                <c:pt idx="667" formatCode="#,##0.00">
                  <c:v>1767.8</c:v>
                </c:pt>
                <c:pt idx="668" formatCode="#,##0.00">
                  <c:v>1762.2</c:v>
                </c:pt>
                <c:pt idx="669" formatCode="#,##0.00">
                  <c:v>1756.6</c:v>
                </c:pt>
                <c:pt idx="670" formatCode="#,##0.00">
                  <c:v>1751</c:v>
                </c:pt>
                <c:pt idx="671" formatCode="#,##0.00">
                  <c:v>1745.4</c:v>
                </c:pt>
                <c:pt idx="672" formatCode="#,##0.00">
                  <c:v>1739.8</c:v>
                </c:pt>
                <c:pt idx="673" formatCode="#,##0.00">
                  <c:v>1734.3</c:v>
                </c:pt>
                <c:pt idx="674" formatCode="#,##0.00">
                  <c:v>1729.2</c:v>
                </c:pt>
                <c:pt idx="675" formatCode="#,##0.00">
                  <c:v>1723.9</c:v>
                </c:pt>
                <c:pt idx="676" formatCode="#,##0.00">
                  <c:v>1719.4</c:v>
                </c:pt>
                <c:pt idx="677" formatCode="#,##0.00">
                  <c:v>1713.7</c:v>
                </c:pt>
                <c:pt idx="678" formatCode="#,##0.00">
                  <c:v>1707.9</c:v>
                </c:pt>
                <c:pt idx="679" formatCode="#,##0.00">
                  <c:v>1702.3</c:v>
                </c:pt>
                <c:pt idx="680" formatCode="#,##0.00">
                  <c:v>1696.5</c:v>
                </c:pt>
                <c:pt idx="681" formatCode="#,##0.00">
                  <c:v>1690.8</c:v>
                </c:pt>
                <c:pt idx="682" formatCode="#,##0.00">
                  <c:v>1685.1</c:v>
                </c:pt>
                <c:pt idx="683" formatCode="#,##0.00">
                  <c:v>1679.5</c:v>
                </c:pt>
                <c:pt idx="684" formatCode="#,##0.00">
                  <c:v>1673.8</c:v>
                </c:pt>
                <c:pt idx="685" formatCode="#,##0.00">
                  <c:v>1668.4</c:v>
                </c:pt>
                <c:pt idx="686" formatCode="#,##0.00">
                  <c:v>1662.9</c:v>
                </c:pt>
                <c:pt idx="687" formatCode="#,##0.00">
                  <c:v>1657.1</c:v>
                </c:pt>
                <c:pt idx="688" formatCode="#,##0.00">
                  <c:v>1651.2</c:v>
                </c:pt>
                <c:pt idx="689" formatCode="#,##0.00">
                  <c:v>1645.3</c:v>
                </c:pt>
                <c:pt idx="690" formatCode="#,##0.00">
                  <c:v>1639.3</c:v>
                </c:pt>
                <c:pt idx="691" formatCode="#,##0.00">
                  <c:v>1633.9</c:v>
                </c:pt>
                <c:pt idx="692" formatCode="#,##0.00">
                  <c:v>1628</c:v>
                </c:pt>
                <c:pt idx="693" formatCode="#,##0.00">
                  <c:v>1622</c:v>
                </c:pt>
                <c:pt idx="694" formatCode="#,##0.00">
                  <c:v>1616.2</c:v>
                </c:pt>
                <c:pt idx="695" formatCode="#,##0.00">
                  <c:v>1610.5</c:v>
                </c:pt>
                <c:pt idx="696" formatCode="#,##0.00">
                  <c:v>1604.9</c:v>
                </c:pt>
                <c:pt idx="697" formatCode="#,##0.00">
                  <c:v>1599.4</c:v>
                </c:pt>
                <c:pt idx="698" formatCode="#,##0.00">
                  <c:v>1593.9</c:v>
                </c:pt>
                <c:pt idx="699" formatCode="#,##0.00">
                  <c:v>1588.4</c:v>
                </c:pt>
                <c:pt idx="700" formatCode="#,##0.00">
                  <c:v>1583</c:v>
                </c:pt>
                <c:pt idx="701" formatCode="#,##0.00">
                  <c:v>1577.4</c:v>
                </c:pt>
                <c:pt idx="702" formatCode="#,##0.00">
                  <c:v>1571.8</c:v>
                </c:pt>
                <c:pt idx="703" formatCode="#,##0.00">
                  <c:v>1567.1</c:v>
                </c:pt>
                <c:pt idx="704" formatCode="#,##0.00">
                  <c:v>1562.1</c:v>
                </c:pt>
                <c:pt idx="705" formatCode="#,##0.00">
                  <c:v>1556.3</c:v>
                </c:pt>
                <c:pt idx="706" formatCode="#,##0.00">
                  <c:v>1550.6</c:v>
                </c:pt>
                <c:pt idx="707" formatCode="#,##0.00">
                  <c:v>1545.1</c:v>
                </c:pt>
                <c:pt idx="708" formatCode="#,##0.00">
                  <c:v>1539.7</c:v>
                </c:pt>
                <c:pt idx="709" formatCode="#,##0.00">
                  <c:v>1537</c:v>
                </c:pt>
                <c:pt idx="710" formatCode="#,##0.00">
                  <c:v>1531.7</c:v>
                </c:pt>
                <c:pt idx="711" formatCode="#,##0.00">
                  <c:v>1526.1</c:v>
                </c:pt>
                <c:pt idx="712" formatCode="#,##0.00">
                  <c:v>1521.1</c:v>
                </c:pt>
                <c:pt idx="713" formatCode="#,##0.00">
                  <c:v>1514.9</c:v>
                </c:pt>
                <c:pt idx="714" formatCode="#,##0.00">
                  <c:v>1509.2</c:v>
                </c:pt>
                <c:pt idx="715" formatCode="#,##0.00">
                  <c:v>1503.6</c:v>
                </c:pt>
                <c:pt idx="716" formatCode="#,##0.00">
                  <c:v>1498.2</c:v>
                </c:pt>
                <c:pt idx="717" formatCode="#,##0.00">
                  <c:v>1492.8</c:v>
                </c:pt>
                <c:pt idx="718" formatCode="#,##0.00">
                  <c:v>1487.6</c:v>
                </c:pt>
                <c:pt idx="719" formatCode="#,##0.00">
                  <c:v>1482.4</c:v>
                </c:pt>
                <c:pt idx="720" formatCode="#,##0.00">
                  <c:v>1477.2</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5"/>
          <c:tx>
            <c:v>10 Percent Annual Chance</c:v>
          </c:tx>
          <c:spPr>
            <a:ln>
              <a:solidFill>
                <a:srgbClr val="33CC33"/>
              </a:solidFill>
            </a:ln>
          </c:spPr>
          <c:marker>
            <c:symbol val="none"/>
          </c:marker>
          <c:xVal>
            <c:numRef>
              <c:f>Hydrograph_JD2_2!$B$3:$B$740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Hydrograph_JD2_2!$C$3:$C$740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0.1</c:v>
                </c:pt>
                <c:pt idx="113">
                  <c:v>0.1</c:v>
                </c:pt>
                <c:pt idx="114">
                  <c:v>0.1</c:v>
                </c:pt>
                <c:pt idx="115">
                  <c:v>0.2</c:v>
                </c:pt>
                <c:pt idx="116">
                  <c:v>0.3</c:v>
                </c:pt>
                <c:pt idx="117">
                  <c:v>0.5</c:v>
                </c:pt>
                <c:pt idx="118">
                  <c:v>0.6</c:v>
                </c:pt>
                <c:pt idx="119">
                  <c:v>0.3</c:v>
                </c:pt>
                <c:pt idx="120">
                  <c:v>0.8</c:v>
                </c:pt>
                <c:pt idx="121">
                  <c:v>2.1</c:v>
                </c:pt>
                <c:pt idx="122">
                  <c:v>0.2</c:v>
                </c:pt>
                <c:pt idx="123">
                  <c:v>-1.3</c:v>
                </c:pt>
                <c:pt idx="124">
                  <c:v>-1.8</c:v>
                </c:pt>
                <c:pt idx="125">
                  <c:v>-0.4</c:v>
                </c:pt>
                <c:pt idx="126">
                  <c:v>2.1</c:v>
                </c:pt>
                <c:pt idx="127">
                  <c:v>8.6999999999999993</c:v>
                </c:pt>
                <c:pt idx="128">
                  <c:v>16.399999999999999</c:v>
                </c:pt>
                <c:pt idx="129" formatCode="#,##0.00">
                  <c:v>25.1</c:v>
                </c:pt>
                <c:pt idx="130" formatCode="#,##0.00">
                  <c:v>34.4</c:v>
                </c:pt>
                <c:pt idx="131" formatCode="#,##0.00">
                  <c:v>44</c:v>
                </c:pt>
                <c:pt idx="132" formatCode="#,##0.00">
                  <c:v>55.3</c:v>
                </c:pt>
                <c:pt idx="133" formatCode="#,##0.00">
                  <c:v>64.099999999999994</c:v>
                </c:pt>
                <c:pt idx="134" formatCode="#,##0.00">
                  <c:v>72.099999999999994</c:v>
                </c:pt>
                <c:pt idx="135" formatCode="#,##0.00">
                  <c:v>79.2</c:v>
                </c:pt>
                <c:pt idx="136" formatCode="#,##0.00">
                  <c:v>85.6</c:v>
                </c:pt>
                <c:pt idx="137" formatCode="#,##0.00">
                  <c:v>91.6</c:v>
                </c:pt>
                <c:pt idx="138" formatCode="#,##0.00">
                  <c:v>97.9</c:v>
                </c:pt>
                <c:pt idx="139" formatCode="#,##0.00">
                  <c:v>103.4</c:v>
                </c:pt>
                <c:pt idx="140" formatCode="#,##0.00">
                  <c:v>108.7</c:v>
                </c:pt>
                <c:pt idx="141" formatCode="#,##0.00">
                  <c:v>113.4</c:v>
                </c:pt>
                <c:pt idx="142" formatCode="#,##0.00">
                  <c:v>118.1</c:v>
                </c:pt>
                <c:pt idx="143" formatCode="#,##0.00">
                  <c:v>122.3</c:v>
                </c:pt>
                <c:pt idx="144" formatCode="#,##0.00">
                  <c:v>125.7</c:v>
                </c:pt>
                <c:pt idx="145" formatCode="#,##0.00">
                  <c:v>128.69999999999999</c:v>
                </c:pt>
                <c:pt idx="146" formatCode="#,##0.00">
                  <c:v>131.5</c:v>
                </c:pt>
                <c:pt idx="147" formatCode="#,##0.00">
                  <c:v>134.19999999999999</c:v>
                </c:pt>
                <c:pt idx="148" formatCode="#,##0.00">
                  <c:v>136.80000000000001</c:v>
                </c:pt>
                <c:pt idx="149" formatCode="#,##0.00">
                  <c:v>139.6</c:v>
                </c:pt>
                <c:pt idx="150">
                  <c:v>142.5</c:v>
                </c:pt>
                <c:pt idx="151">
                  <c:v>145.5</c:v>
                </c:pt>
                <c:pt idx="152">
                  <c:v>148.6</c:v>
                </c:pt>
                <c:pt idx="153">
                  <c:v>151.9</c:v>
                </c:pt>
                <c:pt idx="154">
                  <c:v>155.5</c:v>
                </c:pt>
                <c:pt idx="155">
                  <c:v>159.5</c:v>
                </c:pt>
                <c:pt idx="156">
                  <c:v>163.9</c:v>
                </c:pt>
                <c:pt idx="157">
                  <c:v>168.7</c:v>
                </c:pt>
                <c:pt idx="158">
                  <c:v>173.9</c:v>
                </c:pt>
                <c:pt idx="159">
                  <c:v>180</c:v>
                </c:pt>
                <c:pt idx="160">
                  <c:v>187.6</c:v>
                </c:pt>
                <c:pt idx="161">
                  <c:v>197.8</c:v>
                </c:pt>
                <c:pt idx="162">
                  <c:v>212.7</c:v>
                </c:pt>
                <c:pt idx="163">
                  <c:v>235.5</c:v>
                </c:pt>
                <c:pt idx="164">
                  <c:v>267.5</c:v>
                </c:pt>
                <c:pt idx="165">
                  <c:v>307.2</c:v>
                </c:pt>
                <c:pt idx="166">
                  <c:v>351.5</c:v>
                </c:pt>
                <c:pt idx="167">
                  <c:v>403.1</c:v>
                </c:pt>
                <c:pt idx="168">
                  <c:v>447.5</c:v>
                </c:pt>
                <c:pt idx="169">
                  <c:v>486.7</c:v>
                </c:pt>
                <c:pt idx="170">
                  <c:v>518.20000000000005</c:v>
                </c:pt>
                <c:pt idx="171">
                  <c:v>536.20000000000005</c:v>
                </c:pt>
                <c:pt idx="172">
                  <c:v>549.29999999999995</c:v>
                </c:pt>
                <c:pt idx="173">
                  <c:v>558.5</c:v>
                </c:pt>
                <c:pt idx="174">
                  <c:v>565.29999999999995</c:v>
                </c:pt>
                <c:pt idx="175">
                  <c:v>571.9</c:v>
                </c:pt>
                <c:pt idx="176">
                  <c:v>581.29999999999995</c:v>
                </c:pt>
                <c:pt idx="177">
                  <c:v>597.29999999999995</c:v>
                </c:pt>
                <c:pt idx="178">
                  <c:v>620.1</c:v>
                </c:pt>
                <c:pt idx="179">
                  <c:v>651.6</c:v>
                </c:pt>
                <c:pt idx="180">
                  <c:v>684.4</c:v>
                </c:pt>
                <c:pt idx="181">
                  <c:v>718.5</c:v>
                </c:pt>
                <c:pt idx="182">
                  <c:v>753.7</c:v>
                </c:pt>
                <c:pt idx="183">
                  <c:v>788.5</c:v>
                </c:pt>
                <c:pt idx="184">
                  <c:v>813.8</c:v>
                </c:pt>
                <c:pt idx="185">
                  <c:v>842.1</c:v>
                </c:pt>
                <c:pt idx="186">
                  <c:v>873.3</c:v>
                </c:pt>
                <c:pt idx="187">
                  <c:v>888</c:v>
                </c:pt>
                <c:pt idx="188">
                  <c:v>901.2</c:v>
                </c:pt>
                <c:pt idx="189">
                  <c:v>907.6</c:v>
                </c:pt>
                <c:pt idx="190">
                  <c:v>911.8</c:v>
                </c:pt>
                <c:pt idx="191">
                  <c:v>915</c:v>
                </c:pt>
                <c:pt idx="192">
                  <c:v>917.8</c:v>
                </c:pt>
                <c:pt idx="193">
                  <c:v>920.9</c:v>
                </c:pt>
                <c:pt idx="194">
                  <c:v>924.1</c:v>
                </c:pt>
                <c:pt idx="195">
                  <c:v>925.9</c:v>
                </c:pt>
                <c:pt idx="196">
                  <c:v>926.6</c:v>
                </c:pt>
                <c:pt idx="197">
                  <c:v>926.6</c:v>
                </c:pt>
                <c:pt idx="198">
                  <c:v>926.2</c:v>
                </c:pt>
                <c:pt idx="199">
                  <c:v>925.5</c:v>
                </c:pt>
                <c:pt idx="200">
                  <c:v>924.9</c:v>
                </c:pt>
                <c:pt idx="201">
                  <c:v>925.1</c:v>
                </c:pt>
                <c:pt idx="202">
                  <c:v>924.5</c:v>
                </c:pt>
                <c:pt idx="203">
                  <c:v>924.2</c:v>
                </c:pt>
                <c:pt idx="204">
                  <c:v>924.2</c:v>
                </c:pt>
                <c:pt idx="205">
                  <c:v>924.3</c:v>
                </c:pt>
                <c:pt idx="206">
                  <c:v>924.5</c:v>
                </c:pt>
                <c:pt idx="207">
                  <c:v>924.9</c:v>
                </c:pt>
                <c:pt idx="208">
                  <c:v>925.3</c:v>
                </c:pt>
                <c:pt idx="209">
                  <c:v>925.8</c:v>
                </c:pt>
                <c:pt idx="210">
                  <c:v>926.1</c:v>
                </c:pt>
                <c:pt idx="211">
                  <c:v>926.2</c:v>
                </c:pt>
                <c:pt idx="212">
                  <c:v>926.4</c:v>
                </c:pt>
                <c:pt idx="213">
                  <c:v>926.7</c:v>
                </c:pt>
                <c:pt idx="214">
                  <c:v>927.5</c:v>
                </c:pt>
                <c:pt idx="215">
                  <c:v>930.2</c:v>
                </c:pt>
                <c:pt idx="216">
                  <c:v>932.1</c:v>
                </c:pt>
                <c:pt idx="217">
                  <c:v>934.1</c:v>
                </c:pt>
                <c:pt idx="218">
                  <c:v>938.5</c:v>
                </c:pt>
                <c:pt idx="219">
                  <c:v>941.1</c:v>
                </c:pt>
                <c:pt idx="220">
                  <c:v>943.7</c:v>
                </c:pt>
                <c:pt idx="221">
                  <c:v>950.7</c:v>
                </c:pt>
                <c:pt idx="222">
                  <c:v>958.3</c:v>
                </c:pt>
                <c:pt idx="223">
                  <c:v>963.4</c:v>
                </c:pt>
                <c:pt idx="224">
                  <c:v>971.4</c:v>
                </c:pt>
                <c:pt idx="225">
                  <c:v>977.6</c:v>
                </c:pt>
                <c:pt idx="226">
                  <c:v>985.2</c:v>
                </c:pt>
                <c:pt idx="227">
                  <c:v>993.7</c:v>
                </c:pt>
                <c:pt idx="228" formatCode="#,##0.00">
                  <c:v>1002.7</c:v>
                </c:pt>
                <c:pt idx="229" formatCode="#,##0.00">
                  <c:v>1012.1</c:v>
                </c:pt>
                <c:pt idx="230" formatCode="#,##0.00">
                  <c:v>1021.8</c:v>
                </c:pt>
                <c:pt idx="231" formatCode="#,##0.00">
                  <c:v>1031.9000000000001</c:v>
                </c:pt>
                <c:pt idx="232" formatCode="#,##0.00">
                  <c:v>1042.3</c:v>
                </c:pt>
                <c:pt idx="233" formatCode="#,##0.00">
                  <c:v>1051.9000000000001</c:v>
                </c:pt>
                <c:pt idx="234" formatCode="#,##0.00">
                  <c:v>1061.4000000000001</c:v>
                </c:pt>
                <c:pt idx="235" formatCode="#,##0.00">
                  <c:v>1071</c:v>
                </c:pt>
                <c:pt idx="236" formatCode="#,##0.00">
                  <c:v>1080.4000000000001</c:v>
                </c:pt>
                <c:pt idx="237" formatCode="#,##0.00">
                  <c:v>1089</c:v>
                </c:pt>
                <c:pt idx="238" formatCode="#,##0.00">
                  <c:v>1098.2</c:v>
                </c:pt>
                <c:pt idx="239" formatCode="#,##0.00">
                  <c:v>1106.8</c:v>
                </c:pt>
                <c:pt idx="240" formatCode="#,##0.00">
                  <c:v>1116.0999999999999</c:v>
                </c:pt>
                <c:pt idx="241" formatCode="#,##0.00">
                  <c:v>1127.8</c:v>
                </c:pt>
                <c:pt idx="242" formatCode="#,##0.00">
                  <c:v>1135</c:v>
                </c:pt>
                <c:pt idx="243" formatCode="#,##0.00">
                  <c:v>1143.9000000000001</c:v>
                </c:pt>
                <c:pt idx="244" formatCode="#,##0.00">
                  <c:v>1151.0999999999999</c:v>
                </c:pt>
                <c:pt idx="245" formatCode="#,##0.00">
                  <c:v>1157.2</c:v>
                </c:pt>
                <c:pt idx="246" formatCode="#,##0.00">
                  <c:v>1168.4000000000001</c:v>
                </c:pt>
                <c:pt idx="247" formatCode="#,##0.00">
                  <c:v>1174</c:v>
                </c:pt>
                <c:pt idx="248" formatCode="#,##0.00">
                  <c:v>1183.2</c:v>
                </c:pt>
                <c:pt idx="249" formatCode="#,##0.00">
                  <c:v>1183.0999999999999</c:v>
                </c:pt>
                <c:pt idx="250" formatCode="#,##0.00">
                  <c:v>1190.7</c:v>
                </c:pt>
                <c:pt idx="251" formatCode="#,##0.00">
                  <c:v>1196.8</c:v>
                </c:pt>
                <c:pt idx="252" formatCode="#,##0.00">
                  <c:v>1206.2</c:v>
                </c:pt>
                <c:pt idx="253" formatCode="#,##0.00">
                  <c:v>1209.5</c:v>
                </c:pt>
                <c:pt idx="254" formatCode="#,##0.00">
                  <c:v>1210</c:v>
                </c:pt>
                <c:pt idx="255" formatCode="#,##0.00">
                  <c:v>1211.8</c:v>
                </c:pt>
                <c:pt idx="256" formatCode="#,##0.00">
                  <c:v>1214.5999999999999</c:v>
                </c:pt>
                <c:pt idx="257" formatCode="#,##0.00">
                  <c:v>1215.8</c:v>
                </c:pt>
                <c:pt idx="258" formatCode="#,##0.00">
                  <c:v>1217.7</c:v>
                </c:pt>
                <c:pt idx="259" formatCode="#,##0.00">
                  <c:v>1221</c:v>
                </c:pt>
                <c:pt idx="260" formatCode="#,##0.00">
                  <c:v>1225.2</c:v>
                </c:pt>
                <c:pt idx="261" formatCode="#,##0.00">
                  <c:v>1231.7</c:v>
                </c:pt>
                <c:pt idx="262" formatCode="#,##0.00">
                  <c:v>1240.0999999999999</c:v>
                </c:pt>
                <c:pt idx="263" formatCode="#,##0.00">
                  <c:v>1248.7</c:v>
                </c:pt>
                <c:pt idx="264" formatCode="#,##0.00">
                  <c:v>1256.3</c:v>
                </c:pt>
                <c:pt idx="265" formatCode="#,##0.00">
                  <c:v>1266.4000000000001</c:v>
                </c:pt>
                <c:pt idx="266" formatCode="#,##0.00">
                  <c:v>1279.2</c:v>
                </c:pt>
                <c:pt idx="267" formatCode="#,##0.00">
                  <c:v>1293.7</c:v>
                </c:pt>
                <c:pt idx="268" formatCode="#,##0.00">
                  <c:v>1308.5</c:v>
                </c:pt>
                <c:pt idx="269" formatCode="#,##0.00">
                  <c:v>1325.1</c:v>
                </c:pt>
                <c:pt idx="270" formatCode="#,##0.00">
                  <c:v>1342.7</c:v>
                </c:pt>
                <c:pt idx="271" formatCode="#,##0.00">
                  <c:v>1360.2</c:v>
                </c:pt>
                <c:pt idx="272" formatCode="#,##0.00">
                  <c:v>1375.7</c:v>
                </c:pt>
                <c:pt idx="273" formatCode="#,##0.00">
                  <c:v>1390.9</c:v>
                </c:pt>
                <c:pt idx="274" formatCode="#,##0.00">
                  <c:v>1408.4</c:v>
                </c:pt>
                <c:pt idx="275" formatCode="#,##0.00">
                  <c:v>1423.2</c:v>
                </c:pt>
                <c:pt idx="276" formatCode="#,##0.00">
                  <c:v>1438.6</c:v>
                </c:pt>
                <c:pt idx="277" formatCode="#,##0.00">
                  <c:v>1455.7</c:v>
                </c:pt>
                <c:pt idx="278" formatCode="#,##0.00">
                  <c:v>1470.3</c:v>
                </c:pt>
                <c:pt idx="279" formatCode="#,##0.00">
                  <c:v>1482.1</c:v>
                </c:pt>
                <c:pt idx="280" formatCode="#,##0.00">
                  <c:v>1491.9</c:v>
                </c:pt>
                <c:pt idx="281" formatCode="#,##0.00">
                  <c:v>1502.7</c:v>
                </c:pt>
                <c:pt idx="282" formatCode="#,##0.00">
                  <c:v>1511</c:v>
                </c:pt>
                <c:pt idx="283" formatCode="#,##0.00">
                  <c:v>1519</c:v>
                </c:pt>
                <c:pt idx="284" formatCode="#,##0.00">
                  <c:v>1526.4</c:v>
                </c:pt>
                <c:pt idx="285" formatCode="#,##0.00">
                  <c:v>1532.8</c:v>
                </c:pt>
                <c:pt idx="286" formatCode="#,##0.00">
                  <c:v>1538.9</c:v>
                </c:pt>
                <c:pt idx="287" formatCode="#,##0.00">
                  <c:v>1544.4</c:v>
                </c:pt>
                <c:pt idx="288" formatCode="#,##0.00">
                  <c:v>1548.2</c:v>
                </c:pt>
                <c:pt idx="289" formatCode="#,##0.00">
                  <c:v>1551</c:v>
                </c:pt>
                <c:pt idx="290" formatCode="#,##0.00">
                  <c:v>1553.3</c:v>
                </c:pt>
                <c:pt idx="291" formatCode="#,##0.00">
                  <c:v>1555.3</c:v>
                </c:pt>
                <c:pt idx="292" formatCode="#,##0.00">
                  <c:v>1558</c:v>
                </c:pt>
                <c:pt idx="293" formatCode="#,##0.00">
                  <c:v>1559.8</c:v>
                </c:pt>
                <c:pt idx="294" formatCode="#,##0.00">
                  <c:v>1562.1</c:v>
                </c:pt>
                <c:pt idx="295" formatCode="#,##0.00">
                  <c:v>1560.7</c:v>
                </c:pt>
                <c:pt idx="296" formatCode="#,##0.00">
                  <c:v>1558.1</c:v>
                </c:pt>
                <c:pt idx="297" formatCode="#,##0.00">
                  <c:v>1554.8</c:v>
                </c:pt>
                <c:pt idx="298" formatCode="#,##0.00">
                  <c:v>1551</c:v>
                </c:pt>
                <c:pt idx="299" formatCode="#,##0.00">
                  <c:v>1547</c:v>
                </c:pt>
                <c:pt idx="300" formatCode="#,##0.00">
                  <c:v>1542.8</c:v>
                </c:pt>
                <c:pt idx="301" formatCode="#,##0.00">
                  <c:v>1540</c:v>
                </c:pt>
                <c:pt idx="302" formatCode="#,##0.00">
                  <c:v>1535</c:v>
                </c:pt>
                <c:pt idx="303" formatCode="#,##0.00">
                  <c:v>1529.7</c:v>
                </c:pt>
                <c:pt idx="304" formatCode="#,##0.00">
                  <c:v>1525</c:v>
                </c:pt>
                <c:pt idx="305" formatCode="#,##0.00">
                  <c:v>1523</c:v>
                </c:pt>
                <c:pt idx="306" formatCode="#,##0.00">
                  <c:v>1515.2</c:v>
                </c:pt>
                <c:pt idx="307" formatCode="#,##0.00">
                  <c:v>1509.1</c:v>
                </c:pt>
                <c:pt idx="308" formatCode="#,##0.00">
                  <c:v>1502.1</c:v>
                </c:pt>
                <c:pt idx="309" formatCode="#,##0.00">
                  <c:v>1495.7</c:v>
                </c:pt>
                <c:pt idx="310" formatCode="#,##0.00">
                  <c:v>1489.5</c:v>
                </c:pt>
                <c:pt idx="311" formatCode="#,##0.00">
                  <c:v>1483.9</c:v>
                </c:pt>
                <c:pt idx="312" formatCode="#,##0.00">
                  <c:v>1478.9</c:v>
                </c:pt>
                <c:pt idx="313" formatCode="#,##0.00">
                  <c:v>1474.1</c:v>
                </c:pt>
                <c:pt idx="314" formatCode="#,##0.00">
                  <c:v>1469.3</c:v>
                </c:pt>
                <c:pt idx="315" formatCode="#,##0.00">
                  <c:v>1462.9</c:v>
                </c:pt>
                <c:pt idx="316" formatCode="#,##0.00">
                  <c:v>1457.2</c:v>
                </c:pt>
                <c:pt idx="317" formatCode="#,##0.00">
                  <c:v>1450.8</c:v>
                </c:pt>
                <c:pt idx="318" formatCode="#,##0.00">
                  <c:v>1444.3</c:v>
                </c:pt>
                <c:pt idx="319" formatCode="#,##0.00">
                  <c:v>1437.3</c:v>
                </c:pt>
                <c:pt idx="320" formatCode="#,##0.00">
                  <c:v>1429.7</c:v>
                </c:pt>
                <c:pt idx="321" formatCode="#,##0.00">
                  <c:v>1422.3</c:v>
                </c:pt>
                <c:pt idx="322" formatCode="#,##0.00">
                  <c:v>1415</c:v>
                </c:pt>
                <c:pt idx="323" formatCode="#,##0.00">
                  <c:v>1408</c:v>
                </c:pt>
                <c:pt idx="324" formatCode="#,##0.00">
                  <c:v>1401.1</c:v>
                </c:pt>
                <c:pt idx="325" formatCode="#,##0.00">
                  <c:v>1394.1</c:v>
                </c:pt>
                <c:pt idx="326" formatCode="#,##0.00">
                  <c:v>1387.1</c:v>
                </c:pt>
                <c:pt idx="327" formatCode="#,##0.00">
                  <c:v>1380.7</c:v>
                </c:pt>
                <c:pt idx="328" formatCode="#,##0.00">
                  <c:v>1376.3</c:v>
                </c:pt>
                <c:pt idx="329" formatCode="#,##0.00">
                  <c:v>1369.1</c:v>
                </c:pt>
                <c:pt idx="330" formatCode="#,##0.00">
                  <c:v>1360.8</c:v>
                </c:pt>
                <c:pt idx="331" formatCode="#,##0.00">
                  <c:v>1353.3</c:v>
                </c:pt>
                <c:pt idx="332" formatCode="#,##0.00">
                  <c:v>1346.5</c:v>
                </c:pt>
                <c:pt idx="333" formatCode="#,##0.00">
                  <c:v>1340</c:v>
                </c:pt>
                <c:pt idx="334" formatCode="#,##0.00">
                  <c:v>1334.2</c:v>
                </c:pt>
                <c:pt idx="335" formatCode="#,##0.00">
                  <c:v>1328.7</c:v>
                </c:pt>
                <c:pt idx="336" formatCode="#,##0.00">
                  <c:v>1326.4</c:v>
                </c:pt>
                <c:pt idx="337" formatCode="#,##0.00">
                  <c:v>1318.8</c:v>
                </c:pt>
                <c:pt idx="338" formatCode="#,##0.00">
                  <c:v>1312.3</c:v>
                </c:pt>
                <c:pt idx="339" formatCode="#,##0.00">
                  <c:v>1306.2</c:v>
                </c:pt>
                <c:pt idx="340" formatCode="#,##0.00">
                  <c:v>1300.0999999999999</c:v>
                </c:pt>
                <c:pt idx="341" formatCode="#,##0.00">
                  <c:v>1294.5</c:v>
                </c:pt>
                <c:pt idx="342" formatCode="#,##0.00">
                  <c:v>1290.2</c:v>
                </c:pt>
                <c:pt idx="343" formatCode="#,##0.00">
                  <c:v>1283.9000000000001</c:v>
                </c:pt>
                <c:pt idx="344" formatCode="#,##0.00">
                  <c:v>1277.9000000000001</c:v>
                </c:pt>
                <c:pt idx="345" formatCode="#,##0.00">
                  <c:v>1272.4000000000001</c:v>
                </c:pt>
                <c:pt idx="346" formatCode="#,##0.00">
                  <c:v>1267.4000000000001</c:v>
                </c:pt>
                <c:pt idx="347" formatCode="#,##0.00">
                  <c:v>1262.7</c:v>
                </c:pt>
                <c:pt idx="348" formatCode="#,##0.00">
                  <c:v>1258.2</c:v>
                </c:pt>
                <c:pt idx="349" formatCode="#,##0.00">
                  <c:v>1253.5999999999999</c:v>
                </c:pt>
                <c:pt idx="350" formatCode="#,##0.00">
                  <c:v>1249.0999999999999</c:v>
                </c:pt>
                <c:pt idx="351" formatCode="#,##0.00">
                  <c:v>1244.7</c:v>
                </c:pt>
                <c:pt idx="352" formatCode="#,##0.00">
                  <c:v>1240.4000000000001</c:v>
                </c:pt>
                <c:pt idx="353" formatCode="#,##0.00">
                  <c:v>1235.9000000000001</c:v>
                </c:pt>
                <c:pt idx="354" formatCode="#,##0.00">
                  <c:v>1231.8</c:v>
                </c:pt>
                <c:pt idx="355" formatCode="#,##0.00">
                  <c:v>1229.0999999999999</c:v>
                </c:pt>
                <c:pt idx="356" formatCode="#,##0.00">
                  <c:v>1226</c:v>
                </c:pt>
                <c:pt idx="357" formatCode="#,##0.00">
                  <c:v>1221.7</c:v>
                </c:pt>
                <c:pt idx="358" formatCode="#,##0.00">
                  <c:v>1217.7</c:v>
                </c:pt>
                <c:pt idx="359" formatCode="#,##0.00">
                  <c:v>1213.9000000000001</c:v>
                </c:pt>
                <c:pt idx="360" formatCode="#,##0.00">
                  <c:v>1210.4000000000001</c:v>
                </c:pt>
                <c:pt idx="361" formatCode="#,##0.00">
                  <c:v>1206.7</c:v>
                </c:pt>
                <c:pt idx="362" formatCode="#,##0.00">
                  <c:v>1203</c:v>
                </c:pt>
                <c:pt idx="363" formatCode="#,##0.00">
                  <c:v>1199.3</c:v>
                </c:pt>
                <c:pt idx="364" formatCode="#,##0.00">
                  <c:v>1195.7</c:v>
                </c:pt>
                <c:pt idx="365" formatCode="#,##0.00">
                  <c:v>1192.0999999999999</c:v>
                </c:pt>
                <c:pt idx="366" formatCode="#,##0.00">
                  <c:v>1188.4000000000001</c:v>
                </c:pt>
                <c:pt idx="367" formatCode="#,##0.00">
                  <c:v>1185.5</c:v>
                </c:pt>
                <c:pt idx="368" formatCode="#,##0.00">
                  <c:v>1181.9000000000001</c:v>
                </c:pt>
                <c:pt idx="369" formatCode="#,##0.00">
                  <c:v>1180.2</c:v>
                </c:pt>
                <c:pt idx="370" formatCode="#,##0.00">
                  <c:v>1177.3</c:v>
                </c:pt>
                <c:pt idx="371" formatCode="#,##0.00">
                  <c:v>1173.5</c:v>
                </c:pt>
                <c:pt idx="372" formatCode="#,##0.00">
                  <c:v>1169.5</c:v>
                </c:pt>
                <c:pt idx="373" formatCode="#,##0.00">
                  <c:v>1165.0999999999999</c:v>
                </c:pt>
                <c:pt idx="374" formatCode="#,##0.00">
                  <c:v>1160.7</c:v>
                </c:pt>
                <c:pt idx="375" formatCode="#,##0.00">
                  <c:v>1156.4000000000001</c:v>
                </c:pt>
                <c:pt idx="376" formatCode="#,##0.00">
                  <c:v>1152.0999999999999</c:v>
                </c:pt>
                <c:pt idx="377" formatCode="#,##0.00">
                  <c:v>1147.8</c:v>
                </c:pt>
                <c:pt idx="378" formatCode="#,##0.00">
                  <c:v>1143.5</c:v>
                </c:pt>
                <c:pt idx="379" formatCode="#,##0.00">
                  <c:v>1139.3</c:v>
                </c:pt>
                <c:pt idx="380" formatCode="#,##0.00">
                  <c:v>1135</c:v>
                </c:pt>
                <c:pt idx="381" formatCode="#,##0.00">
                  <c:v>1130.7</c:v>
                </c:pt>
                <c:pt idx="382" formatCode="#,##0.00">
                  <c:v>1126.5</c:v>
                </c:pt>
                <c:pt idx="383" formatCode="#,##0.00">
                  <c:v>1122.4000000000001</c:v>
                </c:pt>
                <c:pt idx="384" formatCode="#,##0.00">
                  <c:v>1118.4000000000001</c:v>
                </c:pt>
                <c:pt idx="385" formatCode="#,##0.00">
                  <c:v>1117.5</c:v>
                </c:pt>
                <c:pt idx="386" formatCode="#,##0.00">
                  <c:v>1110.5999999999999</c:v>
                </c:pt>
                <c:pt idx="387" formatCode="#,##0.00">
                  <c:v>1105.5</c:v>
                </c:pt>
                <c:pt idx="388" formatCode="#,##0.00">
                  <c:v>1101</c:v>
                </c:pt>
                <c:pt idx="389" formatCode="#,##0.00">
                  <c:v>1096.5</c:v>
                </c:pt>
                <c:pt idx="390" formatCode="#,##0.00">
                  <c:v>1091.9000000000001</c:v>
                </c:pt>
                <c:pt idx="391" formatCode="#,##0.00">
                  <c:v>1087.3</c:v>
                </c:pt>
                <c:pt idx="392" formatCode="#,##0.00">
                  <c:v>1082.8</c:v>
                </c:pt>
                <c:pt idx="393" formatCode="#,##0.00">
                  <c:v>1078.4000000000001</c:v>
                </c:pt>
                <c:pt idx="394" formatCode="#,##0.00">
                  <c:v>1074</c:v>
                </c:pt>
                <c:pt idx="395" formatCode="#,##0.00">
                  <c:v>1070.2</c:v>
                </c:pt>
                <c:pt idx="396" formatCode="#,##0.00">
                  <c:v>1065.7</c:v>
                </c:pt>
                <c:pt idx="397" formatCode="#,##0.00">
                  <c:v>1061.4000000000001</c:v>
                </c:pt>
                <c:pt idx="398" formatCode="#,##0.00">
                  <c:v>1057.0999999999999</c:v>
                </c:pt>
                <c:pt idx="399" formatCode="#,##0.00">
                  <c:v>1053.0999999999999</c:v>
                </c:pt>
                <c:pt idx="400" formatCode="#,##0.00">
                  <c:v>1049.4000000000001</c:v>
                </c:pt>
                <c:pt idx="401" formatCode="#,##0.00">
                  <c:v>1045.4000000000001</c:v>
                </c:pt>
                <c:pt idx="402" formatCode="#,##0.00">
                  <c:v>1041.2</c:v>
                </c:pt>
                <c:pt idx="403" formatCode="#,##0.00">
                  <c:v>1037</c:v>
                </c:pt>
                <c:pt idx="404" formatCode="#,##0.00">
                  <c:v>1032.9000000000001</c:v>
                </c:pt>
                <c:pt idx="405" formatCode="#,##0.00">
                  <c:v>1028.9000000000001</c:v>
                </c:pt>
                <c:pt idx="406" formatCode="#,##0.00">
                  <c:v>1025</c:v>
                </c:pt>
                <c:pt idx="407" formatCode="#,##0.00">
                  <c:v>1021.3</c:v>
                </c:pt>
                <c:pt idx="408" formatCode="#,##0.00">
                  <c:v>1016.3</c:v>
                </c:pt>
                <c:pt idx="409" formatCode="#,##0.00">
                  <c:v>1012.9</c:v>
                </c:pt>
                <c:pt idx="410" formatCode="#,##0.00">
                  <c:v>1010.2</c:v>
                </c:pt>
                <c:pt idx="411" formatCode="#,##0.00">
                  <c:v>1006.8</c:v>
                </c:pt>
                <c:pt idx="412" formatCode="#,##0.00">
                  <c:v>1003.1</c:v>
                </c:pt>
                <c:pt idx="413">
                  <c:v>999.4</c:v>
                </c:pt>
                <c:pt idx="414">
                  <c:v>995.6</c:v>
                </c:pt>
                <c:pt idx="415">
                  <c:v>992.2</c:v>
                </c:pt>
                <c:pt idx="416">
                  <c:v>988.1</c:v>
                </c:pt>
                <c:pt idx="417">
                  <c:v>984.1</c:v>
                </c:pt>
                <c:pt idx="418">
                  <c:v>980.1</c:v>
                </c:pt>
                <c:pt idx="419">
                  <c:v>976.4</c:v>
                </c:pt>
                <c:pt idx="420">
                  <c:v>972.6</c:v>
                </c:pt>
                <c:pt idx="421">
                  <c:v>968.6</c:v>
                </c:pt>
                <c:pt idx="422">
                  <c:v>964.8</c:v>
                </c:pt>
                <c:pt idx="423">
                  <c:v>961.4</c:v>
                </c:pt>
                <c:pt idx="424">
                  <c:v>957.9</c:v>
                </c:pt>
                <c:pt idx="425" formatCode="#,##0.00">
                  <c:v>954.1</c:v>
                </c:pt>
                <c:pt idx="426" formatCode="#,##0.00">
                  <c:v>950.3</c:v>
                </c:pt>
                <c:pt idx="427" formatCode="#,##0.00">
                  <c:v>947.2</c:v>
                </c:pt>
                <c:pt idx="428" formatCode="#,##0.00">
                  <c:v>944</c:v>
                </c:pt>
                <c:pt idx="429" formatCode="#,##0.00">
                  <c:v>940</c:v>
                </c:pt>
                <c:pt idx="430" formatCode="#,##0.00">
                  <c:v>935.9</c:v>
                </c:pt>
                <c:pt idx="431" formatCode="#,##0.00">
                  <c:v>931.9</c:v>
                </c:pt>
                <c:pt idx="432" formatCode="#,##0.00">
                  <c:v>927.9</c:v>
                </c:pt>
                <c:pt idx="433" formatCode="#,##0.00">
                  <c:v>924.1</c:v>
                </c:pt>
                <c:pt idx="434" formatCode="#,##0.00">
                  <c:v>920.4</c:v>
                </c:pt>
                <c:pt idx="435" formatCode="#,##0.00">
                  <c:v>916.8</c:v>
                </c:pt>
                <c:pt idx="436" formatCode="#,##0.00">
                  <c:v>913.4</c:v>
                </c:pt>
                <c:pt idx="437" formatCode="#,##0.00">
                  <c:v>909.8</c:v>
                </c:pt>
                <c:pt idx="438" formatCode="#,##0.00">
                  <c:v>906.3</c:v>
                </c:pt>
                <c:pt idx="439" formatCode="#,##0.00">
                  <c:v>902.9</c:v>
                </c:pt>
                <c:pt idx="440" formatCode="#,##0.00">
                  <c:v>899.6</c:v>
                </c:pt>
                <c:pt idx="441" formatCode="#,##0.00">
                  <c:v>896</c:v>
                </c:pt>
                <c:pt idx="442" formatCode="#,##0.00">
                  <c:v>892.6</c:v>
                </c:pt>
                <c:pt idx="443" formatCode="#,##0.00">
                  <c:v>889.2</c:v>
                </c:pt>
                <c:pt idx="444" formatCode="#,##0.00">
                  <c:v>885.8</c:v>
                </c:pt>
                <c:pt idx="445" formatCode="#,##0.00">
                  <c:v>882.4</c:v>
                </c:pt>
                <c:pt idx="446" formatCode="#,##0.00">
                  <c:v>879</c:v>
                </c:pt>
                <c:pt idx="447" formatCode="#,##0.00">
                  <c:v>875.7</c:v>
                </c:pt>
                <c:pt idx="448" formatCode="#,##0.00">
                  <c:v>872.5</c:v>
                </c:pt>
                <c:pt idx="449" formatCode="#,##0.00">
                  <c:v>870.4</c:v>
                </c:pt>
                <c:pt idx="450" formatCode="#,##0.00">
                  <c:v>866.6</c:v>
                </c:pt>
                <c:pt idx="451" formatCode="#,##0.00">
                  <c:v>863.4</c:v>
                </c:pt>
                <c:pt idx="452" formatCode="#,##0.00">
                  <c:v>860.5</c:v>
                </c:pt>
                <c:pt idx="453" formatCode="#,##0.00">
                  <c:v>857.8</c:v>
                </c:pt>
                <c:pt idx="454" formatCode="#,##0.00">
                  <c:v>856</c:v>
                </c:pt>
                <c:pt idx="455" formatCode="#,##0.00">
                  <c:v>853.3</c:v>
                </c:pt>
                <c:pt idx="456" formatCode="#,##0.00">
                  <c:v>851.2</c:v>
                </c:pt>
                <c:pt idx="457" formatCode="#,##0.00">
                  <c:v>848.8</c:v>
                </c:pt>
                <c:pt idx="458" formatCode="#,##0.00">
                  <c:v>846.9</c:v>
                </c:pt>
                <c:pt idx="459" formatCode="#,##0.00">
                  <c:v>845.1</c:v>
                </c:pt>
                <c:pt idx="460" formatCode="#,##0.00">
                  <c:v>843.6</c:v>
                </c:pt>
                <c:pt idx="461" formatCode="#,##0.00">
                  <c:v>842.3</c:v>
                </c:pt>
                <c:pt idx="462" formatCode="#,##0.00">
                  <c:v>841.3</c:v>
                </c:pt>
                <c:pt idx="463" formatCode="#,##0.00">
                  <c:v>840.5</c:v>
                </c:pt>
                <c:pt idx="464" formatCode="#,##0.00">
                  <c:v>840</c:v>
                </c:pt>
                <c:pt idx="465" formatCode="#,##0.00">
                  <c:v>839.9</c:v>
                </c:pt>
                <c:pt idx="466" formatCode="#,##0.00">
                  <c:v>840.3</c:v>
                </c:pt>
                <c:pt idx="467" formatCode="#,##0.00">
                  <c:v>841</c:v>
                </c:pt>
                <c:pt idx="468" formatCode="#,##0.00">
                  <c:v>842.2</c:v>
                </c:pt>
                <c:pt idx="469" formatCode="#,##0.00">
                  <c:v>843.7</c:v>
                </c:pt>
                <c:pt idx="470" formatCode="#,##0.00">
                  <c:v>846.7</c:v>
                </c:pt>
                <c:pt idx="471" formatCode="#,##0.00">
                  <c:v>848.2</c:v>
                </c:pt>
                <c:pt idx="472" formatCode="#,##0.00">
                  <c:v>850.6</c:v>
                </c:pt>
                <c:pt idx="473" formatCode="#,##0.00">
                  <c:v>853.6</c:v>
                </c:pt>
                <c:pt idx="474" formatCode="#,##0.00">
                  <c:v>857</c:v>
                </c:pt>
                <c:pt idx="475" formatCode="#,##0.00">
                  <c:v>860.9</c:v>
                </c:pt>
                <c:pt idx="476" formatCode="#,##0.00">
                  <c:v>865.1</c:v>
                </c:pt>
                <c:pt idx="477" formatCode="#,##0.00">
                  <c:v>869.8</c:v>
                </c:pt>
                <c:pt idx="478" formatCode="#,##0.00">
                  <c:v>874.6</c:v>
                </c:pt>
                <c:pt idx="479" formatCode="#,##0.00">
                  <c:v>879.8</c:v>
                </c:pt>
                <c:pt idx="480" formatCode="#,##0.00">
                  <c:v>885.2</c:v>
                </c:pt>
                <c:pt idx="481" formatCode="#,##0.00">
                  <c:v>890.8</c:v>
                </c:pt>
                <c:pt idx="482" formatCode="#,##0.00">
                  <c:v>896.6</c:v>
                </c:pt>
                <c:pt idx="483" formatCode="#,##0.00">
                  <c:v>902.6</c:v>
                </c:pt>
                <c:pt idx="484" formatCode="#,##0.00">
                  <c:v>908.7</c:v>
                </c:pt>
                <c:pt idx="485" formatCode="#,##0.00">
                  <c:v>915</c:v>
                </c:pt>
                <c:pt idx="486" formatCode="#,##0.00">
                  <c:v>921.4</c:v>
                </c:pt>
                <c:pt idx="487" formatCode="#,##0.00">
                  <c:v>928.1</c:v>
                </c:pt>
                <c:pt idx="488" formatCode="#,##0.00">
                  <c:v>934.4</c:v>
                </c:pt>
                <c:pt idx="489" formatCode="#,##0.00">
                  <c:v>940.9</c:v>
                </c:pt>
                <c:pt idx="490" formatCode="#,##0.00">
                  <c:v>947.1</c:v>
                </c:pt>
                <c:pt idx="491" formatCode="#,##0.00">
                  <c:v>953.9</c:v>
                </c:pt>
                <c:pt idx="492" formatCode="#,##0.00">
                  <c:v>960.6</c:v>
                </c:pt>
                <c:pt idx="493" formatCode="#,##0.00">
                  <c:v>967.5</c:v>
                </c:pt>
                <c:pt idx="494" formatCode="#,##0.00">
                  <c:v>975.3</c:v>
                </c:pt>
                <c:pt idx="495" formatCode="#,##0.00">
                  <c:v>982.9</c:v>
                </c:pt>
                <c:pt idx="496" formatCode="#,##0.00">
                  <c:v>989.8</c:v>
                </c:pt>
                <c:pt idx="497" formatCode="#,##0.00">
                  <c:v>996.1</c:v>
                </c:pt>
                <c:pt idx="498" formatCode="#,##0.00">
                  <c:v>1001.9</c:v>
                </c:pt>
                <c:pt idx="499" formatCode="#,##0.00">
                  <c:v>1007.6</c:v>
                </c:pt>
                <c:pt idx="500" formatCode="#,##0.00">
                  <c:v>1013.3</c:v>
                </c:pt>
                <c:pt idx="501" formatCode="#,##0.00">
                  <c:v>1019.4</c:v>
                </c:pt>
                <c:pt idx="502" formatCode="#,##0.00">
                  <c:v>1024</c:v>
                </c:pt>
                <c:pt idx="503" formatCode="#,##0.00">
                  <c:v>1028.7</c:v>
                </c:pt>
                <c:pt idx="504" formatCode="#,##0.00">
                  <c:v>1033.7</c:v>
                </c:pt>
                <c:pt idx="505" formatCode="#,##0.00">
                  <c:v>1038.4000000000001</c:v>
                </c:pt>
                <c:pt idx="506" formatCode="#,##0.00">
                  <c:v>1042.9000000000001</c:v>
                </c:pt>
                <c:pt idx="507" formatCode="#,##0.00">
                  <c:v>1047.3</c:v>
                </c:pt>
                <c:pt idx="508" formatCode="#,##0.00">
                  <c:v>1051.5999999999999</c:v>
                </c:pt>
                <c:pt idx="509" formatCode="#,##0.00">
                  <c:v>1055.8</c:v>
                </c:pt>
                <c:pt idx="510" formatCode="#,##0.00">
                  <c:v>1059.9000000000001</c:v>
                </c:pt>
                <c:pt idx="511" formatCode="#,##0.00">
                  <c:v>1063.9000000000001</c:v>
                </c:pt>
                <c:pt idx="512" formatCode="#,##0.00">
                  <c:v>1067.8</c:v>
                </c:pt>
                <c:pt idx="513" formatCode="#,##0.00">
                  <c:v>1071.3</c:v>
                </c:pt>
                <c:pt idx="514" formatCode="#,##0.00">
                  <c:v>1074.8</c:v>
                </c:pt>
                <c:pt idx="515" formatCode="#,##0.00">
                  <c:v>1078.0999999999999</c:v>
                </c:pt>
                <c:pt idx="516" formatCode="#,##0.00">
                  <c:v>1081.4000000000001</c:v>
                </c:pt>
                <c:pt idx="517" formatCode="#,##0.00">
                  <c:v>1084.2</c:v>
                </c:pt>
                <c:pt idx="518" formatCode="#,##0.00">
                  <c:v>1087.7</c:v>
                </c:pt>
                <c:pt idx="519" formatCode="#,##0.00">
                  <c:v>1090.8</c:v>
                </c:pt>
                <c:pt idx="520" formatCode="#,##0.00">
                  <c:v>1093.9000000000001</c:v>
                </c:pt>
                <c:pt idx="521" formatCode="#,##0.00">
                  <c:v>1098.5</c:v>
                </c:pt>
                <c:pt idx="522" formatCode="#,##0.00">
                  <c:v>1101.8</c:v>
                </c:pt>
                <c:pt idx="523" formatCode="#,##0.00">
                  <c:v>1103.5</c:v>
                </c:pt>
                <c:pt idx="524" formatCode="#,##0.00">
                  <c:v>1105.5999999999999</c:v>
                </c:pt>
                <c:pt idx="525" formatCode="#,##0.00">
                  <c:v>1107.8</c:v>
                </c:pt>
                <c:pt idx="526" formatCode="#,##0.00">
                  <c:v>1109.9000000000001</c:v>
                </c:pt>
                <c:pt idx="527" formatCode="#,##0.00">
                  <c:v>1111.8</c:v>
                </c:pt>
                <c:pt idx="528" formatCode="#,##0.00">
                  <c:v>1113.7</c:v>
                </c:pt>
                <c:pt idx="529" formatCode="#,##0.00">
                  <c:v>1115.4000000000001</c:v>
                </c:pt>
                <c:pt idx="530" formatCode="#,##0.00">
                  <c:v>1117</c:v>
                </c:pt>
                <c:pt idx="531" formatCode="#,##0.00">
                  <c:v>1118.5</c:v>
                </c:pt>
                <c:pt idx="532" formatCode="#,##0.00">
                  <c:v>1119.8</c:v>
                </c:pt>
                <c:pt idx="533" formatCode="#,##0.00">
                  <c:v>1121.0999999999999</c:v>
                </c:pt>
                <c:pt idx="534" formatCode="#,##0.00">
                  <c:v>1122.2</c:v>
                </c:pt>
                <c:pt idx="535" formatCode="#,##0.00">
                  <c:v>1123.3</c:v>
                </c:pt>
                <c:pt idx="536" formatCode="#,##0.00">
                  <c:v>1124.3</c:v>
                </c:pt>
                <c:pt idx="537" formatCode="#,##0.00">
                  <c:v>1125.2</c:v>
                </c:pt>
                <c:pt idx="538" formatCode="#,##0.00">
                  <c:v>1126</c:v>
                </c:pt>
                <c:pt idx="539" formatCode="#,##0.00">
                  <c:v>1126.5999999999999</c:v>
                </c:pt>
                <c:pt idx="540" formatCode="#,##0.00">
                  <c:v>1127.5</c:v>
                </c:pt>
                <c:pt idx="541" formatCode="#,##0.00">
                  <c:v>1127.8</c:v>
                </c:pt>
                <c:pt idx="542" formatCode="#,##0.00">
                  <c:v>1128</c:v>
                </c:pt>
                <c:pt idx="543" formatCode="#,##0.00">
                  <c:v>1128.2</c:v>
                </c:pt>
                <c:pt idx="544" formatCode="#,##0.00">
                  <c:v>1128.3</c:v>
                </c:pt>
                <c:pt idx="545" formatCode="#,##0.00">
                  <c:v>1128.2</c:v>
                </c:pt>
                <c:pt idx="546" formatCode="#,##0.00">
                  <c:v>1128.0999999999999</c:v>
                </c:pt>
                <c:pt idx="547" formatCode="#,##0.00">
                  <c:v>1127.8</c:v>
                </c:pt>
                <c:pt idx="548" formatCode="#,##0.00">
                  <c:v>1128.7</c:v>
                </c:pt>
                <c:pt idx="549" formatCode="#,##0.00">
                  <c:v>1127.4000000000001</c:v>
                </c:pt>
                <c:pt idx="550" formatCode="#,##0.00">
                  <c:v>1126.7</c:v>
                </c:pt>
                <c:pt idx="551" formatCode="#,##0.00">
                  <c:v>1126.3</c:v>
                </c:pt>
                <c:pt idx="552" formatCode="#,##0.00">
                  <c:v>1125.7</c:v>
                </c:pt>
                <c:pt idx="553" formatCode="#,##0.00">
                  <c:v>1125.0999999999999</c:v>
                </c:pt>
                <c:pt idx="554" formatCode="#,##0.00">
                  <c:v>1124.4000000000001</c:v>
                </c:pt>
                <c:pt idx="555" formatCode="#,##0.00">
                  <c:v>1123.7</c:v>
                </c:pt>
                <c:pt idx="556" formatCode="#,##0.00">
                  <c:v>1123</c:v>
                </c:pt>
                <c:pt idx="557" formatCode="#,##0.00">
                  <c:v>1122.2</c:v>
                </c:pt>
                <c:pt idx="558" formatCode="#,##0.00">
                  <c:v>1121.4000000000001</c:v>
                </c:pt>
                <c:pt idx="559" formatCode="#,##0.00">
                  <c:v>1120.5999999999999</c:v>
                </c:pt>
                <c:pt idx="560" formatCode="#,##0.00">
                  <c:v>1119.7</c:v>
                </c:pt>
                <c:pt idx="561" formatCode="#,##0.00">
                  <c:v>1118.7</c:v>
                </c:pt>
                <c:pt idx="562" formatCode="#,##0.00">
                  <c:v>1117.7</c:v>
                </c:pt>
                <c:pt idx="563" formatCode="#,##0.00">
                  <c:v>1116.7</c:v>
                </c:pt>
                <c:pt idx="564" formatCode="#,##0.00">
                  <c:v>1115.5999999999999</c:v>
                </c:pt>
                <c:pt idx="565" formatCode="#,##0.00">
                  <c:v>1114.5</c:v>
                </c:pt>
                <c:pt idx="566" formatCode="#,##0.00">
                  <c:v>1113.3</c:v>
                </c:pt>
                <c:pt idx="567" formatCode="#,##0.00">
                  <c:v>1112</c:v>
                </c:pt>
                <c:pt idx="568" formatCode="#,##0.00">
                  <c:v>1110.5</c:v>
                </c:pt>
                <c:pt idx="569" formatCode="#,##0.00">
                  <c:v>1109</c:v>
                </c:pt>
                <c:pt idx="570" formatCode="#,##0.00">
                  <c:v>1107.3</c:v>
                </c:pt>
                <c:pt idx="571" formatCode="#,##0.00">
                  <c:v>1105.5999999999999</c:v>
                </c:pt>
                <c:pt idx="572" formatCode="#,##0.00">
                  <c:v>1103.8</c:v>
                </c:pt>
                <c:pt idx="573" formatCode="#,##0.00">
                  <c:v>1102</c:v>
                </c:pt>
                <c:pt idx="574" formatCode="#,##0.00">
                  <c:v>1100.0999999999999</c:v>
                </c:pt>
                <c:pt idx="575" formatCode="#,##0.00">
                  <c:v>1103.7</c:v>
                </c:pt>
                <c:pt idx="576" formatCode="#,##0.00">
                  <c:v>1098</c:v>
                </c:pt>
                <c:pt idx="577" formatCode="#,##0.00">
                  <c:v>1094.9000000000001</c:v>
                </c:pt>
                <c:pt idx="578" formatCode="#,##0.00">
                  <c:v>1092.5</c:v>
                </c:pt>
                <c:pt idx="579" formatCode="#,##0.00">
                  <c:v>1090.4000000000001</c:v>
                </c:pt>
                <c:pt idx="580" formatCode="#,##0.00">
                  <c:v>1088.7</c:v>
                </c:pt>
                <c:pt idx="581" formatCode="#,##0.00">
                  <c:v>1086.4000000000001</c:v>
                </c:pt>
                <c:pt idx="582" formatCode="#,##0.00">
                  <c:v>1084.3</c:v>
                </c:pt>
                <c:pt idx="583" formatCode="#,##0.00">
                  <c:v>1082.2</c:v>
                </c:pt>
                <c:pt idx="584" formatCode="#,##0.00">
                  <c:v>1080.2</c:v>
                </c:pt>
                <c:pt idx="585" formatCode="#,##0.00">
                  <c:v>1078.5999999999999</c:v>
                </c:pt>
                <c:pt idx="586" formatCode="#,##0.00">
                  <c:v>1077</c:v>
                </c:pt>
                <c:pt idx="587" formatCode="#,##0.00">
                  <c:v>1075.5</c:v>
                </c:pt>
                <c:pt idx="588" formatCode="#,##0.00">
                  <c:v>1073.8</c:v>
                </c:pt>
                <c:pt idx="589" formatCode="#,##0.00">
                  <c:v>1072</c:v>
                </c:pt>
                <c:pt idx="590" formatCode="#,##0.00">
                  <c:v>1069.9000000000001</c:v>
                </c:pt>
                <c:pt idx="591" formatCode="#,##0.00">
                  <c:v>1067.9000000000001</c:v>
                </c:pt>
                <c:pt idx="592" formatCode="#,##0.00">
                  <c:v>1065.8</c:v>
                </c:pt>
                <c:pt idx="593" formatCode="#,##0.00">
                  <c:v>1063.8</c:v>
                </c:pt>
                <c:pt idx="594" formatCode="#,##0.00">
                  <c:v>1061.8</c:v>
                </c:pt>
                <c:pt idx="595" formatCode="#,##0.00">
                  <c:v>1059.9000000000001</c:v>
                </c:pt>
                <c:pt idx="596" formatCode="#,##0.00">
                  <c:v>1057.9000000000001</c:v>
                </c:pt>
                <c:pt idx="597" formatCode="#,##0.00">
                  <c:v>1055.8</c:v>
                </c:pt>
                <c:pt idx="598" formatCode="#,##0.00">
                  <c:v>1053.8</c:v>
                </c:pt>
                <c:pt idx="599" formatCode="#,##0.00">
                  <c:v>1051.7</c:v>
                </c:pt>
                <c:pt idx="600" formatCode="#,##0.00">
                  <c:v>1049.5999999999999</c:v>
                </c:pt>
                <c:pt idx="601" formatCode="#,##0.00">
                  <c:v>1047.5999999999999</c:v>
                </c:pt>
                <c:pt idx="602" formatCode="#,##0.00">
                  <c:v>1045.5999999999999</c:v>
                </c:pt>
                <c:pt idx="603" formatCode="#,##0.00">
                  <c:v>1043.5999999999999</c:v>
                </c:pt>
                <c:pt idx="604" formatCode="#,##0.00">
                  <c:v>1041.5999999999999</c:v>
                </c:pt>
                <c:pt idx="605" formatCode="#,##0.00">
                  <c:v>1040</c:v>
                </c:pt>
                <c:pt idx="606" formatCode="#,##0.00">
                  <c:v>1037.8</c:v>
                </c:pt>
                <c:pt idx="607" formatCode="#,##0.00">
                  <c:v>1035.8</c:v>
                </c:pt>
                <c:pt idx="608" formatCode="#,##0.00">
                  <c:v>1033.9000000000001</c:v>
                </c:pt>
                <c:pt idx="609" formatCode="#,##0.00">
                  <c:v>1031.9000000000001</c:v>
                </c:pt>
                <c:pt idx="610" formatCode="#,##0.00">
                  <c:v>1030</c:v>
                </c:pt>
                <c:pt idx="611" formatCode="#,##0.00">
                  <c:v>1028.0999999999999</c:v>
                </c:pt>
                <c:pt idx="612" formatCode="#,##0.00">
                  <c:v>1026.2</c:v>
                </c:pt>
                <c:pt idx="613" formatCode="#,##0.00">
                  <c:v>1024.2</c:v>
                </c:pt>
                <c:pt idx="614" formatCode="#,##0.00">
                  <c:v>1022.2</c:v>
                </c:pt>
                <c:pt idx="615" formatCode="#,##0.00">
                  <c:v>1020.3</c:v>
                </c:pt>
                <c:pt idx="616" formatCode="#,##0.00">
                  <c:v>1018</c:v>
                </c:pt>
                <c:pt idx="617" formatCode="#,##0.00">
                  <c:v>1016.1</c:v>
                </c:pt>
                <c:pt idx="618" formatCode="#,##0.00">
                  <c:v>1013.9</c:v>
                </c:pt>
                <c:pt idx="619" formatCode="#,##0.00">
                  <c:v>1011.8</c:v>
                </c:pt>
                <c:pt idx="620" formatCode="#,##0.00">
                  <c:v>1009.8</c:v>
                </c:pt>
                <c:pt idx="621" formatCode="#,##0.00">
                  <c:v>1007.6</c:v>
                </c:pt>
                <c:pt idx="622" formatCode="#,##0.00">
                  <c:v>1005.4</c:v>
                </c:pt>
                <c:pt idx="623" formatCode="#,##0.00">
                  <c:v>1003.3</c:v>
                </c:pt>
                <c:pt idx="624" formatCode="#,##0.00">
                  <c:v>1001.1</c:v>
                </c:pt>
                <c:pt idx="625">
                  <c:v>999.3</c:v>
                </c:pt>
                <c:pt idx="626">
                  <c:v>997.3</c:v>
                </c:pt>
                <c:pt idx="627">
                  <c:v>995.1</c:v>
                </c:pt>
                <c:pt idx="628">
                  <c:v>992.8</c:v>
                </c:pt>
                <c:pt idx="629">
                  <c:v>990.5</c:v>
                </c:pt>
                <c:pt idx="630">
                  <c:v>988.2</c:v>
                </c:pt>
                <c:pt idx="631">
                  <c:v>986</c:v>
                </c:pt>
                <c:pt idx="632">
                  <c:v>983.7</c:v>
                </c:pt>
                <c:pt idx="633">
                  <c:v>981.5</c:v>
                </c:pt>
                <c:pt idx="634">
                  <c:v>979.2</c:v>
                </c:pt>
                <c:pt idx="635">
                  <c:v>977</c:v>
                </c:pt>
                <c:pt idx="636">
                  <c:v>974.8</c:v>
                </c:pt>
                <c:pt idx="637">
                  <c:v>972.6</c:v>
                </c:pt>
                <c:pt idx="638">
                  <c:v>970.4</c:v>
                </c:pt>
                <c:pt idx="639">
                  <c:v>968.3</c:v>
                </c:pt>
                <c:pt idx="640">
                  <c:v>966.1</c:v>
                </c:pt>
                <c:pt idx="641">
                  <c:v>963.9</c:v>
                </c:pt>
                <c:pt idx="642">
                  <c:v>961.9</c:v>
                </c:pt>
                <c:pt idx="643">
                  <c:v>960</c:v>
                </c:pt>
                <c:pt idx="644">
                  <c:v>958</c:v>
                </c:pt>
                <c:pt idx="645">
                  <c:v>956</c:v>
                </c:pt>
                <c:pt idx="646">
                  <c:v>954</c:v>
                </c:pt>
                <c:pt idx="647">
                  <c:v>951.9</c:v>
                </c:pt>
                <c:pt idx="648">
                  <c:v>949.9</c:v>
                </c:pt>
                <c:pt idx="649">
                  <c:v>947.6</c:v>
                </c:pt>
                <c:pt idx="650">
                  <c:v>945.2</c:v>
                </c:pt>
                <c:pt idx="651">
                  <c:v>942.6</c:v>
                </c:pt>
                <c:pt idx="652">
                  <c:v>939.9</c:v>
                </c:pt>
                <c:pt idx="653">
                  <c:v>937.3</c:v>
                </c:pt>
                <c:pt idx="654">
                  <c:v>934.6</c:v>
                </c:pt>
                <c:pt idx="655">
                  <c:v>932</c:v>
                </c:pt>
                <c:pt idx="656">
                  <c:v>929.5</c:v>
                </c:pt>
                <c:pt idx="657">
                  <c:v>927</c:v>
                </c:pt>
                <c:pt idx="658">
                  <c:v>924.5</c:v>
                </c:pt>
                <c:pt idx="659">
                  <c:v>922.1</c:v>
                </c:pt>
                <c:pt idx="660">
                  <c:v>919.6</c:v>
                </c:pt>
                <c:pt idx="661">
                  <c:v>917.2</c:v>
                </c:pt>
                <c:pt idx="662">
                  <c:v>914.8</c:v>
                </c:pt>
                <c:pt idx="663">
                  <c:v>912.4</c:v>
                </c:pt>
                <c:pt idx="664">
                  <c:v>910</c:v>
                </c:pt>
                <c:pt idx="665">
                  <c:v>907.7</c:v>
                </c:pt>
                <c:pt idx="666">
                  <c:v>904.5</c:v>
                </c:pt>
                <c:pt idx="667">
                  <c:v>902.7</c:v>
                </c:pt>
                <c:pt idx="668">
                  <c:v>900.6</c:v>
                </c:pt>
                <c:pt idx="669">
                  <c:v>898.4</c:v>
                </c:pt>
                <c:pt idx="670">
                  <c:v>896.3</c:v>
                </c:pt>
                <c:pt idx="671">
                  <c:v>894.1</c:v>
                </c:pt>
                <c:pt idx="672">
                  <c:v>891.9</c:v>
                </c:pt>
                <c:pt idx="673">
                  <c:v>889.8</c:v>
                </c:pt>
                <c:pt idx="674">
                  <c:v>887.5</c:v>
                </c:pt>
                <c:pt idx="675">
                  <c:v>885.2</c:v>
                </c:pt>
                <c:pt idx="676">
                  <c:v>882.9</c:v>
                </c:pt>
                <c:pt idx="677">
                  <c:v>880.6</c:v>
                </c:pt>
                <c:pt idx="678">
                  <c:v>878.4</c:v>
                </c:pt>
                <c:pt idx="679">
                  <c:v>876.3</c:v>
                </c:pt>
                <c:pt idx="680">
                  <c:v>874.2</c:v>
                </c:pt>
                <c:pt idx="681">
                  <c:v>872</c:v>
                </c:pt>
                <c:pt idx="682">
                  <c:v>869.9</c:v>
                </c:pt>
                <c:pt idx="683">
                  <c:v>867.7</c:v>
                </c:pt>
                <c:pt idx="684">
                  <c:v>865.4</c:v>
                </c:pt>
                <c:pt idx="685">
                  <c:v>863.1</c:v>
                </c:pt>
                <c:pt idx="686">
                  <c:v>860.9</c:v>
                </c:pt>
                <c:pt idx="687">
                  <c:v>858.6</c:v>
                </c:pt>
                <c:pt idx="688">
                  <c:v>856.5</c:v>
                </c:pt>
                <c:pt idx="689">
                  <c:v>854.3</c:v>
                </c:pt>
                <c:pt idx="690">
                  <c:v>852.2</c:v>
                </c:pt>
                <c:pt idx="691">
                  <c:v>850</c:v>
                </c:pt>
                <c:pt idx="692">
                  <c:v>847.8</c:v>
                </c:pt>
                <c:pt idx="693">
                  <c:v>845.6</c:v>
                </c:pt>
                <c:pt idx="694">
                  <c:v>843.4</c:v>
                </c:pt>
                <c:pt idx="695">
                  <c:v>841.1</c:v>
                </c:pt>
                <c:pt idx="696">
                  <c:v>838.7</c:v>
                </c:pt>
                <c:pt idx="697">
                  <c:v>836.4</c:v>
                </c:pt>
                <c:pt idx="698">
                  <c:v>834</c:v>
                </c:pt>
                <c:pt idx="699">
                  <c:v>831.6</c:v>
                </c:pt>
                <c:pt idx="700">
                  <c:v>829.3</c:v>
                </c:pt>
                <c:pt idx="701">
                  <c:v>826.9</c:v>
                </c:pt>
                <c:pt idx="702">
                  <c:v>824.6</c:v>
                </c:pt>
                <c:pt idx="703">
                  <c:v>822.4</c:v>
                </c:pt>
                <c:pt idx="704">
                  <c:v>820.1</c:v>
                </c:pt>
                <c:pt idx="705">
                  <c:v>817.9</c:v>
                </c:pt>
                <c:pt idx="706">
                  <c:v>815.7</c:v>
                </c:pt>
                <c:pt idx="707">
                  <c:v>813.5</c:v>
                </c:pt>
                <c:pt idx="708">
                  <c:v>811.3</c:v>
                </c:pt>
                <c:pt idx="709">
                  <c:v>809.2</c:v>
                </c:pt>
                <c:pt idx="710">
                  <c:v>807</c:v>
                </c:pt>
                <c:pt idx="711">
                  <c:v>804.9</c:v>
                </c:pt>
                <c:pt idx="712">
                  <c:v>802.7</c:v>
                </c:pt>
                <c:pt idx="713">
                  <c:v>800.6</c:v>
                </c:pt>
                <c:pt idx="714">
                  <c:v>798.6</c:v>
                </c:pt>
                <c:pt idx="715">
                  <c:v>796.5</c:v>
                </c:pt>
                <c:pt idx="716">
                  <c:v>794.4</c:v>
                </c:pt>
                <c:pt idx="717">
                  <c:v>792.4</c:v>
                </c:pt>
                <c:pt idx="718">
                  <c:v>790.4</c:v>
                </c:pt>
                <c:pt idx="719">
                  <c:v>788.4</c:v>
                </c:pt>
                <c:pt idx="720">
                  <c:v>786.4</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6"/>
          <c:order val="6"/>
          <c:tx>
            <c:v>1 Percent Minus Annual Chance</c:v>
          </c:tx>
          <c:marker>
            <c:symbol val="none"/>
          </c:marker>
          <c:xVal>
            <c:numRef>
              <c:f>Hydrograph_JD2_2!$B$3:$B$740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Hydrograph_JD2_2!$I$3:$I$740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0.1</c:v>
                </c:pt>
                <c:pt idx="117">
                  <c:v>0.2</c:v>
                </c:pt>
                <c:pt idx="118">
                  <c:v>0.3</c:v>
                </c:pt>
                <c:pt idx="119">
                  <c:v>0.4</c:v>
                </c:pt>
                <c:pt idx="120">
                  <c:v>0.8</c:v>
                </c:pt>
                <c:pt idx="121">
                  <c:v>1.7</c:v>
                </c:pt>
                <c:pt idx="122" formatCode="#,##0.00">
                  <c:v>1.2</c:v>
                </c:pt>
                <c:pt idx="123" formatCode="#,##0.00">
                  <c:v>0.2</c:v>
                </c:pt>
                <c:pt idx="124" formatCode="#,##0.00">
                  <c:v>-0.9</c:v>
                </c:pt>
                <c:pt idx="125" formatCode="#,##0.00">
                  <c:v>-1.4</c:v>
                </c:pt>
                <c:pt idx="126" formatCode="#,##0.00">
                  <c:v>-1.5</c:v>
                </c:pt>
                <c:pt idx="127" formatCode="#,##0.00">
                  <c:v>-0.9</c:v>
                </c:pt>
                <c:pt idx="128" formatCode="#,##0.00">
                  <c:v>0.8</c:v>
                </c:pt>
                <c:pt idx="129" formatCode="#,##0.00">
                  <c:v>3.6</c:v>
                </c:pt>
                <c:pt idx="130" formatCode="#,##0.00">
                  <c:v>7.8</c:v>
                </c:pt>
                <c:pt idx="131" formatCode="#,##0.00">
                  <c:v>12.8</c:v>
                </c:pt>
                <c:pt idx="132" formatCode="#,##0.00">
                  <c:v>18.2</c:v>
                </c:pt>
                <c:pt idx="133" formatCode="#,##0.00">
                  <c:v>23.7</c:v>
                </c:pt>
                <c:pt idx="134" formatCode="#,##0.00">
                  <c:v>29.3</c:v>
                </c:pt>
                <c:pt idx="135" formatCode="#,##0.00">
                  <c:v>34.9</c:v>
                </c:pt>
                <c:pt idx="136" formatCode="#,##0.00">
                  <c:v>40.6</c:v>
                </c:pt>
                <c:pt idx="137" formatCode="#,##0.00">
                  <c:v>47.8</c:v>
                </c:pt>
                <c:pt idx="138" formatCode="#,##0.00">
                  <c:v>52.9</c:v>
                </c:pt>
                <c:pt idx="139" formatCode="#,##0.00">
                  <c:v>57.3</c:v>
                </c:pt>
                <c:pt idx="140" formatCode="#,##0.00">
                  <c:v>61.1</c:v>
                </c:pt>
                <c:pt idx="141" formatCode="#,##0.00">
                  <c:v>64.400000000000006</c:v>
                </c:pt>
                <c:pt idx="142" formatCode="#,##0.00">
                  <c:v>67.5</c:v>
                </c:pt>
                <c:pt idx="143" formatCode="#,##0.00">
                  <c:v>70.3</c:v>
                </c:pt>
                <c:pt idx="144" formatCode="#,##0.00">
                  <c:v>73.2</c:v>
                </c:pt>
                <c:pt idx="145" formatCode="#,##0.00">
                  <c:v>76</c:v>
                </c:pt>
                <c:pt idx="146" formatCode="#,##0.00">
                  <c:v>78.900000000000006</c:v>
                </c:pt>
                <c:pt idx="147" formatCode="#,##0.00">
                  <c:v>81.7</c:v>
                </c:pt>
                <c:pt idx="148" formatCode="#,##0.00">
                  <c:v>84.4</c:v>
                </c:pt>
                <c:pt idx="149" formatCode="#,##0.00">
                  <c:v>86.9</c:v>
                </c:pt>
                <c:pt idx="150" formatCode="#,##0.00">
                  <c:v>89.2</c:v>
                </c:pt>
                <c:pt idx="151" formatCode="#,##0.00">
                  <c:v>91.3</c:v>
                </c:pt>
                <c:pt idx="152" formatCode="#,##0.00">
                  <c:v>93.3</c:v>
                </c:pt>
                <c:pt idx="153" formatCode="#,##0.00">
                  <c:v>95.2</c:v>
                </c:pt>
                <c:pt idx="154" formatCode="#,##0.00">
                  <c:v>97.1</c:v>
                </c:pt>
                <c:pt idx="155" formatCode="#,##0.00">
                  <c:v>99</c:v>
                </c:pt>
                <c:pt idx="156" formatCode="#,##0.00">
                  <c:v>101.1</c:v>
                </c:pt>
                <c:pt idx="157" formatCode="#,##0.00">
                  <c:v>103.2</c:v>
                </c:pt>
                <c:pt idx="158" formatCode="#,##0.00">
                  <c:v>105.5</c:v>
                </c:pt>
                <c:pt idx="159" formatCode="#,##0.00">
                  <c:v>107.9</c:v>
                </c:pt>
                <c:pt idx="160" formatCode="#,##0.00">
                  <c:v>110.4</c:v>
                </c:pt>
                <c:pt idx="161" formatCode="#,##0.00">
                  <c:v>113</c:v>
                </c:pt>
                <c:pt idx="162" formatCode="#,##0.00">
                  <c:v>115.6</c:v>
                </c:pt>
                <c:pt idx="163" formatCode="#,##0.00">
                  <c:v>118.4</c:v>
                </c:pt>
                <c:pt idx="164" formatCode="#,##0.00">
                  <c:v>121.3</c:v>
                </c:pt>
                <c:pt idx="165" formatCode="#,##0.00">
                  <c:v>124.5</c:v>
                </c:pt>
                <c:pt idx="166" formatCode="#,##0.00">
                  <c:v>128.19999999999999</c:v>
                </c:pt>
                <c:pt idx="167" formatCode="#,##0.00">
                  <c:v>132.80000000000001</c:v>
                </c:pt>
                <c:pt idx="168" formatCode="#,##0.00">
                  <c:v>138.9</c:v>
                </c:pt>
                <c:pt idx="169" formatCode="#,##0.00">
                  <c:v>146.9</c:v>
                </c:pt>
                <c:pt idx="170" formatCode="#,##0.00">
                  <c:v>157</c:v>
                </c:pt>
                <c:pt idx="171" formatCode="#,##0.00">
                  <c:v>170.8</c:v>
                </c:pt>
                <c:pt idx="172" formatCode="#,##0.00">
                  <c:v>189.1</c:v>
                </c:pt>
                <c:pt idx="173" formatCode="#,##0.00">
                  <c:v>213</c:v>
                </c:pt>
                <c:pt idx="174" formatCode="#,##0.00">
                  <c:v>242.2</c:v>
                </c:pt>
                <c:pt idx="175" formatCode="#,##0.00">
                  <c:v>273.3</c:v>
                </c:pt>
                <c:pt idx="176" formatCode="#,##0.00">
                  <c:v>304.39999999999998</c:v>
                </c:pt>
                <c:pt idx="177" formatCode="#,##0.00">
                  <c:v>333.1</c:v>
                </c:pt>
                <c:pt idx="178" formatCode="#,##0.00">
                  <c:v>359.3</c:v>
                </c:pt>
                <c:pt idx="179" formatCode="#,##0.00">
                  <c:v>384.8</c:v>
                </c:pt>
                <c:pt idx="180" formatCode="#,##0.00">
                  <c:v>407.5</c:v>
                </c:pt>
                <c:pt idx="181" formatCode="#,##0.00">
                  <c:v>424.2</c:v>
                </c:pt>
                <c:pt idx="182" formatCode="#,##0.00">
                  <c:v>436.2</c:v>
                </c:pt>
                <c:pt idx="183" formatCode="#,##0.00">
                  <c:v>444.3</c:v>
                </c:pt>
                <c:pt idx="184" formatCode="#,##0.00">
                  <c:v>449.9</c:v>
                </c:pt>
                <c:pt idx="185" formatCode="#,##0.00">
                  <c:v>455.8</c:v>
                </c:pt>
                <c:pt idx="186" formatCode="#,##0.00">
                  <c:v>464.6</c:v>
                </c:pt>
                <c:pt idx="187" formatCode="#,##0.00">
                  <c:v>477.9</c:v>
                </c:pt>
                <c:pt idx="188" formatCode="#,##0.00">
                  <c:v>501</c:v>
                </c:pt>
                <c:pt idx="189" formatCode="#,##0.00">
                  <c:v>530.1</c:v>
                </c:pt>
                <c:pt idx="190" formatCode="#,##0.00">
                  <c:v>563</c:v>
                </c:pt>
                <c:pt idx="191" formatCode="#,##0.00">
                  <c:v>607.1</c:v>
                </c:pt>
                <c:pt idx="192" formatCode="#,##0.00">
                  <c:v>649.20000000000005</c:v>
                </c:pt>
                <c:pt idx="193" formatCode="#,##0.00">
                  <c:v>682</c:v>
                </c:pt>
                <c:pt idx="194" formatCode="#,##0.00">
                  <c:v>706.5</c:v>
                </c:pt>
                <c:pt idx="195" formatCode="#,##0.00">
                  <c:v>730.7</c:v>
                </c:pt>
                <c:pt idx="196" formatCode="#,##0.00">
                  <c:v>748.1</c:v>
                </c:pt>
                <c:pt idx="197" formatCode="#,##0.00">
                  <c:v>765.3</c:v>
                </c:pt>
                <c:pt idx="198" formatCode="#,##0.00">
                  <c:v>778.2</c:v>
                </c:pt>
                <c:pt idx="199" formatCode="#,##0.00">
                  <c:v>785.2</c:v>
                </c:pt>
                <c:pt idx="200" formatCode="#,##0.00">
                  <c:v>791.2</c:v>
                </c:pt>
                <c:pt idx="201" formatCode="#,##0.00">
                  <c:v>796.4</c:v>
                </c:pt>
                <c:pt idx="202" formatCode="#,##0.00">
                  <c:v>801</c:v>
                </c:pt>
                <c:pt idx="203" formatCode="#,##0.00">
                  <c:v>804.9</c:v>
                </c:pt>
                <c:pt idx="204" formatCode="#,##0.00">
                  <c:v>808</c:v>
                </c:pt>
                <c:pt idx="205" formatCode="#,##0.00">
                  <c:v>810.4</c:v>
                </c:pt>
                <c:pt idx="206" formatCode="#,##0.00">
                  <c:v>812.2</c:v>
                </c:pt>
                <c:pt idx="207" formatCode="#,##0.00">
                  <c:v>813.3</c:v>
                </c:pt>
                <c:pt idx="208" formatCode="#,##0.00">
                  <c:v>814.1</c:v>
                </c:pt>
                <c:pt idx="209" formatCode="#,##0.00">
                  <c:v>814.5</c:v>
                </c:pt>
                <c:pt idx="210" formatCode="#,##0.00">
                  <c:v>818</c:v>
                </c:pt>
                <c:pt idx="211" formatCode="#,##0.00">
                  <c:v>824</c:v>
                </c:pt>
                <c:pt idx="212" formatCode="#,##0.00">
                  <c:v>823.8</c:v>
                </c:pt>
                <c:pt idx="213" formatCode="#,##0.00">
                  <c:v>822.2</c:v>
                </c:pt>
                <c:pt idx="214" formatCode="#,##0.00">
                  <c:v>820.7</c:v>
                </c:pt>
                <c:pt idx="215" formatCode="#,##0.00">
                  <c:v>819.8</c:v>
                </c:pt>
                <c:pt idx="216" formatCode="#,##0.00">
                  <c:v>819.2</c:v>
                </c:pt>
                <c:pt idx="217" formatCode="#,##0.00">
                  <c:v>818.7</c:v>
                </c:pt>
                <c:pt idx="218" formatCode="#,##0.00">
                  <c:v>818.2</c:v>
                </c:pt>
                <c:pt idx="219" formatCode="#,##0.00">
                  <c:v>817.9</c:v>
                </c:pt>
                <c:pt idx="220" formatCode="#,##0.00">
                  <c:v>817.8</c:v>
                </c:pt>
                <c:pt idx="221" formatCode="#,##0.00">
                  <c:v>817.9</c:v>
                </c:pt>
                <c:pt idx="222" formatCode="#,##0.00">
                  <c:v>818.2</c:v>
                </c:pt>
                <c:pt idx="223" formatCode="#,##0.00">
                  <c:v>818.5</c:v>
                </c:pt>
                <c:pt idx="224" formatCode="#,##0.00">
                  <c:v>819</c:v>
                </c:pt>
                <c:pt idx="225" formatCode="#,##0.00">
                  <c:v>819.7</c:v>
                </c:pt>
                <c:pt idx="226" formatCode="#,##0.00">
                  <c:v>820.9</c:v>
                </c:pt>
                <c:pt idx="227" formatCode="#,##0.00">
                  <c:v>822.6</c:v>
                </c:pt>
                <c:pt idx="228" formatCode="#,##0.00">
                  <c:v>824.7</c:v>
                </c:pt>
                <c:pt idx="229" formatCode="#,##0.00">
                  <c:v>827.4</c:v>
                </c:pt>
                <c:pt idx="230" formatCode="#,##0.00">
                  <c:v>830.7</c:v>
                </c:pt>
                <c:pt idx="231" formatCode="#,##0.00">
                  <c:v>834.8</c:v>
                </c:pt>
                <c:pt idx="232" formatCode="#,##0.00">
                  <c:v>839.7</c:v>
                </c:pt>
                <c:pt idx="233" formatCode="#,##0.00">
                  <c:v>846.4</c:v>
                </c:pt>
                <c:pt idx="234" formatCode="#,##0.00">
                  <c:v>855.5</c:v>
                </c:pt>
                <c:pt idx="235" formatCode="#,##0.00">
                  <c:v>864.4</c:v>
                </c:pt>
                <c:pt idx="236" formatCode="#,##0.00">
                  <c:v>878.3</c:v>
                </c:pt>
                <c:pt idx="237" formatCode="#,##0.00">
                  <c:v>885.4</c:v>
                </c:pt>
                <c:pt idx="238" formatCode="#,##0.00">
                  <c:v>895.8</c:v>
                </c:pt>
                <c:pt idx="239" formatCode="#,##0.00">
                  <c:v>906</c:v>
                </c:pt>
                <c:pt idx="240" formatCode="#,##0.00">
                  <c:v>916.5</c:v>
                </c:pt>
                <c:pt idx="241" formatCode="#,##0.00">
                  <c:v>930.7</c:v>
                </c:pt>
                <c:pt idx="242" formatCode="#,##0.00">
                  <c:v>948.1</c:v>
                </c:pt>
                <c:pt idx="243" formatCode="#,##0.00">
                  <c:v>968</c:v>
                </c:pt>
                <c:pt idx="244" formatCode="#,##0.00">
                  <c:v>982.9</c:v>
                </c:pt>
                <c:pt idx="245" formatCode="#,##0.00">
                  <c:v>996</c:v>
                </c:pt>
                <c:pt idx="246" formatCode="#,##0.00">
                  <c:v>1010.8</c:v>
                </c:pt>
                <c:pt idx="247" formatCode="#,##0.00">
                  <c:v>1023.8</c:v>
                </c:pt>
                <c:pt idx="248" formatCode="#,##0.00">
                  <c:v>1038</c:v>
                </c:pt>
                <c:pt idx="249" formatCode="#,##0.00">
                  <c:v>1050.9000000000001</c:v>
                </c:pt>
                <c:pt idx="250" formatCode="#,##0.00">
                  <c:v>1064.3</c:v>
                </c:pt>
                <c:pt idx="251" formatCode="#,##0.00">
                  <c:v>1075.2</c:v>
                </c:pt>
                <c:pt idx="252" formatCode="#,##0.00">
                  <c:v>1088.7</c:v>
                </c:pt>
                <c:pt idx="253" formatCode="#,##0.00">
                  <c:v>1098.3</c:v>
                </c:pt>
                <c:pt idx="254" formatCode="#,##0.00">
                  <c:v>1109.5999999999999</c:v>
                </c:pt>
                <c:pt idx="255" formatCode="#,##0.00">
                  <c:v>1120.4000000000001</c:v>
                </c:pt>
                <c:pt idx="256" formatCode="#,##0.00">
                  <c:v>1126.4000000000001</c:v>
                </c:pt>
                <c:pt idx="257" formatCode="#,##0.00">
                  <c:v>1131.0999999999999</c:v>
                </c:pt>
                <c:pt idx="258" formatCode="#,##0.00">
                  <c:v>1135.4000000000001</c:v>
                </c:pt>
                <c:pt idx="259" formatCode="#,##0.00">
                  <c:v>1139.8</c:v>
                </c:pt>
                <c:pt idx="260" formatCode="#,##0.00">
                  <c:v>1143.5999999999999</c:v>
                </c:pt>
                <c:pt idx="261" formatCode="#,##0.00">
                  <c:v>1145.5999999999999</c:v>
                </c:pt>
                <c:pt idx="262" formatCode="#,##0.00">
                  <c:v>1149</c:v>
                </c:pt>
                <c:pt idx="263" formatCode="#,##0.00">
                  <c:v>1151.9000000000001</c:v>
                </c:pt>
                <c:pt idx="264" formatCode="#,##0.00">
                  <c:v>1154.0999999999999</c:v>
                </c:pt>
                <c:pt idx="265" formatCode="#,##0.00">
                  <c:v>1154.5</c:v>
                </c:pt>
                <c:pt idx="266" formatCode="#,##0.00">
                  <c:v>1155.2</c:v>
                </c:pt>
                <c:pt idx="267" formatCode="#,##0.00">
                  <c:v>1155.0999999999999</c:v>
                </c:pt>
                <c:pt idx="268" formatCode="#,##0.00">
                  <c:v>1155.5</c:v>
                </c:pt>
                <c:pt idx="269" formatCode="#,##0.00">
                  <c:v>1157.5</c:v>
                </c:pt>
                <c:pt idx="270" formatCode="#,##0.00">
                  <c:v>1159.9000000000001</c:v>
                </c:pt>
                <c:pt idx="271" formatCode="#,##0.00">
                  <c:v>1162.2</c:v>
                </c:pt>
                <c:pt idx="272" formatCode="#,##0.00">
                  <c:v>1164.5</c:v>
                </c:pt>
                <c:pt idx="273" formatCode="#,##0.00">
                  <c:v>1168</c:v>
                </c:pt>
                <c:pt idx="274" formatCode="#,##0.00">
                  <c:v>1172.0999999999999</c:v>
                </c:pt>
                <c:pt idx="275" formatCode="#,##0.00">
                  <c:v>1175.4000000000001</c:v>
                </c:pt>
                <c:pt idx="276" formatCode="#,##0.00">
                  <c:v>1180.0999999999999</c:v>
                </c:pt>
                <c:pt idx="277" formatCode="#,##0.00">
                  <c:v>1190.5999999999999</c:v>
                </c:pt>
                <c:pt idx="278" formatCode="#,##0.00">
                  <c:v>1194.5999999999999</c:v>
                </c:pt>
                <c:pt idx="279" formatCode="#,##0.00">
                  <c:v>1200.7</c:v>
                </c:pt>
                <c:pt idx="280" formatCode="#,##0.00">
                  <c:v>1210.5</c:v>
                </c:pt>
                <c:pt idx="281" formatCode="#,##0.00">
                  <c:v>1220.0999999999999</c:v>
                </c:pt>
                <c:pt idx="282" formatCode="#,##0.00">
                  <c:v>1231.0999999999999</c:v>
                </c:pt>
                <c:pt idx="283" formatCode="#,##0.00">
                  <c:v>1244</c:v>
                </c:pt>
                <c:pt idx="284" formatCode="#,##0.00">
                  <c:v>1257.5999999999999</c:v>
                </c:pt>
                <c:pt idx="285" formatCode="#,##0.00">
                  <c:v>1271.7</c:v>
                </c:pt>
                <c:pt idx="286" formatCode="#,##0.00">
                  <c:v>1286.4000000000001</c:v>
                </c:pt>
                <c:pt idx="287" formatCode="#,##0.00">
                  <c:v>1301.3</c:v>
                </c:pt>
                <c:pt idx="288" formatCode="#,##0.00">
                  <c:v>1316.4</c:v>
                </c:pt>
                <c:pt idx="289" formatCode="#,##0.00">
                  <c:v>1332.1</c:v>
                </c:pt>
                <c:pt idx="290" formatCode="#,##0.00">
                  <c:v>1348.5</c:v>
                </c:pt>
                <c:pt idx="291" formatCode="#,##0.00">
                  <c:v>1365.2</c:v>
                </c:pt>
                <c:pt idx="292" formatCode="#,##0.00">
                  <c:v>1378.2</c:v>
                </c:pt>
                <c:pt idx="293" formatCode="#,##0.00">
                  <c:v>1389.6</c:v>
                </c:pt>
                <c:pt idx="294" formatCode="#,##0.00">
                  <c:v>1399.9</c:v>
                </c:pt>
                <c:pt idx="295" formatCode="#,##0.00">
                  <c:v>1409.8</c:v>
                </c:pt>
                <c:pt idx="296" formatCode="#,##0.00">
                  <c:v>1419</c:v>
                </c:pt>
                <c:pt idx="297" formatCode="#,##0.00">
                  <c:v>1427.7</c:v>
                </c:pt>
                <c:pt idx="298" formatCode="#,##0.00">
                  <c:v>1435.4</c:v>
                </c:pt>
                <c:pt idx="299" formatCode="#,##0.00">
                  <c:v>1441.4</c:v>
                </c:pt>
                <c:pt idx="300" formatCode="#,##0.00">
                  <c:v>1447.2</c:v>
                </c:pt>
                <c:pt idx="301" formatCode="#,##0.00">
                  <c:v>1451.5</c:v>
                </c:pt>
                <c:pt idx="302" formatCode="#,##0.00">
                  <c:v>1456.1</c:v>
                </c:pt>
                <c:pt idx="303" formatCode="#,##0.00">
                  <c:v>1459.3</c:v>
                </c:pt>
                <c:pt idx="304" formatCode="#,##0.00">
                  <c:v>1462</c:v>
                </c:pt>
                <c:pt idx="305" formatCode="#,##0.00">
                  <c:v>1461.1</c:v>
                </c:pt>
                <c:pt idx="306" formatCode="#,##0.00">
                  <c:v>1458</c:v>
                </c:pt>
                <c:pt idx="307" formatCode="#,##0.00">
                  <c:v>1455.4</c:v>
                </c:pt>
                <c:pt idx="308" formatCode="#,##0.00">
                  <c:v>1452.7</c:v>
                </c:pt>
                <c:pt idx="309" formatCode="#,##0.00">
                  <c:v>1450</c:v>
                </c:pt>
                <c:pt idx="310" formatCode="#,##0.00">
                  <c:v>1447.4</c:v>
                </c:pt>
                <c:pt idx="311" formatCode="#,##0.00">
                  <c:v>1444.9</c:v>
                </c:pt>
                <c:pt idx="312" formatCode="#,##0.00">
                  <c:v>1442.8</c:v>
                </c:pt>
                <c:pt idx="313" formatCode="#,##0.00">
                  <c:v>1439.6</c:v>
                </c:pt>
                <c:pt idx="314" formatCode="#,##0.00">
                  <c:v>1436.6</c:v>
                </c:pt>
                <c:pt idx="315" formatCode="#,##0.00">
                  <c:v>1433.4</c:v>
                </c:pt>
                <c:pt idx="316" formatCode="#,##0.00">
                  <c:v>1429.8</c:v>
                </c:pt>
                <c:pt idx="317" formatCode="#,##0.00">
                  <c:v>1425.8</c:v>
                </c:pt>
                <c:pt idx="318" formatCode="#,##0.00">
                  <c:v>1421.4</c:v>
                </c:pt>
                <c:pt idx="319" formatCode="#,##0.00">
                  <c:v>1416.6</c:v>
                </c:pt>
                <c:pt idx="320" formatCode="#,##0.00">
                  <c:v>1411.7</c:v>
                </c:pt>
                <c:pt idx="321" formatCode="#,##0.00">
                  <c:v>1406.8</c:v>
                </c:pt>
                <c:pt idx="322" formatCode="#,##0.00">
                  <c:v>1403.6</c:v>
                </c:pt>
                <c:pt idx="323" formatCode="#,##0.00">
                  <c:v>1397.5</c:v>
                </c:pt>
                <c:pt idx="324" formatCode="#,##0.00">
                  <c:v>1391.8</c:v>
                </c:pt>
                <c:pt idx="325" formatCode="#,##0.00">
                  <c:v>1386.4</c:v>
                </c:pt>
                <c:pt idx="326" formatCode="#,##0.00">
                  <c:v>1380.4</c:v>
                </c:pt>
                <c:pt idx="327" formatCode="#,##0.00">
                  <c:v>1374.4</c:v>
                </c:pt>
                <c:pt idx="328" formatCode="#,##0.00">
                  <c:v>1368.5</c:v>
                </c:pt>
                <c:pt idx="329" formatCode="#,##0.00">
                  <c:v>1368.7</c:v>
                </c:pt>
                <c:pt idx="330" formatCode="#,##0.00">
                  <c:v>1358.8</c:v>
                </c:pt>
                <c:pt idx="331" formatCode="#,##0.00">
                  <c:v>1351.4</c:v>
                </c:pt>
                <c:pt idx="332" formatCode="#,##0.00">
                  <c:v>1345</c:v>
                </c:pt>
                <c:pt idx="333" formatCode="#,##0.00">
                  <c:v>1338.9</c:v>
                </c:pt>
                <c:pt idx="334" formatCode="#,##0.00">
                  <c:v>1333.2</c:v>
                </c:pt>
                <c:pt idx="335" formatCode="#,##0.00">
                  <c:v>1331.8</c:v>
                </c:pt>
                <c:pt idx="336" formatCode="#,##0.00">
                  <c:v>1324.1</c:v>
                </c:pt>
                <c:pt idx="337" formatCode="#,##0.00">
                  <c:v>1318.2</c:v>
                </c:pt>
                <c:pt idx="338" formatCode="#,##0.00">
                  <c:v>1312.4</c:v>
                </c:pt>
                <c:pt idx="339" formatCode="#,##0.00">
                  <c:v>1306.5999999999999</c:v>
                </c:pt>
                <c:pt idx="340" formatCode="#,##0.00">
                  <c:v>1300.5</c:v>
                </c:pt>
                <c:pt idx="341" formatCode="#,##0.00">
                  <c:v>1294.3</c:v>
                </c:pt>
                <c:pt idx="342" formatCode="#,##0.00">
                  <c:v>1288.4000000000001</c:v>
                </c:pt>
                <c:pt idx="343" formatCode="#,##0.00">
                  <c:v>1282.3</c:v>
                </c:pt>
                <c:pt idx="344" formatCode="#,##0.00">
                  <c:v>1276.2</c:v>
                </c:pt>
                <c:pt idx="345" formatCode="#,##0.00">
                  <c:v>1270.5</c:v>
                </c:pt>
                <c:pt idx="346" formatCode="#,##0.00">
                  <c:v>1265.2</c:v>
                </c:pt>
                <c:pt idx="347" formatCode="#,##0.00">
                  <c:v>1259.0999999999999</c:v>
                </c:pt>
                <c:pt idx="348" formatCode="#,##0.00">
                  <c:v>1253.4000000000001</c:v>
                </c:pt>
                <c:pt idx="349" formatCode="#,##0.00">
                  <c:v>1247.7</c:v>
                </c:pt>
                <c:pt idx="350" formatCode="#,##0.00">
                  <c:v>1241.9000000000001</c:v>
                </c:pt>
                <c:pt idx="351" formatCode="#,##0.00">
                  <c:v>1236.2</c:v>
                </c:pt>
                <c:pt idx="352" formatCode="#,##0.00">
                  <c:v>1230.8</c:v>
                </c:pt>
                <c:pt idx="353" formatCode="#,##0.00">
                  <c:v>1225.5999999999999</c:v>
                </c:pt>
                <c:pt idx="354" formatCode="#,##0.00">
                  <c:v>1220.3</c:v>
                </c:pt>
                <c:pt idx="355" formatCode="#,##0.00">
                  <c:v>1215.5</c:v>
                </c:pt>
                <c:pt idx="356" formatCode="#,##0.00">
                  <c:v>1212.5999999999999</c:v>
                </c:pt>
                <c:pt idx="357" formatCode="#,##0.00">
                  <c:v>1207.7</c:v>
                </c:pt>
                <c:pt idx="358" formatCode="#,##0.00">
                  <c:v>1202.9000000000001</c:v>
                </c:pt>
                <c:pt idx="359" formatCode="#,##0.00">
                  <c:v>1198.5</c:v>
                </c:pt>
                <c:pt idx="360" formatCode="#,##0.00">
                  <c:v>1193.4000000000001</c:v>
                </c:pt>
                <c:pt idx="361" formatCode="#,##0.00">
                  <c:v>1188.5999999999999</c:v>
                </c:pt>
                <c:pt idx="362" formatCode="#,##0.00">
                  <c:v>1183.9000000000001</c:v>
                </c:pt>
                <c:pt idx="363" formatCode="#,##0.00">
                  <c:v>1179.3</c:v>
                </c:pt>
                <c:pt idx="364" formatCode="#,##0.00">
                  <c:v>1174.9000000000001</c:v>
                </c:pt>
                <c:pt idx="365" formatCode="#,##0.00">
                  <c:v>1170.5999999999999</c:v>
                </c:pt>
                <c:pt idx="366" formatCode="#,##0.00">
                  <c:v>1166.5999999999999</c:v>
                </c:pt>
                <c:pt idx="367" formatCode="#,##0.00">
                  <c:v>1164.4000000000001</c:v>
                </c:pt>
                <c:pt idx="368" formatCode="#,##0.00">
                  <c:v>1161.2</c:v>
                </c:pt>
                <c:pt idx="369" formatCode="#,##0.00">
                  <c:v>1158</c:v>
                </c:pt>
                <c:pt idx="370" formatCode="#,##0.00">
                  <c:v>1153.4000000000001</c:v>
                </c:pt>
                <c:pt idx="371" formatCode="#,##0.00">
                  <c:v>1149.4000000000001</c:v>
                </c:pt>
                <c:pt idx="372" formatCode="#,##0.00">
                  <c:v>1145.5999999999999</c:v>
                </c:pt>
                <c:pt idx="373" formatCode="#,##0.00">
                  <c:v>1142</c:v>
                </c:pt>
                <c:pt idx="374" formatCode="#,##0.00">
                  <c:v>1138.5999999999999</c:v>
                </c:pt>
                <c:pt idx="375" formatCode="#,##0.00">
                  <c:v>1135.5</c:v>
                </c:pt>
                <c:pt idx="376" formatCode="#,##0.00">
                  <c:v>1132.2</c:v>
                </c:pt>
                <c:pt idx="377" formatCode="#,##0.00">
                  <c:v>1128.5999999999999</c:v>
                </c:pt>
                <c:pt idx="378" formatCode="#,##0.00">
                  <c:v>1125</c:v>
                </c:pt>
                <c:pt idx="379" formatCode="#,##0.00">
                  <c:v>1121.4000000000001</c:v>
                </c:pt>
                <c:pt idx="380" formatCode="#,##0.00">
                  <c:v>1118.0999999999999</c:v>
                </c:pt>
                <c:pt idx="381" formatCode="#,##0.00">
                  <c:v>1119.7</c:v>
                </c:pt>
                <c:pt idx="382" formatCode="#,##0.00">
                  <c:v>1113</c:v>
                </c:pt>
                <c:pt idx="383" formatCode="#,##0.00">
                  <c:v>1108.3</c:v>
                </c:pt>
                <c:pt idx="384" formatCode="#,##0.00">
                  <c:v>1104.4000000000001</c:v>
                </c:pt>
                <c:pt idx="385" formatCode="#,##0.00">
                  <c:v>1102.4000000000001</c:v>
                </c:pt>
                <c:pt idx="386" formatCode="#,##0.00">
                  <c:v>1098.3</c:v>
                </c:pt>
                <c:pt idx="387" formatCode="#,##0.00">
                  <c:v>1094</c:v>
                </c:pt>
                <c:pt idx="388" formatCode="#,##0.00">
                  <c:v>1090</c:v>
                </c:pt>
                <c:pt idx="389" formatCode="#,##0.00">
                  <c:v>1086.3</c:v>
                </c:pt>
                <c:pt idx="390" formatCode="#,##0.00">
                  <c:v>1082.5999999999999</c:v>
                </c:pt>
                <c:pt idx="391" formatCode="#,##0.00">
                  <c:v>1078.9000000000001</c:v>
                </c:pt>
                <c:pt idx="392" formatCode="#,##0.00">
                  <c:v>1075.2</c:v>
                </c:pt>
                <c:pt idx="393" formatCode="#,##0.00">
                  <c:v>1071.9000000000001</c:v>
                </c:pt>
                <c:pt idx="394" formatCode="#,##0.00">
                  <c:v>1068.4000000000001</c:v>
                </c:pt>
                <c:pt idx="395" formatCode="#,##0.00">
                  <c:v>1064.5</c:v>
                </c:pt>
                <c:pt idx="396" formatCode="#,##0.00">
                  <c:v>1060.5999999999999</c:v>
                </c:pt>
                <c:pt idx="397" formatCode="#,##0.00">
                  <c:v>1056.5999999999999</c:v>
                </c:pt>
                <c:pt idx="398" formatCode="#,##0.00">
                  <c:v>1052.5999999999999</c:v>
                </c:pt>
                <c:pt idx="399" formatCode="#,##0.00">
                  <c:v>1049</c:v>
                </c:pt>
                <c:pt idx="400" formatCode="#,##0.00">
                  <c:v>1045.3</c:v>
                </c:pt>
                <c:pt idx="401" formatCode="#,##0.00">
                  <c:v>1041.2</c:v>
                </c:pt>
                <c:pt idx="402" formatCode="#,##0.00">
                  <c:v>1037.0999999999999</c:v>
                </c:pt>
                <c:pt idx="403" formatCode="#,##0.00">
                  <c:v>1032.9000000000001</c:v>
                </c:pt>
                <c:pt idx="404" formatCode="#,##0.00">
                  <c:v>1028.7</c:v>
                </c:pt>
                <c:pt idx="405" formatCode="#,##0.00">
                  <c:v>1024.7</c:v>
                </c:pt>
                <c:pt idx="406" formatCode="#,##0.00">
                  <c:v>1020.7</c:v>
                </c:pt>
                <c:pt idx="407" formatCode="#,##0.00">
                  <c:v>1016.7</c:v>
                </c:pt>
                <c:pt idx="408" formatCode="#,##0.00">
                  <c:v>1012.8</c:v>
                </c:pt>
                <c:pt idx="409" formatCode="#,##0.00">
                  <c:v>1007.7</c:v>
                </c:pt>
                <c:pt idx="410" formatCode="#,##0.00">
                  <c:v>1004.5</c:v>
                </c:pt>
                <c:pt idx="411" formatCode="#,##0.00">
                  <c:v>1000.6</c:v>
                </c:pt>
                <c:pt idx="412" formatCode="#,##0.00">
                  <c:v>996.5</c:v>
                </c:pt>
                <c:pt idx="413" formatCode="#,##0.00">
                  <c:v>992.2</c:v>
                </c:pt>
                <c:pt idx="414" formatCode="#,##0.00">
                  <c:v>988.4</c:v>
                </c:pt>
                <c:pt idx="415" formatCode="#,##0.00">
                  <c:v>983.7</c:v>
                </c:pt>
                <c:pt idx="416" formatCode="#,##0.00">
                  <c:v>979.1</c:v>
                </c:pt>
                <c:pt idx="417" formatCode="#,##0.00">
                  <c:v>974.6</c:v>
                </c:pt>
                <c:pt idx="418" formatCode="#,##0.00">
                  <c:v>970.3</c:v>
                </c:pt>
                <c:pt idx="419" formatCode="#,##0.00">
                  <c:v>966.2</c:v>
                </c:pt>
                <c:pt idx="420" formatCode="#,##0.00">
                  <c:v>962</c:v>
                </c:pt>
                <c:pt idx="421" formatCode="#,##0.00">
                  <c:v>957.4</c:v>
                </c:pt>
                <c:pt idx="422" formatCode="#,##0.00">
                  <c:v>952.8</c:v>
                </c:pt>
                <c:pt idx="423" formatCode="#,##0.00">
                  <c:v>949</c:v>
                </c:pt>
                <c:pt idx="424" formatCode="#,##0.00">
                  <c:v>945.2</c:v>
                </c:pt>
                <c:pt idx="425" formatCode="#,##0.00">
                  <c:v>940.4</c:v>
                </c:pt>
                <c:pt idx="426" formatCode="#,##0.00">
                  <c:v>935.5</c:v>
                </c:pt>
                <c:pt idx="427" formatCode="#,##0.00">
                  <c:v>930.5</c:v>
                </c:pt>
                <c:pt idx="428" formatCode="#,##0.00">
                  <c:v>926.7</c:v>
                </c:pt>
                <c:pt idx="429" formatCode="#,##0.00">
                  <c:v>921.2</c:v>
                </c:pt>
                <c:pt idx="430" formatCode="#,##0.00">
                  <c:v>916.2</c:v>
                </c:pt>
                <c:pt idx="431" formatCode="#,##0.00">
                  <c:v>911.7</c:v>
                </c:pt>
                <c:pt idx="432" formatCode="#,##0.00">
                  <c:v>904.6</c:v>
                </c:pt>
                <c:pt idx="433" formatCode="#,##0.00">
                  <c:v>901</c:v>
                </c:pt>
                <c:pt idx="434" formatCode="#,##0.00">
                  <c:v>896.9</c:v>
                </c:pt>
                <c:pt idx="435" formatCode="#,##0.00">
                  <c:v>892.5</c:v>
                </c:pt>
                <c:pt idx="436" formatCode="#,##0.00">
                  <c:v>888.1</c:v>
                </c:pt>
                <c:pt idx="437" formatCode="#,##0.00">
                  <c:v>883.7</c:v>
                </c:pt>
                <c:pt idx="438" formatCode="#,##0.00">
                  <c:v>879.3</c:v>
                </c:pt>
                <c:pt idx="439" formatCode="#,##0.00">
                  <c:v>874.9</c:v>
                </c:pt>
                <c:pt idx="440" formatCode="#,##0.00">
                  <c:v>870.6</c:v>
                </c:pt>
                <c:pt idx="441" formatCode="#,##0.00">
                  <c:v>867.2</c:v>
                </c:pt>
                <c:pt idx="442" formatCode="#,##0.00">
                  <c:v>862.5</c:v>
                </c:pt>
                <c:pt idx="443" formatCode="#,##0.00">
                  <c:v>858.2</c:v>
                </c:pt>
                <c:pt idx="444" formatCode="#,##0.00">
                  <c:v>854.1</c:v>
                </c:pt>
                <c:pt idx="445" formatCode="#,##0.00">
                  <c:v>850.2</c:v>
                </c:pt>
                <c:pt idx="446" formatCode="#,##0.00">
                  <c:v>846.6</c:v>
                </c:pt>
                <c:pt idx="447" formatCode="#,##0.00">
                  <c:v>843.1</c:v>
                </c:pt>
                <c:pt idx="448" formatCode="#,##0.00">
                  <c:v>839.5</c:v>
                </c:pt>
                <c:pt idx="449" formatCode="#,##0.00">
                  <c:v>836.1</c:v>
                </c:pt>
                <c:pt idx="450" formatCode="#,##0.00">
                  <c:v>832.6</c:v>
                </c:pt>
                <c:pt idx="451" formatCode="#,##0.00">
                  <c:v>829.3</c:v>
                </c:pt>
                <c:pt idx="452" formatCode="#,##0.00">
                  <c:v>825.9</c:v>
                </c:pt>
                <c:pt idx="453" formatCode="#,##0.00">
                  <c:v>822.9</c:v>
                </c:pt>
                <c:pt idx="454" formatCode="#,##0.00">
                  <c:v>819.5</c:v>
                </c:pt>
                <c:pt idx="455" formatCode="#,##0.00">
                  <c:v>816.1</c:v>
                </c:pt>
                <c:pt idx="456" formatCode="#,##0.00">
                  <c:v>812.8</c:v>
                </c:pt>
                <c:pt idx="457" formatCode="#,##0.00">
                  <c:v>809.5</c:v>
                </c:pt>
                <c:pt idx="458" formatCode="#,##0.00">
                  <c:v>806.2</c:v>
                </c:pt>
                <c:pt idx="459" formatCode="#,##0.00">
                  <c:v>803</c:v>
                </c:pt>
                <c:pt idx="460" formatCode="#,##0.00">
                  <c:v>799.8</c:v>
                </c:pt>
                <c:pt idx="461" formatCode="#,##0.00">
                  <c:v>796.7</c:v>
                </c:pt>
                <c:pt idx="462" formatCode="#,##0.00">
                  <c:v>793.7</c:v>
                </c:pt>
                <c:pt idx="463" formatCode="#,##0.00">
                  <c:v>790.7</c:v>
                </c:pt>
                <c:pt idx="464" formatCode="#,##0.00">
                  <c:v>787.8</c:v>
                </c:pt>
                <c:pt idx="465" formatCode="#,##0.00">
                  <c:v>785</c:v>
                </c:pt>
                <c:pt idx="466" formatCode="#,##0.00">
                  <c:v>782.2</c:v>
                </c:pt>
                <c:pt idx="467" formatCode="#,##0.00">
                  <c:v>779.4</c:v>
                </c:pt>
                <c:pt idx="468" formatCode="#,##0.00">
                  <c:v>776.8</c:v>
                </c:pt>
                <c:pt idx="469" formatCode="#,##0.00">
                  <c:v>774.2</c:v>
                </c:pt>
                <c:pt idx="470" formatCode="#,##0.00">
                  <c:v>771.6</c:v>
                </c:pt>
                <c:pt idx="471" formatCode="#,##0.00">
                  <c:v>769.1</c:v>
                </c:pt>
                <c:pt idx="472" formatCode="#,##0.00">
                  <c:v>766.6</c:v>
                </c:pt>
                <c:pt idx="473" formatCode="#,##0.00">
                  <c:v>764.1</c:v>
                </c:pt>
                <c:pt idx="474" formatCode="#,##0.00">
                  <c:v>761.7</c:v>
                </c:pt>
                <c:pt idx="475" formatCode="#,##0.00">
                  <c:v>759.4</c:v>
                </c:pt>
                <c:pt idx="476" formatCode="#,##0.00">
                  <c:v>757.2</c:v>
                </c:pt>
                <c:pt idx="477" formatCode="#,##0.00">
                  <c:v>755.1</c:v>
                </c:pt>
                <c:pt idx="478" formatCode="#,##0.00">
                  <c:v>753.1</c:v>
                </c:pt>
                <c:pt idx="479" formatCode="#,##0.00">
                  <c:v>751.3</c:v>
                </c:pt>
                <c:pt idx="480" formatCode="#,##0.00">
                  <c:v>749.5</c:v>
                </c:pt>
                <c:pt idx="481" formatCode="#,##0.00">
                  <c:v>748</c:v>
                </c:pt>
                <c:pt idx="482" formatCode="#,##0.00">
                  <c:v>746.6</c:v>
                </c:pt>
                <c:pt idx="483" formatCode="#,##0.00">
                  <c:v>745.4</c:v>
                </c:pt>
                <c:pt idx="484" formatCode="#,##0.00">
                  <c:v>744.4</c:v>
                </c:pt>
                <c:pt idx="485" formatCode="#,##0.00">
                  <c:v>743.7</c:v>
                </c:pt>
                <c:pt idx="486" formatCode="#,##0.00">
                  <c:v>743.2</c:v>
                </c:pt>
                <c:pt idx="487" formatCode="#,##0.00">
                  <c:v>747.7</c:v>
                </c:pt>
                <c:pt idx="488" formatCode="#,##0.00">
                  <c:v>744.8</c:v>
                </c:pt>
                <c:pt idx="489" formatCode="#,##0.00">
                  <c:v>744</c:v>
                </c:pt>
                <c:pt idx="490" formatCode="#,##0.00">
                  <c:v>744.5</c:v>
                </c:pt>
                <c:pt idx="491" formatCode="#,##0.00">
                  <c:v>747</c:v>
                </c:pt>
                <c:pt idx="492" formatCode="#,##0.00">
                  <c:v>747.3</c:v>
                </c:pt>
                <c:pt idx="493" formatCode="#,##0.00">
                  <c:v>748.2</c:v>
                </c:pt>
                <c:pt idx="494" formatCode="#,##0.00">
                  <c:v>749.4</c:v>
                </c:pt>
                <c:pt idx="495" formatCode="#,##0.00">
                  <c:v>751.1</c:v>
                </c:pt>
                <c:pt idx="496" formatCode="#,##0.00">
                  <c:v>753.1</c:v>
                </c:pt>
                <c:pt idx="497" formatCode="#,##0.00">
                  <c:v>755.5</c:v>
                </c:pt>
                <c:pt idx="498" formatCode="#,##0.00">
                  <c:v>758.4</c:v>
                </c:pt>
                <c:pt idx="499" formatCode="#,##0.00">
                  <c:v>761.7</c:v>
                </c:pt>
                <c:pt idx="500" formatCode="#,##0.00">
                  <c:v>765.4</c:v>
                </c:pt>
                <c:pt idx="501" formatCode="#,##0.00">
                  <c:v>769.4</c:v>
                </c:pt>
                <c:pt idx="502" formatCode="#,##0.00">
                  <c:v>773.8</c:v>
                </c:pt>
                <c:pt idx="503" formatCode="#,##0.00">
                  <c:v>778.5</c:v>
                </c:pt>
                <c:pt idx="504" formatCode="#,##0.00">
                  <c:v>783.6</c:v>
                </c:pt>
                <c:pt idx="505" formatCode="#,##0.00">
                  <c:v>789.1</c:v>
                </c:pt>
                <c:pt idx="506" formatCode="#,##0.00">
                  <c:v>795</c:v>
                </c:pt>
                <c:pt idx="507" formatCode="#,##0.00">
                  <c:v>801.3</c:v>
                </c:pt>
                <c:pt idx="508" formatCode="#,##0.00">
                  <c:v>808.6</c:v>
                </c:pt>
                <c:pt idx="509" formatCode="#,##0.00">
                  <c:v>815.2</c:v>
                </c:pt>
                <c:pt idx="510" formatCode="#,##0.00">
                  <c:v>822.1</c:v>
                </c:pt>
                <c:pt idx="511" formatCode="#,##0.00">
                  <c:v>829.2</c:v>
                </c:pt>
                <c:pt idx="512" formatCode="#,##0.00">
                  <c:v>836.3</c:v>
                </c:pt>
                <c:pt idx="513" formatCode="#,##0.00">
                  <c:v>843.4</c:v>
                </c:pt>
                <c:pt idx="514" formatCode="#,##0.00">
                  <c:v>850.2</c:v>
                </c:pt>
                <c:pt idx="515" formatCode="#,##0.00">
                  <c:v>856.8</c:v>
                </c:pt>
                <c:pt idx="516" formatCode="#,##0.00">
                  <c:v>863.3</c:v>
                </c:pt>
                <c:pt idx="517" formatCode="#,##0.00">
                  <c:v>869.5</c:v>
                </c:pt>
                <c:pt idx="518" formatCode="#,##0.00">
                  <c:v>875.6</c:v>
                </c:pt>
                <c:pt idx="519" formatCode="#,##0.00">
                  <c:v>881.7</c:v>
                </c:pt>
                <c:pt idx="520" formatCode="#,##0.00">
                  <c:v>887.7</c:v>
                </c:pt>
                <c:pt idx="521" formatCode="#,##0.00">
                  <c:v>893.9</c:v>
                </c:pt>
                <c:pt idx="522" formatCode="#,##0.00">
                  <c:v>899.3</c:v>
                </c:pt>
                <c:pt idx="523" formatCode="#,##0.00">
                  <c:v>904.8</c:v>
                </c:pt>
                <c:pt idx="524" formatCode="#,##0.00">
                  <c:v>910</c:v>
                </c:pt>
                <c:pt idx="525" formatCode="#,##0.00">
                  <c:v>915.3</c:v>
                </c:pt>
                <c:pt idx="526" formatCode="#,##0.00">
                  <c:v>919.9</c:v>
                </c:pt>
                <c:pt idx="527" formatCode="#,##0.00">
                  <c:v>927</c:v>
                </c:pt>
                <c:pt idx="528" formatCode="#,##0.00">
                  <c:v>930.3</c:v>
                </c:pt>
                <c:pt idx="529" formatCode="#,##0.00">
                  <c:v>934</c:v>
                </c:pt>
                <c:pt idx="530" formatCode="#,##0.00">
                  <c:v>938</c:v>
                </c:pt>
                <c:pt idx="531" formatCode="#,##0.00">
                  <c:v>941.9</c:v>
                </c:pt>
                <c:pt idx="532" formatCode="#,##0.00">
                  <c:v>945.7</c:v>
                </c:pt>
                <c:pt idx="533" formatCode="#,##0.00">
                  <c:v>949.4</c:v>
                </c:pt>
                <c:pt idx="534" formatCode="#,##0.00">
                  <c:v>953.7</c:v>
                </c:pt>
                <c:pt idx="535" formatCode="#,##0.00">
                  <c:v>956.6</c:v>
                </c:pt>
                <c:pt idx="536" formatCode="#,##0.00">
                  <c:v>959.6</c:v>
                </c:pt>
                <c:pt idx="537" formatCode="#,##0.00">
                  <c:v>962.8</c:v>
                </c:pt>
                <c:pt idx="538" formatCode="#,##0.00">
                  <c:v>965.8</c:v>
                </c:pt>
                <c:pt idx="539" formatCode="#,##0.00">
                  <c:v>968.7</c:v>
                </c:pt>
                <c:pt idx="540" formatCode="#,##0.00">
                  <c:v>971.5</c:v>
                </c:pt>
                <c:pt idx="541" formatCode="#,##0.00">
                  <c:v>974.2</c:v>
                </c:pt>
                <c:pt idx="542" formatCode="#,##0.00">
                  <c:v>976.7</c:v>
                </c:pt>
                <c:pt idx="543" formatCode="#,##0.00">
                  <c:v>979.2</c:v>
                </c:pt>
                <c:pt idx="544" formatCode="#,##0.00">
                  <c:v>981.5</c:v>
                </c:pt>
                <c:pt idx="545" formatCode="#,##0.00">
                  <c:v>983.7</c:v>
                </c:pt>
                <c:pt idx="546" formatCode="#,##0.00">
                  <c:v>985.7</c:v>
                </c:pt>
                <c:pt idx="547" formatCode="#,##0.00">
                  <c:v>987.5</c:v>
                </c:pt>
                <c:pt idx="548" formatCode="#,##0.00">
                  <c:v>989.3</c:v>
                </c:pt>
                <c:pt idx="549" formatCode="#,##0.00">
                  <c:v>990.8</c:v>
                </c:pt>
                <c:pt idx="550" formatCode="#,##0.00">
                  <c:v>992.3</c:v>
                </c:pt>
                <c:pt idx="551" formatCode="#,##0.00">
                  <c:v>993.7</c:v>
                </c:pt>
                <c:pt idx="552" formatCode="#,##0.00">
                  <c:v>995</c:v>
                </c:pt>
                <c:pt idx="553" formatCode="#,##0.00">
                  <c:v>996.3</c:v>
                </c:pt>
                <c:pt idx="554" formatCode="#,##0.00">
                  <c:v>997.5</c:v>
                </c:pt>
                <c:pt idx="555" formatCode="#,##0.00">
                  <c:v>998.5</c:v>
                </c:pt>
                <c:pt idx="556" formatCode="#,##0.00">
                  <c:v>999.4</c:v>
                </c:pt>
                <c:pt idx="557" formatCode="#,##0.00">
                  <c:v>1000.1</c:v>
                </c:pt>
                <c:pt idx="558" formatCode="#,##0.00">
                  <c:v>1000.6</c:v>
                </c:pt>
                <c:pt idx="559" formatCode="#,##0.00">
                  <c:v>1000.9</c:v>
                </c:pt>
                <c:pt idx="560" formatCode="#,##0.00">
                  <c:v>1001.1</c:v>
                </c:pt>
                <c:pt idx="561" formatCode="#,##0.00">
                  <c:v>1001.2</c:v>
                </c:pt>
                <c:pt idx="562" formatCode="#,##0.00">
                  <c:v>1001.2</c:v>
                </c:pt>
                <c:pt idx="563" formatCode="#,##0.00">
                  <c:v>1001.2</c:v>
                </c:pt>
                <c:pt idx="564" formatCode="#,##0.00">
                  <c:v>1001.1</c:v>
                </c:pt>
                <c:pt idx="565" formatCode="#,##0.00">
                  <c:v>1000.9</c:v>
                </c:pt>
                <c:pt idx="566" formatCode="#,##0.00">
                  <c:v>1000.7</c:v>
                </c:pt>
                <c:pt idx="567" formatCode="#,##0.00">
                  <c:v>1000.4</c:v>
                </c:pt>
                <c:pt idx="568" formatCode="#,##0.00">
                  <c:v>1000.1</c:v>
                </c:pt>
                <c:pt idx="569" formatCode="#,##0.00">
                  <c:v>999.8</c:v>
                </c:pt>
                <c:pt idx="570" formatCode="#,##0.00">
                  <c:v>999.4</c:v>
                </c:pt>
                <c:pt idx="571" formatCode="#,##0.00">
                  <c:v>998.9</c:v>
                </c:pt>
                <c:pt idx="572" formatCode="#,##0.00">
                  <c:v>998.4</c:v>
                </c:pt>
                <c:pt idx="573" formatCode="#,##0.00">
                  <c:v>997.9</c:v>
                </c:pt>
                <c:pt idx="574" formatCode="#,##0.00">
                  <c:v>997.4</c:v>
                </c:pt>
                <c:pt idx="575" formatCode="#,##0.00">
                  <c:v>997.2</c:v>
                </c:pt>
                <c:pt idx="576" formatCode="#,##0.00">
                  <c:v>997</c:v>
                </c:pt>
                <c:pt idx="577" formatCode="#,##0.00">
                  <c:v>1002.1</c:v>
                </c:pt>
                <c:pt idx="578" formatCode="#,##0.00">
                  <c:v>997.9</c:v>
                </c:pt>
                <c:pt idx="579" formatCode="#,##0.00">
                  <c:v>996.2</c:v>
                </c:pt>
                <c:pt idx="580" formatCode="#,##0.00">
                  <c:v>994.9</c:v>
                </c:pt>
                <c:pt idx="581" formatCode="#,##0.00">
                  <c:v>993.6</c:v>
                </c:pt>
                <c:pt idx="582" formatCode="#,##0.00">
                  <c:v>992.3</c:v>
                </c:pt>
                <c:pt idx="583" formatCode="#,##0.00">
                  <c:v>990.9</c:v>
                </c:pt>
                <c:pt idx="584" formatCode="#,##0.00">
                  <c:v>989.5</c:v>
                </c:pt>
                <c:pt idx="585" formatCode="#,##0.00">
                  <c:v>988.1</c:v>
                </c:pt>
                <c:pt idx="586" formatCode="#,##0.00">
                  <c:v>986.8</c:v>
                </c:pt>
                <c:pt idx="587" formatCode="#,##0.00">
                  <c:v>985.5</c:v>
                </c:pt>
                <c:pt idx="588" formatCode="#,##0.00">
                  <c:v>984.2</c:v>
                </c:pt>
                <c:pt idx="589" formatCode="#,##0.00">
                  <c:v>982.8</c:v>
                </c:pt>
                <c:pt idx="590" formatCode="#,##0.00">
                  <c:v>981.3</c:v>
                </c:pt>
                <c:pt idx="591" formatCode="#,##0.00">
                  <c:v>979.8</c:v>
                </c:pt>
                <c:pt idx="592" formatCode="#,##0.00">
                  <c:v>978.2</c:v>
                </c:pt>
                <c:pt idx="593" formatCode="#,##0.00">
                  <c:v>976.6</c:v>
                </c:pt>
                <c:pt idx="594" formatCode="#,##0.00">
                  <c:v>975</c:v>
                </c:pt>
                <c:pt idx="595" formatCode="#,##0.00">
                  <c:v>973.4</c:v>
                </c:pt>
                <c:pt idx="596">
                  <c:v>971.7</c:v>
                </c:pt>
                <c:pt idx="597">
                  <c:v>970.3</c:v>
                </c:pt>
                <c:pt idx="598">
                  <c:v>968.5</c:v>
                </c:pt>
                <c:pt idx="599">
                  <c:v>966.8</c:v>
                </c:pt>
                <c:pt idx="600">
                  <c:v>965</c:v>
                </c:pt>
                <c:pt idx="601">
                  <c:v>963.3</c:v>
                </c:pt>
                <c:pt idx="602">
                  <c:v>961.7</c:v>
                </c:pt>
                <c:pt idx="603">
                  <c:v>960.1</c:v>
                </c:pt>
                <c:pt idx="604">
                  <c:v>958.4</c:v>
                </c:pt>
                <c:pt idx="605">
                  <c:v>956.7</c:v>
                </c:pt>
                <c:pt idx="606">
                  <c:v>955</c:v>
                </c:pt>
                <c:pt idx="607">
                  <c:v>953.2</c:v>
                </c:pt>
                <c:pt idx="608">
                  <c:v>951.4</c:v>
                </c:pt>
                <c:pt idx="609">
                  <c:v>949.6</c:v>
                </c:pt>
                <c:pt idx="610">
                  <c:v>947.8</c:v>
                </c:pt>
                <c:pt idx="611">
                  <c:v>946</c:v>
                </c:pt>
                <c:pt idx="612">
                  <c:v>944.2</c:v>
                </c:pt>
                <c:pt idx="613">
                  <c:v>942.4</c:v>
                </c:pt>
                <c:pt idx="614">
                  <c:v>940.6</c:v>
                </c:pt>
                <c:pt idx="615">
                  <c:v>938.9</c:v>
                </c:pt>
                <c:pt idx="616">
                  <c:v>937.1</c:v>
                </c:pt>
                <c:pt idx="617">
                  <c:v>935.4</c:v>
                </c:pt>
                <c:pt idx="618">
                  <c:v>933.7</c:v>
                </c:pt>
                <c:pt idx="619">
                  <c:v>931.9</c:v>
                </c:pt>
                <c:pt idx="620">
                  <c:v>930.2</c:v>
                </c:pt>
                <c:pt idx="621">
                  <c:v>928.5</c:v>
                </c:pt>
                <c:pt idx="622">
                  <c:v>926.8</c:v>
                </c:pt>
                <c:pt idx="623">
                  <c:v>925.2</c:v>
                </c:pt>
                <c:pt idx="624">
                  <c:v>923.5</c:v>
                </c:pt>
                <c:pt idx="625">
                  <c:v>921.8</c:v>
                </c:pt>
                <c:pt idx="626">
                  <c:v>920.2</c:v>
                </c:pt>
                <c:pt idx="627">
                  <c:v>918.6</c:v>
                </c:pt>
                <c:pt idx="628">
                  <c:v>917.1</c:v>
                </c:pt>
                <c:pt idx="629">
                  <c:v>915.9</c:v>
                </c:pt>
                <c:pt idx="630">
                  <c:v>914.5</c:v>
                </c:pt>
                <c:pt idx="631">
                  <c:v>913.1</c:v>
                </c:pt>
                <c:pt idx="632">
                  <c:v>911.6</c:v>
                </c:pt>
                <c:pt idx="633">
                  <c:v>910.3</c:v>
                </c:pt>
                <c:pt idx="634">
                  <c:v>908.9</c:v>
                </c:pt>
                <c:pt idx="635">
                  <c:v>907.2</c:v>
                </c:pt>
                <c:pt idx="636">
                  <c:v>904.5</c:v>
                </c:pt>
                <c:pt idx="637">
                  <c:v>903.1</c:v>
                </c:pt>
                <c:pt idx="638">
                  <c:v>901.5</c:v>
                </c:pt>
                <c:pt idx="639">
                  <c:v>899.9</c:v>
                </c:pt>
                <c:pt idx="640">
                  <c:v>898.3</c:v>
                </c:pt>
                <c:pt idx="641">
                  <c:v>897</c:v>
                </c:pt>
                <c:pt idx="642">
                  <c:v>895.5</c:v>
                </c:pt>
                <c:pt idx="643">
                  <c:v>894</c:v>
                </c:pt>
                <c:pt idx="644">
                  <c:v>892.4</c:v>
                </c:pt>
                <c:pt idx="645">
                  <c:v>890.8</c:v>
                </c:pt>
                <c:pt idx="646">
                  <c:v>889.2</c:v>
                </c:pt>
                <c:pt idx="647">
                  <c:v>887.6</c:v>
                </c:pt>
                <c:pt idx="648">
                  <c:v>886</c:v>
                </c:pt>
                <c:pt idx="649">
                  <c:v>884.5</c:v>
                </c:pt>
                <c:pt idx="650">
                  <c:v>883</c:v>
                </c:pt>
                <c:pt idx="651">
                  <c:v>881.6</c:v>
                </c:pt>
                <c:pt idx="652">
                  <c:v>880.1</c:v>
                </c:pt>
                <c:pt idx="653">
                  <c:v>878.7</c:v>
                </c:pt>
                <c:pt idx="654">
                  <c:v>877.3</c:v>
                </c:pt>
                <c:pt idx="655">
                  <c:v>875.9</c:v>
                </c:pt>
                <c:pt idx="656">
                  <c:v>874.5</c:v>
                </c:pt>
                <c:pt idx="657">
                  <c:v>873.2</c:v>
                </c:pt>
                <c:pt idx="658">
                  <c:v>871.8</c:v>
                </c:pt>
                <c:pt idx="659">
                  <c:v>870.5</c:v>
                </c:pt>
                <c:pt idx="660">
                  <c:v>869.2</c:v>
                </c:pt>
                <c:pt idx="661">
                  <c:v>867.9</c:v>
                </c:pt>
                <c:pt idx="662">
                  <c:v>866.6</c:v>
                </c:pt>
                <c:pt idx="663">
                  <c:v>865.3</c:v>
                </c:pt>
                <c:pt idx="664">
                  <c:v>864</c:v>
                </c:pt>
                <c:pt idx="665">
                  <c:v>862.7</c:v>
                </c:pt>
                <c:pt idx="666">
                  <c:v>861.4</c:v>
                </c:pt>
                <c:pt idx="667">
                  <c:v>860.1</c:v>
                </c:pt>
                <c:pt idx="668">
                  <c:v>858.7</c:v>
                </c:pt>
                <c:pt idx="669">
                  <c:v>857.4</c:v>
                </c:pt>
                <c:pt idx="670">
                  <c:v>856.1</c:v>
                </c:pt>
                <c:pt idx="671">
                  <c:v>854.8</c:v>
                </c:pt>
                <c:pt idx="672">
                  <c:v>853.4</c:v>
                </c:pt>
                <c:pt idx="673">
                  <c:v>852</c:v>
                </c:pt>
                <c:pt idx="674">
                  <c:v>850.5</c:v>
                </c:pt>
                <c:pt idx="675">
                  <c:v>849</c:v>
                </c:pt>
                <c:pt idx="676">
                  <c:v>847.5</c:v>
                </c:pt>
                <c:pt idx="677">
                  <c:v>846</c:v>
                </c:pt>
                <c:pt idx="678">
                  <c:v>844.5</c:v>
                </c:pt>
                <c:pt idx="679">
                  <c:v>843</c:v>
                </c:pt>
                <c:pt idx="680">
                  <c:v>841.5</c:v>
                </c:pt>
                <c:pt idx="681">
                  <c:v>840.1</c:v>
                </c:pt>
                <c:pt idx="682">
                  <c:v>838.6</c:v>
                </c:pt>
                <c:pt idx="683">
                  <c:v>837.1</c:v>
                </c:pt>
                <c:pt idx="684">
                  <c:v>835.5</c:v>
                </c:pt>
                <c:pt idx="685">
                  <c:v>833.9</c:v>
                </c:pt>
                <c:pt idx="686">
                  <c:v>832.2</c:v>
                </c:pt>
                <c:pt idx="687">
                  <c:v>830.5</c:v>
                </c:pt>
                <c:pt idx="688">
                  <c:v>828.8</c:v>
                </c:pt>
                <c:pt idx="689">
                  <c:v>827</c:v>
                </c:pt>
                <c:pt idx="690">
                  <c:v>825.3</c:v>
                </c:pt>
                <c:pt idx="691">
                  <c:v>823.6</c:v>
                </c:pt>
                <c:pt idx="692">
                  <c:v>821.9</c:v>
                </c:pt>
                <c:pt idx="693">
                  <c:v>820.1</c:v>
                </c:pt>
                <c:pt idx="694">
                  <c:v>818.4</c:v>
                </c:pt>
                <c:pt idx="695">
                  <c:v>816.8</c:v>
                </c:pt>
                <c:pt idx="696">
                  <c:v>815.1</c:v>
                </c:pt>
                <c:pt idx="697">
                  <c:v>813.5</c:v>
                </c:pt>
                <c:pt idx="698">
                  <c:v>811.9</c:v>
                </c:pt>
                <c:pt idx="699">
                  <c:v>810.4</c:v>
                </c:pt>
                <c:pt idx="700">
                  <c:v>808.9</c:v>
                </c:pt>
                <c:pt idx="701">
                  <c:v>807.5</c:v>
                </c:pt>
                <c:pt idx="702">
                  <c:v>806.1</c:v>
                </c:pt>
                <c:pt idx="703">
                  <c:v>804.7</c:v>
                </c:pt>
                <c:pt idx="704">
                  <c:v>803.3</c:v>
                </c:pt>
                <c:pt idx="705">
                  <c:v>801.9</c:v>
                </c:pt>
                <c:pt idx="706">
                  <c:v>800.5</c:v>
                </c:pt>
                <c:pt idx="707">
                  <c:v>799</c:v>
                </c:pt>
                <c:pt idx="708">
                  <c:v>797.4</c:v>
                </c:pt>
                <c:pt idx="709">
                  <c:v>795.9</c:v>
                </c:pt>
                <c:pt idx="710">
                  <c:v>794.3</c:v>
                </c:pt>
                <c:pt idx="711">
                  <c:v>792.8</c:v>
                </c:pt>
                <c:pt idx="712">
                  <c:v>791.2</c:v>
                </c:pt>
                <c:pt idx="713">
                  <c:v>789.7</c:v>
                </c:pt>
                <c:pt idx="714">
                  <c:v>788.1</c:v>
                </c:pt>
                <c:pt idx="715">
                  <c:v>786.6</c:v>
                </c:pt>
                <c:pt idx="716">
                  <c:v>785.1</c:v>
                </c:pt>
                <c:pt idx="717">
                  <c:v>783.6</c:v>
                </c:pt>
                <c:pt idx="718">
                  <c:v>782.1</c:v>
                </c:pt>
                <c:pt idx="719">
                  <c:v>780.5</c:v>
                </c:pt>
                <c:pt idx="720">
                  <c:v>779</c:v>
                </c:pt>
              </c:numCache>
            </c:numRef>
          </c:yVal>
          <c:smooth val="1"/>
        </c:ser>
        <c:dLbls>
          <c:showLegendKey val="0"/>
          <c:showVal val="0"/>
          <c:showCatName val="0"/>
          <c:showSerName val="0"/>
          <c:showPercent val="0"/>
          <c:showBubbleSize val="0"/>
        </c:dLbls>
        <c:axId val="120846592"/>
        <c:axId val="120992128"/>
      </c:scatterChart>
      <c:valAx>
        <c:axId val="120846592"/>
        <c:scaling>
          <c:orientation val="minMax"/>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20992128"/>
        <c:crosses val="autoZero"/>
        <c:crossBetween val="midCat"/>
      </c:valAx>
      <c:valAx>
        <c:axId val="120992128"/>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0846592"/>
        <c:crosses val="autoZero"/>
        <c:crossBetween val="midCat"/>
      </c:valAx>
      <c:spPr>
        <a:ln>
          <a:solidFill>
            <a:schemeClr val="tx1"/>
          </a:solidFill>
        </a:ln>
      </c:spPr>
    </c:plotArea>
    <c:legend>
      <c:legendPos val="r"/>
      <c:layout>
        <c:manualLayout>
          <c:xMode val="edge"/>
          <c:yMode val="edge"/>
          <c:x val="0.62593613298337714"/>
          <c:y val="3.8959211984358033E-2"/>
          <c:w val="0.33762301030200687"/>
          <c:h val="0.3358052716814653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Hydrograph_JD2_3!$B$3:$B$740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Hydrograph_JD2_3!$H$3:$H$740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1</c:v>
                </c:pt>
                <c:pt idx="70">
                  <c:v>1</c:v>
                </c:pt>
                <c:pt idx="71">
                  <c:v>1</c:v>
                </c:pt>
                <c:pt idx="72">
                  <c:v>1</c:v>
                </c:pt>
                <c:pt idx="73">
                  <c:v>1</c:v>
                </c:pt>
                <c:pt idx="74">
                  <c:v>1</c:v>
                </c:pt>
                <c:pt idx="75">
                  <c:v>1</c:v>
                </c:pt>
                <c:pt idx="76">
                  <c:v>2</c:v>
                </c:pt>
                <c:pt idx="77">
                  <c:v>2</c:v>
                </c:pt>
                <c:pt idx="78">
                  <c:v>2</c:v>
                </c:pt>
                <c:pt idx="79">
                  <c:v>2</c:v>
                </c:pt>
                <c:pt idx="80">
                  <c:v>2</c:v>
                </c:pt>
                <c:pt idx="81">
                  <c:v>2</c:v>
                </c:pt>
                <c:pt idx="82">
                  <c:v>2</c:v>
                </c:pt>
                <c:pt idx="83">
                  <c:v>3</c:v>
                </c:pt>
                <c:pt idx="84">
                  <c:v>3</c:v>
                </c:pt>
                <c:pt idx="85">
                  <c:v>3</c:v>
                </c:pt>
                <c:pt idx="86">
                  <c:v>3</c:v>
                </c:pt>
                <c:pt idx="87">
                  <c:v>3</c:v>
                </c:pt>
                <c:pt idx="88">
                  <c:v>3</c:v>
                </c:pt>
                <c:pt idx="89">
                  <c:v>4</c:v>
                </c:pt>
                <c:pt idx="90">
                  <c:v>4</c:v>
                </c:pt>
                <c:pt idx="91">
                  <c:v>4</c:v>
                </c:pt>
                <c:pt idx="92">
                  <c:v>4</c:v>
                </c:pt>
                <c:pt idx="93">
                  <c:v>4</c:v>
                </c:pt>
                <c:pt idx="94">
                  <c:v>5</c:v>
                </c:pt>
                <c:pt idx="95">
                  <c:v>5</c:v>
                </c:pt>
                <c:pt idx="96">
                  <c:v>5</c:v>
                </c:pt>
                <c:pt idx="97">
                  <c:v>5</c:v>
                </c:pt>
                <c:pt idx="98">
                  <c:v>5</c:v>
                </c:pt>
                <c:pt idx="99">
                  <c:v>6</c:v>
                </c:pt>
                <c:pt idx="100">
                  <c:v>6</c:v>
                </c:pt>
                <c:pt idx="101">
                  <c:v>7</c:v>
                </c:pt>
                <c:pt idx="102">
                  <c:v>7</c:v>
                </c:pt>
                <c:pt idx="103">
                  <c:v>8</c:v>
                </c:pt>
                <c:pt idx="104">
                  <c:v>9</c:v>
                </c:pt>
                <c:pt idx="105">
                  <c:v>10</c:v>
                </c:pt>
                <c:pt idx="106">
                  <c:v>12</c:v>
                </c:pt>
                <c:pt idx="107">
                  <c:v>13</c:v>
                </c:pt>
                <c:pt idx="108">
                  <c:v>16</c:v>
                </c:pt>
                <c:pt idx="109">
                  <c:v>20</c:v>
                </c:pt>
                <c:pt idx="110">
                  <c:v>23</c:v>
                </c:pt>
                <c:pt idx="111">
                  <c:v>28</c:v>
                </c:pt>
                <c:pt idx="112">
                  <c:v>33</c:v>
                </c:pt>
                <c:pt idx="113">
                  <c:v>40</c:v>
                </c:pt>
                <c:pt idx="114">
                  <c:v>47</c:v>
                </c:pt>
                <c:pt idx="115">
                  <c:v>56</c:v>
                </c:pt>
                <c:pt idx="116">
                  <c:v>67</c:v>
                </c:pt>
                <c:pt idx="117">
                  <c:v>83</c:v>
                </c:pt>
                <c:pt idx="118">
                  <c:v>102</c:v>
                </c:pt>
                <c:pt idx="119">
                  <c:v>120</c:v>
                </c:pt>
                <c:pt idx="120">
                  <c:v>161</c:v>
                </c:pt>
                <c:pt idx="121" formatCode="#,##0">
                  <c:v>276</c:v>
                </c:pt>
                <c:pt idx="122" formatCode="#,##0.00">
                  <c:v>340</c:v>
                </c:pt>
                <c:pt idx="123" formatCode="#,##0.00">
                  <c:v>373</c:v>
                </c:pt>
                <c:pt idx="124" formatCode="#,##0.00">
                  <c:v>416</c:v>
                </c:pt>
                <c:pt idx="125" formatCode="#,##0.00">
                  <c:v>472</c:v>
                </c:pt>
                <c:pt idx="126" formatCode="#,##0.00">
                  <c:v>531</c:v>
                </c:pt>
                <c:pt idx="127" formatCode="#,##0.00">
                  <c:v>594</c:v>
                </c:pt>
                <c:pt idx="128" formatCode="#,##0.00">
                  <c:v>650</c:v>
                </c:pt>
                <c:pt idx="129" formatCode="#,##0.00">
                  <c:v>707</c:v>
                </c:pt>
                <c:pt idx="130" formatCode="#,##0.00">
                  <c:v>760</c:v>
                </c:pt>
                <c:pt idx="131" formatCode="#,##0.00">
                  <c:v>805</c:v>
                </c:pt>
                <c:pt idx="132" formatCode="#,##0.00">
                  <c:v>846</c:v>
                </c:pt>
                <c:pt idx="133" formatCode="#,##0.00">
                  <c:v>885</c:v>
                </c:pt>
                <c:pt idx="134" formatCode="#,##0.00">
                  <c:v>921</c:v>
                </c:pt>
                <c:pt idx="135" formatCode="#,##0.00">
                  <c:v>956</c:v>
                </c:pt>
                <c:pt idx="136" formatCode="#,##0.00">
                  <c:v>990</c:v>
                </c:pt>
                <c:pt idx="137" formatCode="#,##0.00">
                  <c:v>1023</c:v>
                </c:pt>
                <c:pt idx="138" formatCode="#,##0.00">
                  <c:v>1057</c:v>
                </c:pt>
                <c:pt idx="139" formatCode="#,##0.00">
                  <c:v>1099</c:v>
                </c:pt>
                <c:pt idx="140" formatCode="#,##0.00">
                  <c:v>1167</c:v>
                </c:pt>
                <c:pt idx="141" formatCode="#,##0.00">
                  <c:v>1292</c:v>
                </c:pt>
                <c:pt idx="142" formatCode="#,##0.00">
                  <c:v>1507</c:v>
                </c:pt>
                <c:pt idx="143" formatCode="#,##0.00">
                  <c:v>1805</c:v>
                </c:pt>
                <c:pt idx="144" formatCode="#,##0.00">
                  <c:v>2200</c:v>
                </c:pt>
                <c:pt idx="145" formatCode="#,##0.00">
                  <c:v>2732</c:v>
                </c:pt>
                <c:pt idx="146" formatCode="#,##0.00">
                  <c:v>3401</c:v>
                </c:pt>
                <c:pt idx="147" formatCode="#,##0.00">
                  <c:v>4135</c:v>
                </c:pt>
                <c:pt idx="148" formatCode="#,##0.00">
                  <c:v>4833</c:v>
                </c:pt>
                <c:pt idx="149" formatCode="#,##0.00">
                  <c:v>5495</c:v>
                </c:pt>
                <c:pt idx="150" formatCode="#,##0.00">
                  <c:v>6147</c:v>
                </c:pt>
                <c:pt idx="151" formatCode="#,##0.00">
                  <c:v>6819</c:v>
                </c:pt>
                <c:pt idx="152" formatCode="#,##0.00">
                  <c:v>7493</c:v>
                </c:pt>
                <c:pt idx="153" formatCode="#,##0.00">
                  <c:v>8156</c:v>
                </c:pt>
                <c:pt idx="154" formatCode="#,##0.00">
                  <c:v>8767</c:v>
                </c:pt>
                <c:pt idx="155" formatCode="#,##0.00">
                  <c:v>9385</c:v>
                </c:pt>
                <c:pt idx="156" formatCode="#,##0.00">
                  <c:v>9983</c:v>
                </c:pt>
                <c:pt idx="157" formatCode="#,##0.00">
                  <c:v>10589</c:v>
                </c:pt>
                <c:pt idx="158" formatCode="#,##0.00">
                  <c:v>11150</c:v>
                </c:pt>
                <c:pt idx="159" formatCode="#,##0.00">
                  <c:v>11776</c:v>
                </c:pt>
                <c:pt idx="160" formatCode="#,##0.00">
                  <c:v>12393</c:v>
                </c:pt>
                <c:pt idx="161" formatCode="#,##0.00">
                  <c:v>12957</c:v>
                </c:pt>
                <c:pt idx="162" formatCode="#,##0.00">
                  <c:v>13476</c:v>
                </c:pt>
                <c:pt idx="163" formatCode="#,##0.00">
                  <c:v>14077</c:v>
                </c:pt>
                <c:pt idx="164" formatCode="#,##0.00">
                  <c:v>14665</c:v>
                </c:pt>
                <c:pt idx="165" formatCode="#,##0.00">
                  <c:v>15258</c:v>
                </c:pt>
                <c:pt idx="166" formatCode="#,##0.00">
                  <c:v>15867</c:v>
                </c:pt>
                <c:pt idx="167" formatCode="#,##0.00">
                  <c:v>16482</c:v>
                </c:pt>
                <c:pt idx="168" formatCode="#,##0.00">
                  <c:v>17098</c:v>
                </c:pt>
                <c:pt idx="169" formatCode="#,##0.00">
                  <c:v>17717</c:v>
                </c:pt>
                <c:pt idx="170" formatCode="#,##0.00">
                  <c:v>18350</c:v>
                </c:pt>
                <c:pt idx="171" formatCode="#,##0.00">
                  <c:v>18991</c:v>
                </c:pt>
                <c:pt idx="172" formatCode="#,##0.00">
                  <c:v>19633</c:v>
                </c:pt>
                <c:pt idx="173" formatCode="#,##0.00">
                  <c:v>20260</c:v>
                </c:pt>
                <c:pt idx="174" formatCode="#,##0.00">
                  <c:v>20870</c:v>
                </c:pt>
                <c:pt idx="175" formatCode="#,##0.00">
                  <c:v>21471</c:v>
                </c:pt>
                <c:pt idx="176" formatCode="#,##0.00">
                  <c:v>22058</c:v>
                </c:pt>
                <c:pt idx="177" formatCode="#,##0.00">
                  <c:v>22640</c:v>
                </c:pt>
                <c:pt idx="178" formatCode="#,##0.00">
                  <c:v>23200</c:v>
                </c:pt>
                <c:pt idx="179" formatCode="#,##0.00">
                  <c:v>23735</c:v>
                </c:pt>
                <c:pt idx="180" formatCode="#,##0.00">
                  <c:v>24250</c:v>
                </c:pt>
                <c:pt idx="181" formatCode="#,##0.00">
                  <c:v>24752</c:v>
                </c:pt>
                <c:pt idx="182" formatCode="#,##0.00">
                  <c:v>25258</c:v>
                </c:pt>
                <c:pt idx="183" formatCode="#,##0.00">
                  <c:v>25772</c:v>
                </c:pt>
                <c:pt idx="184" formatCode="#,##0.00">
                  <c:v>26289</c:v>
                </c:pt>
                <c:pt idx="185" formatCode="#,##0.00">
                  <c:v>26799</c:v>
                </c:pt>
                <c:pt idx="186" formatCode="#,##0.00">
                  <c:v>27293</c:v>
                </c:pt>
                <c:pt idx="187" formatCode="#,##0.00">
                  <c:v>27762</c:v>
                </c:pt>
                <c:pt idx="188" formatCode="#,##0.00">
                  <c:v>28200</c:v>
                </c:pt>
                <c:pt idx="189" formatCode="#,##0.00">
                  <c:v>28602</c:v>
                </c:pt>
                <c:pt idx="190" formatCode="#,##0.00">
                  <c:v>28968</c:v>
                </c:pt>
                <c:pt idx="191" formatCode="#,##0.00">
                  <c:v>29297</c:v>
                </c:pt>
                <c:pt idx="192" formatCode="#,##0.00">
                  <c:v>29589</c:v>
                </c:pt>
                <c:pt idx="193" formatCode="#,##0.00">
                  <c:v>29848</c:v>
                </c:pt>
                <c:pt idx="194" formatCode="#,##0.00">
                  <c:v>30076</c:v>
                </c:pt>
                <c:pt idx="195" formatCode="#,##0.00">
                  <c:v>30275</c:v>
                </c:pt>
                <c:pt idx="196" formatCode="#,##0.00">
                  <c:v>30445</c:v>
                </c:pt>
                <c:pt idx="197" formatCode="#,##0.00">
                  <c:v>30590</c:v>
                </c:pt>
                <c:pt idx="198" formatCode="#,##0.00">
                  <c:v>30714</c:v>
                </c:pt>
                <c:pt idx="199" formatCode="#,##0.00">
                  <c:v>30815</c:v>
                </c:pt>
                <c:pt idx="200" formatCode="#,##0.00">
                  <c:v>30896</c:v>
                </c:pt>
                <c:pt idx="201" formatCode="#,##0.00">
                  <c:v>30956</c:v>
                </c:pt>
                <c:pt idx="202" formatCode="#,##0.00">
                  <c:v>30999</c:v>
                </c:pt>
                <c:pt idx="203" formatCode="#,##0.00">
                  <c:v>31026</c:v>
                </c:pt>
                <c:pt idx="204" formatCode="#,##0.00">
                  <c:v>31037</c:v>
                </c:pt>
                <c:pt idx="205" formatCode="#,##0.00">
                  <c:v>31032</c:v>
                </c:pt>
                <c:pt idx="206" formatCode="#,##0.00">
                  <c:v>31015</c:v>
                </c:pt>
                <c:pt idx="207" formatCode="#,##0.00">
                  <c:v>30983</c:v>
                </c:pt>
                <c:pt idx="208" formatCode="#,##0.00">
                  <c:v>30939</c:v>
                </c:pt>
                <c:pt idx="209" formatCode="#,##0.00">
                  <c:v>30884</c:v>
                </c:pt>
                <c:pt idx="210" formatCode="#,##0.00">
                  <c:v>30818</c:v>
                </c:pt>
                <c:pt idx="211" formatCode="#,##0.00">
                  <c:v>30743</c:v>
                </c:pt>
                <c:pt idx="212" formatCode="#,##0.00">
                  <c:v>30658</c:v>
                </c:pt>
                <c:pt idx="213" formatCode="#,##0.00">
                  <c:v>30565</c:v>
                </c:pt>
                <c:pt idx="214" formatCode="#,##0.00">
                  <c:v>30463</c:v>
                </c:pt>
                <c:pt idx="215" formatCode="#,##0.00">
                  <c:v>30355</c:v>
                </c:pt>
                <c:pt idx="216" formatCode="#,##0.00">
                  <c:v>30239</c:v>
                </c:pt>
                <c:pt idx="217" formatCode="#,##0.00">
                  <c:v>30116</c:v>
                </c:pt>
                <c:pt idx="218" formatCode="#,##0.00">
                  <c:v>29988</c:v>
                </c:pt>
                <c:pt idx="219" formatCode="#,##0.00">
                  <c:v>29853</c:v>
                </c:pt>
                <c:pt idx="220" formatCode="#,##0.00">
                  <c:v>29714</c:v>
                </c:pt>
                <c:pt idx="221" formatCode="#,##0.00">
                  <c:v>29569</c:v>
                </c:pt>
                <c:pt idx="222" formatCode="#,##0.00">
                  <c:v>29421</c:v>
                </c:pt>
                <c:pt idx="223" formatCode="#,##0.00">
                  <c:v>29267</c:v>
                </c:pt>
                <c:pt idx="224" formatCode="#,##0.00">
                  <c:v>29110</c:v>
                </c:pt>
                <c:pt idx="225" formatCode="#,##0.00">
                  <c:v>28949</c:v>
                </c:pt>
                <c:pt idx="226" formatCode="#,##0.00">
                  <c:v>28785</c:v>
                </c:pt>
                <c:pt idx="227" formatCode="#,##0.00">
                  <c:v>28617</c:v>
                </c:pt>
                <c:pt idx="228" formatCode="#,##0.00">
                  <c:v>28446</c:v>
                </c:pt>
                <c:pt idx="229" formatCode="#,##0.00">
                  <c:v>28272</c:v>
                </c:pt>
                <c:pt idx="230" formatCode="#,##0.00">
                  <c:v>28095</c:v>
                </c:pt>
                <c:pt idx="231" formatCode="#,##0.00">
                  <c:v>27917</c:v>
                </c:pt>
                <c:pt idx="232" formatCode="#,##0.00">
                  <c:v>27737</c:v>
                </c:pt>
                <c:pt idx="233" formatCode="#,##0.00">
                  <c:v>27556</c:v>
                </c:pt>
                <c:pt idx="234" formatCode="#,##0.00">
                  <c:v>27375</c:v>
                </c:pt>
                <c:pt idx="235" formatCode="#,##0.00">
                  <c:v>27195</c:v>
                </c:pt>
                <c:pt idx="236" formatCode="#,##0.00">
                  <c:v>27014</c:v>
                </c:pt>
                <c:pt idx="237" formatCode="#,##0.00">
                  <c:v>26834</c:v>
                </c:pt>
                <c:pt idx="238" formatCode="#,##0.00">
                  <c:v>26654</c:v>
                </c:pt>
                <c:pt idx="239" formatCode="#,##0.00">
                  <c:v>26474</c:v>
                </c:pt>
                <c:pt idx="240" formatCode="#,##0.00">
                  <c:v>26297</c:v>
                </c:pt>
                <c:pt idx="241" formatCode="#,##0.00">
                  <c:v>26117</c:v>
                </c:pt>
                <c:pt idx="242" formatCode="#,##0.00">
                  <c:v>25938</c:v>
                </c:pt>
                <c:pt idx="243" formatCode="#,##0.00">
                  <c:v>25762</c:v>
                </c:pt>
                <c:pt idx="244" formatCode="#,##0.00">
                  <c:v>25586</c:v>
                </c:pt>
                <c:pt idx="245" formatCode="#,##0.00">
                  <c:v>25413</c:v>
                </c:pt>
                <c:pt idx="246" formatCode="#,##0.00">
                  <c:v>25243</c:v>
                </c:pt>
                <c:pt idx="247" formatCode="#,##0.00">
                  <c:v>25075</c:v>
                </c:pt>
                <c:pt idx="248" formatCode="#,##0.00">
                  <c:v>24909</c:v>
                </c:pt>
                <c:pt idx="249" formatCode="#,##0.00">
                  <c:v>24745</c:v>
                </c:pt>
                <c:pt idx="250" formatCode="#,##0.00">
                  <c:v>24584</c:v>
                </c:pt>
                <c:pt idx="251" formatCode="#,##0.00">
                  <c:v>24425</c:v>
                </c:pt>
                <c:pt idx="252" formatCode="#,##0.00">
                  <c:v>24267</c:v>
                </c:pt>
                <c:pt idx="253" formatCode="#,##0.00">
                  <c:v>24112</c:v>
                </c:pt>
                <c:pt idx="254" formatCode="#,##0.00">
                  <c:v>23959</c:v>
                </c:pt>
                <c:pt idx="255" formatCode="#,##0.00">
                  <c:v>23808</c:v>
                </c:pt>
                <c:pt idx="256" formatCode="#,##0.00">
                  <c:v>23662</c:v>
                </c:pt>
                <c:pt idx="257" formatCode="#,##0.00">
                  <c:v>23516</c:v>
                </c:pt>
                <c:pt idx="258" formatCode="#,##0.00">
                  <c:v>23374</c:v>
                </c:pt>
                <c:pt idx="259" formatCode="#,##0.00">
                  <c:v>23234</c:v>
                </c:pt>
                <c:pt idx="260" formatCode="#,##0.00">
                  <c:v>23097</c:v>
                </c:pt>
                <c:pt idx="261" formatCode="#,##0.00">
                  <c:v>22963</c:v>
                </c:pt>
                <c:pt idx="262" formatCode="#,##0.00">
                  <c:v>22832</c:v>
                </c:pt>
                <c:pt idx="263" formatCode="#,##0.00">
                  <c:v>22705</c:v>
                </c:pt>
                <c:pt idx="264" formatCode="#,##0.00">
                  <c:v>22580</c:v>
                </c:pt>
                <c:pt idx="265" formatCode="#,##0.00">
                  <c:v>22460</c:v>
                </c:pt>
                <c:pt idx="266" formatCode="#,##0.00">
                  <c:v>22342</c:v>
                </c:pt>
                <c:pt idx="267" formatCode="#,##0.00">
                  <c:v>22228</c:v>
                </c:pt>
                <c:pt idx="268" formatCode="#,##0.00">
                  <c:v>22117</c:v>
                </c:pt>
                <c:pt idx="269" formatCode="#,##0.00">
                  <c:v>22010</c:v>
                </c:pt>
                <c:pt idx="270" formatCode="#,##0.00">
                  <c:v>21905</c:v>
                </c:pt>
                <c:pt idx="271" formatCode="#,##0.00">
                  <c:v>21804</c:v>
                </c:pt>
                <c:pt idx="272" formatCode="#,##0.00">
                  <c:v>21705</c:v>
                </c:pt>
                <c:pt idx="273" formatCode="#,##0.00">
                  <c:v>21610</c:v>
                </c:pt>
                <c:pt idx="274" formatCode="#,##0.00">
                  <c:v>21518</c:v>
                </c:pt>
                <c:pt idx="275" formatCode="#,##0.00">
                  <c:v>21430</c:v>
                </c:pt>
                <c:pt idx="276" formatCode="#,##0.00">
                  <c:v>21344</c:v>
                </c:pt>
                <c:pt idx="277" formatCode="#,##0.00">
                  <c:v>21262</c:v>
                </c:pt>
                <c:pt idx="278" formatCode="#,##0.00">
                  <c:v>21183</c:v>
                </c:pt>
                <c:pt idx="279" formatCode="#,##0.00">
                  <c:v>21108</c:v>
                </c:pt>
                <c:pt idx="280" formatCode="#,##0.00">
                  <c:v>21038</c:v>
                </c:pt>
                <c:pt idx="281" formatCode="#,##0.00">
                  <c:v>20971</c:v>
                </c:pt>
                <c:pt idx="282" formatCode="#,##0.00">
                  <c:v>20908</c:v>
                </c:pt>
                <c:pt idx="283" formatCode="#,##0.00">
                  <c:v>20849</c:v>
                </c:pt>
                <c:pt idx="284" formatCode="#,##0.00">
                  <c:v>20794</c:v>
                </c:pt>
                <c:pt idx="285" formatCode="#,##0.00">
                  <c:v>20744</c:v>
                </c:pt>
                <c:pt idx="286" formatCode="#,##0.00">
                  <c:v>20697</c:v>
                </c:pt>
                <c:pt idx="287" formatCode="#,##0.00">
                  <c:v>20654</c:v>
                </c:pt>
                <c:pt idx="288" formatCode="#,##0.00">
                  <c:v>20614</c:v>
                </c:pt>
                <c:pt idx="289" formatCode="#,##0.00">
                  <c:v>20577</c:v>
                </c:pt>
                <c:pt idx="290" formatCode="#,##0.00">
                  <c:v>20543</c:v>
                </c:pt>
                <c:pt idx="291" formatCode="#,##0.00">
                  <c:v>20512</c:v>
                </c:pt>
                <c:pt idx="292" formatCode="#,##0.00">
                  <c:v>20483</c:v>
                </c:pt>
                <c:pt idx="293" formatCode="#,##0.00">
                  <c:v>20456</c:v>
                </c:pt>
                <c:pt idx="294" formatCode="#,##0.00">
                  <c:v>20430</c:v>
                </c:pt>
                <c:pt idx="295" formatCode="#,##0.00">
                  <c:v>20405</c:v>
                </c:pt>
                <c:pt idx="296" formatCode="#,##0.00">
                  <c:v>20381</c:v>
                </c:pt>
                <c:pt idx="297" formatCode="#,##0.00">
                  <c:v>20358</c:v>
                </c:pt>
                <c:pt idx="298" formatCode="#,##0.00">
                  <c:v>20334</c:v>
                </c:pt>
                <c:pt idx="299" formatCode="#,##0.00">
                  <c:v>20311</c:v>
                </c:pt>
                <c:pt idx="300" formatCode="#,##0.00">
                  <c:v>20288</c:v>
                </c:pt>
                <c:pt idx="301" formatCode="#,##0.00">
                  <c:v>20264</c:v>
                </c:pt>
                <c:pt idx="302" formatCode="#,##0.00">
                  <c:v>20240</c:v>
                </c:pt>
                <c:pt idx="303" formatCode="#,##0.00">
                  <c:v>20214</c:v>
                </c:pt>
                <c:pt idx="304" formatCode="#,##0.00">
                  <c:v>20188</c:v>
                </c:pt>
                <c:pt idx="305" formatCode="#,##0.00">
                  <c:v>20160</c:v>
                </c:pt>
                <c:pt idx="306" formatCode="#,##0.00">
                  <c:v>20130</c:v>
                </c:pt>
                <c:pt idx="307" formatCode="#,##0.00">
                  <c:v>20099</c:v>
                </c:pt>
                <c:pt idx="308" formatCode="#,##0.00">
                  <c:v>20066</c:v>
                </c:pt>
                <c:pt idx="309" formatCode="#,##0.00">
                  <c:v>20031</c:v>
                </c:pt>
                <c:pt idx="310" formatCode="#,##0.00">
                  <c:v>19994</c:v>
                </c:pt>
                <c:pt idx="311" formatCode="#,##0.00">
                  <c:v>19954</c:v>
                </c:pt>
                <c:pt idx="312" formatCode="#,##0.00">
                  <c:v>19912</c:v>
                </c:pt>
                <c:pt idx="313" formatCode="#,##0.00">
                  <c:v>19867</c:v>
                </c:pt>
                <c:pt idx="314" formatCode="#,##0.00">
                  <c:v>19819</c:v>
                </c:pt>
                <c:pt idx="315" formatCode="#,##0.00">
                  <c:v>19768</c:v>
                </c:pt>
                <c:pt idx="316" formatCode="#,##0.00">
                  <c:v>19714</c:v>
                </c:pt>
                <c:pt idx="317" formatCode="#,##0.00">
                  <c:v>19657</c:v>
                </c:pt>
                <c:pt idx="318" formatCode="#,##0.00">
                  <c:v>19597</c:v>
                </c:pt>
                <c:pt idx="319" formatCode="#,##0.00">
                  <c:v>19534</c:v>
                </c:pt>
                <c:pt idx="320" formatCode="#,##0.00">
                  <c:v>19468</c:v>
                </c:pt>
                <c:pt idx="321" formatCode="#,##0.00">
                  <c:v>19399</c:v>
                </c:pt>
                <c:pt idx="322" formatCode="#,##0.00">
                  <c:v>19328</c:v>
                </c:pt>
                <c:pt idx="323" formatCode="#,##0.00">
                  <c:v>19252</c:v>
                </c:pt>
                <c:pt idx="324" formatCode="#,##0.00">
                  <c:v>19173</c:v>
                </c:pt>
                <c:pt idx="325" formatCode="#,##0.00">
                  <c:v>19091</c:v>
                </c:pt>
                <c:pt idx="326" formatCode="#,##0.00">
                  <c:v>19006</c:v>
                </c:pt>
                <c:pt idx="327" formatCode="#,##0.00">
                  <c:v>18918</c:v>
                </c:pt>
                <c:pt idx="328" formatCode="#,##0.00">
                  <c:v>18827</c:v>
                </c:pt>
                <c:pt idx="329" formatCode="#,##0.00">
                  <c:v>18733</c:v>
                </c:pt>
                <c:pt idx="330" formatCode="#,##0.00">
                  <c:v>18637</c:v>
                </c:pt>
                <c:pt idx="331" formatCode="#,##0.00">
                  <c:v>18539</c:v>
                </c:pt>
                <c:pt idx="332" formatCode="#,##0.00">
                  <c:v>18437</c:v>
                </c:pt>
                <c:pt idx="333" formatCode="#,##0.00">
                  <c:v>18335</c:v>
                </c:pt>
                <c:pt idx="334" formatCode="#,##0.00">
                  <c:v>18229</c:v>
                </c:pt>
                <c:pt idx="335" formatCode="#,##0.00">
                  <c:v>18122</c:v>
                </c:pt>
                <c:pt idx="336" formatCode="#,##0.00">
                  <c:v>18012</c:v>
                </c:pt>
                <c:pt idx="337" formatCode="#,##0.00">
                  <c:v>17900</c:v>
                </c:pt>
                <c:pt idx="338" formatCode="#,##0.00">
                  <c:v>17785</c:v>
                </c:pt>
                <c:pt idx="339" formatCode="#,##0.00">
                  <c:v>17669</c:v>
                </c:pt>
                <c:pt idx="340" formatCode="#,##0.00">
                  <c:v>17551</c:v>
                </c:pt>
                <c:pt idx="341" formatCode="#,##0.00">
                  <c:v>17431</c:v>
                </c:pt>
                <c:pt idx="342" formatCode="#,##0.00">
                  <c:v>17310</c:v>
                </c:pt>
                <c:pt idx="343" formatCode="#,##0.00">
                  <c:v>17186</c:v>
                </c:pt>
                <c:pt idx="344" formatCode="#,##0.00">
                  <c:v>17061</c:v>
                </c:pt>
                <c:pt idx="345" formatCode="#,##0.00">
                  <c:v>16935</c:v>
                </c:pt>
                <c:pt idx="346" formatCode="#,##0.00">
                  <c:v>16808</c:v>
                </c:pt>
                <c:pt idx="347" formatCode="#,##0.00">
                  <c:v>16679</c:v>
                </c:pt>
                <c:pt idx="348" formatCode="#,##0.00">
                  <c:v>16552</c:v>
                </c:pt>
                <c:pt idx="349" formatCode="#,##0.00">
                  <c:v>16422</c:v>
                </c:pt>
                <c:pt idx="350" formatCode="#,##0.00">
                  <c:v>16290</c:v>
                </c:pt>
                <c:pt idx="351" formatCode="#,##0.00">
                  <c:v>16157</c:v>
                </c:pt>
                <c:pt idx="352" formatCode="#,##0.00">
                  <c:v>16024</c:v>
                </c:pt>
                <c:pt idx="353" formatCode="#,##0.00">
                  <c:v>15892</c:v>
                </c:pt>
                <c:pt idx="354" formatCode="#,##0.00">
                  <c:v>15761</c:v>
                </c:pt>
                <c:pt idx="355" formatCode="#,##0.00">
                  <c:v>15630</c:v>
                </c:pt>
                <c:pt idx="356" formatCode="#,##0.00">
                  <c:v>15499</c:v>
                </c:pt>
                <c:pt idx="357" formatCode="#,##0.00">
                  <c:v>15371</c:v>
                </c:pt>
                <c:pt idx="358" formatCode="#,##0.00">
                  <c:v>15242</c:v>
                </c:pt>
                <c:pt idx="359" formatCode="#,##0.00">
                  <c:v>15115</c:v>
                </c:pt>
                <c:pt idx="360" formatCode="#,##0.00">
                  <c:v>14987</c:v>
                </c:pt>
                <c:pt idx="361" formatCode="#,##0.00">
                  <c:v>14860</c:v>
                </c:pt>
                <c:pt idx="362" formatCode="#,##0.00">
                  <c:v>14733</c:v>
                </c:pt>
                <c:pt idx="363" formatCode="#,##0.00">
                  <c:v>14606</c:v>
                </c:pt>
                <c:pt idx="364" formatCode="#,##0.00">
                  <c:v>14479</c:v>
                </c:pt>
                <c:pt idx="365" formatCode="#,##0.00">
                  <c:v>14353</c:v>
                </c:pt>
                <c:pt idx="366" formatCode="#,##0.00">
                  <c:v>14227</c:v>
                </c:pt>
                <c:pt idx="367" formatCode="#,##0.00">
                  <c:v>14100</c:v>
                </c:pt>
                <c:pt idx="368" formatCode="#,##0.00">
                  <c:v>13973</c:v>
                </c:pt>
                <c:pt idx="369" formatCode="#,##0.00">
                  <c:v>13846</c:v>
                </c:pt>
                <c:pt idx="370" formatCode="#,##0.00">
                  <c:v>13718</c:v>
                </c:pt>
                <c:pt idx="371" formatCode="#,##0.00">
                  <c:v>13591</c:v>
                </c:pt>
                <c:pt idx="372" formatCode="#,##0.00">
                  <c:v>13464</c:v>
                </c:pt>
                <c:pt idx="373" formatCode="#,##0.00">
                  <c:v>13338</c:v>
                </c:pt>
                <c:pt idx="374" formatCode="#,##0.00">
                  <c:v>13212</c:v>
                </c:pt>
                <c:pt idx="375" formatCode="#,##0.00">
                  <c:v>13113</c:v>
                </c:pt>
                <c:pt idx="376" formatCode="#,##0.00">
                  <c:v>13008</c:v>
                </c:pt>
                <c:pt idx="377" formatCode="#,##0.00">
                  <c:v>12894</c:v>
                </c:pt>
                <c:pt idx="378" formatCode="#,##0.00">
                  <c:v>12783</c:v>
                </c:pt>
                <c:pt idx="379" formatCode="#,##0.00">
                  <c:v>12642</c:v>
                </c:pt>
                <c:pt idx="380" formatCode="#,##0.00">
                  <c:v>12507</c:v>
                </c:pt>
                <c:pt idx="381" formatCode="#,##0.00">
                  <c:v>12379</c:v>
                </c:pt>
                <c:pt idx="382" formatCode="#,##0.00">
                  <c:v>12256</c:v>
                </c:pt>
                <c:pt idx="383" formatCode="#,##0.00">
                  <c:v>12135</c:v>
                </c:pt>
                <c:pt idx="384" formatCode="#,##0.00">
                  <c:v>12015</c:v>
                </c:pt>
                <c:pt idx="385" formatCode="#,##0.00">
                  <c:v>11898</c:v>
                </c:pt>
                <c:pt idx="386" formatCode="#,##0.00">
                  <c:v>11783</c:v>
                </c:pt>
                <c:pt idx="387" formatCode="#,##0.00">
                  <c:v>11670</c:v>
                </c:pt>
                <c:pt idx="388" formatCode="#,##0.00">
                  <c:v>11562</c:v>
                </c:pt>
                <c:pt idx="389" formatCode="#,##0.00">
                  <c:v>11452</c:v>
                </c:pt>
                <c:pt idx="390" formatCode="#,##0.00">
                  <c:v>11346</c:v>
                </c:pt>
                <c:pt idx="391" formatCode="#,##0.00">
                  <c:v>11241</c:v>
                </c:pt>
                <c:pt idx="392" formatCode="#,##0.00">
                  <c:v>11189</c:v>
                </c:pt>
                <c:pt idx="393" formatCode="#,##0.00">
                  <c:v>11069</c:v>
                </c:pt>
                <c:pt idx="394" formatCode="#,##0.00">
                  <c:v>10959</c:v>
                </c:pt>
                <c:pt idx="395" formatCode="#,##0.00">
                  <c:v>10854</c:v>
                </c:pt>
                <c:pt idx="396" formatCode="#,##0.00">
                  <c:v>10754</c:v>
                </c:pt>
                <c:pt idx="397" formatCode="#,##0.00">
                  <c:v>10656</c:v>
                </c:pt>
                <c:pt idx="398" formatCode="#,##0.00">
                  <c:v>10560</c:v>
                </c:pt>
                <c:pt idx="399" formatCode="#,##0.00">
                  <c:v>10467</c:v>
                </c:pt>
                <c:pt idx="400" formatCode="#,##0.00">
                  <c:v>10376</c:v>
                </c:pt>
                <c:pt idx="401" formatCode="#,##0.00">
                  <c:v>10286</c:v>
                </c:pt>
                <c:pt idx="402" formatCode="#,##0.00">
                  <c:v>10199</c:v>
                </c:pt>
                <c:pt idx="403" formatCode="#,##0.00">
                  <c:v>10115</c:v>
                </c:pt>
                <c:pt idx="404" formatCode="#,##0.00">
                  <c:v>10032</c:v>
                </c:pt>
                <c:pt idx="405" formatCode="#,##0.00">
                  <c:v>9950</c:v>
                </c:pt>
                <c:pt idx="406" formatCode="#,##0.00">
                  <c:v>9870</c:v>
                </c:pt>
                <c:pt idx="407" formatCode="#,##0.00">
                  <c:v>9787</c:v>
                </c:pt>
                <c:pt idx="408" formatCode="#,##0.00">
                  <c:v>9704</c:v>
                </c:pt>
                <c:pt idx="409" formatCode="#,##0.00">
                  <c:v>9620</c:v>
                </c:pt>
                <c:pt idx="410" formatCode="#,##0.00">
                  <c:v>9538</c:v>
                </c:pt>
                <c:pt idx="411" formatCode="#,##0.00">
                  <c:v>9457</c:v>
                </c:pt>
                <c:pt idx="412" formatCode="#,##0.00">
                  <c:v>9377</c:v>
                </c:pt>
                <c:pt idx="413" formatCode="#,##0.00">
                  <c:v>9297</c:v>
                </c:pt>
                <c:pt idx="414" formatCode="#,##0.00">
                  <c:v>9219</c:v>
                </c:pt>
                <c:pt idx="415" formatCode="#,##0.00">
                  <c:v>9142</c:v>
                </c:pt>
                <c:pt idx="416" formatCode="#,##0.00">
                  <c:v>9069</c:v>
                </c:pt>
                <c:pt idx="417" formatCode="#,##0.00">
                  <c:v>8992</c:v>
                </c:pt>
                <c:pt idx="418" formatCode="#,##0.00">
                  <c:v>8918</c:v>
                </c:pt>
                <c:pt idx="419" formatCode="#,##0.00">
                  <c:v>8845</c:v>
                </c:pt>
                <c:pt idx="420" formatCode="#,##0.00">
                  <c:v>8772</c:v>
                </c:pt>
                <c:pt idx="421" formatCode="#,##0.00">
                  <c:v>8700</c:v>
                </c:pt>
                <c:pt idx="422" formatCode="#,##0.00">
                  <c:v>8629</c:v>
                </c:pt>
                <c:pt idx="423" formatCode="#,##0.00">
                  <c:v>8578</c:v>
                </c:pt>
                <c:pt idx="424" formatCode="#,##0.00">
                  <c:v>8500</c:v>
                </c:pt>
                <c:pt idx="425" formatCode="#,##0.00">
                  <c:v>8426</c:v>
                </c:pt>
                <c:pt idx="426" formatCode="#,##0.00">
                  <c:v>8353</c:v>
                </c:pt>
                <c:pt idx="427" formatCode="#,##0.00">
                  <c:v>8282</c:v>
                </c:pt>
                <c:pt idx="428" formatCode="#,##0.00">
                  <c:v>8212</c:v>
                </c:pt>
                <c:pt idx="429" formatCode="#,##0.00">
                  <c:v>8144</c:v>
                </c:pt>
                <c:pt idx="430" formatCode="#,##0.00">
                  <c:v>8077</c:v>
                </c:pt>
                <c:pt idx="431" formatCode="#,##0.00">
                  <c:v>8010</c:v>
                </c:pt>
                <c:pt idx="432" formatCode="#,##0.00">
                  <c:v>7943</c:v>
                </c:pt>
                <c:pt idx="433" formatCode="#,##0.00">
                  <c:v>7877</c:v>
                </c:pt>
                <c:pt idx="434" formatCode="#,##0.00">
                  <c:v>7812</c:v>
                </c:pt>
                <c:pt idx="435" formatCode="#,##0.00">
                  <c:v>7746</c:v>
                </c:pt>
                <c:pt idx="436" formatCode="#,##0.00">
                  <c:v>7681</c:v>
                </c:pt>
                <c:pt idx="437" formatCode="#,##0.00">
                  <c:v>7617</c:v>
                </c:pt>
                <c:pt idx="438" formatCode="#,##0.00">
                  <c:v>7553</c:v>
                </c:pt>
                <c:pt idx="439" formatCode="#,##0.00">
                  <c:v>7490</c:v>
                </c:pt>
                <c:pt idx="440" formatCode="#,##0.00">
                  <c:v>7427</c:v>
                </c:pt>
                <c:pt idx="441" formatCode="#,##0.00">
                  <c:v>7364</c:v>
                </c:pt>
                <c:pt idx="442" formatCode="#,##0.00">
                  <c:v>7303</c:v>
                </c:pt>
                <c:pt idx="443" formatCode="#,##0.00">
                  <c:v>7241</c:v>
                </c:pt>
                <c:pt idx="444" formatCode="#,##0.00">
                  <c:v>7180</c:v>
                </c:pt>
                <c:pt idx="445" formatCode="#,##0.00">
                  <c:v>7120</c:v>
                </c:pt>
                <c:pt idx="446" formatCode="#,##0.00">
                  <c:v>7059</c:v>
                </c:pt>
                <c:pt idx="447" formatCode="#,##0.00">
                  <c:v>7000</c:v>
                </c:pt>
                <c:pt idx="448" formatCode="#,##0.00">
                  <c:v>6940</c:v>
                </c:pt>
                <c:pt idx="449" formatCode="#,##0.00">
                  <c:v>6881</c:v>
                </c:pt>
                <c:pt idx="450" formatCode="#,##0.00">
                  <c:v>6822</c:v>
                </c:pt>
                <c:pt idx="451" formatCode="#,##0.00">
                  <c:v>6764</c:v>
                </c:pt>
                <c:pt idx="452" formatCode="#,##0.00">
                  <c:v>6706</c:v>
                </c:pt>
                <c:pt idx="453" formatCode="#,##0.00">
                  <c:v>6650</c:v>
                </c:pt>
                <c:pt idx="454" formatCode="#,##0.00">
                  <c:v>6593</c:v>
                </c:pt>
                <c:pt idx="455" formatCode="#,##0.00">
                  <c:v>6538</c:v>
                </c:pt>
                <c:pt idx="456" formatCode="#,##0.00">
                  <c:v>6483</c:v>
                </c:pt>
                <c:pt idx="457" formatCode="#,##0.00">
                  <c:v>6430</c:v>
                </c:pt>
                <c:pt idx="458" formatCode="#,##0.00">
                  <c:v>6376</c:v>
                </c:pt>
                <c:pt idx="459" formatCode="#,##0.00">
                  <c:v>6323</c:v>
                </c:pt>
                <c:pt idx="460" formatCode="#,##0.00">
                  <c:v>6271</c:v>
                </c:pt>
                <c:pt idx="461" formatCode="#,##0.00">
                  <c:v>6220</c:v>
                </c:pt>
                <c:pt idx="462" formatCode="#,##0.00">
                  <c:v>6170</c:v>
                </c:pt>
                <c:pt idx="463" formatCode="#,##0.00">
                  <c:v>6119</c:v>
                </c:pt>
                <c:pt idx="464" formatCode="#,##0.00">
                  <c:v>6070</c:v>
                </c:pt>
                <c:pt idx="465" formatCode="#,##0.00">
                  <c:v>6021</c:v>
                </c:pt>
                <c:pt idx="466" formatCode="#,##0.00">
                  <c:v>5974</c:v>
                </c:pt>
                <c:pt idx="467" formatCode="#,##0.00">
                  <c:v>5926</c:v>
                </c:pt>
                <c:pt idx="468" formatCode="#,##0.00">
                  <c:v>5879</c:v>
                </c:pt>
                <c:pt idx="469" formatCode="#,##0.00">
                  <c:v>5833</c:v>
                </c:pt>
                <c:pt idx="470" formatCode="#,##0.00">
                  <c:v>5787</c:v>
                </c:pt>
                <c:pt idx="471" formatCode="#,##0.00">
                  <c:v>5742</c:v>
                </c:pt>
                <c:pt idx="472" formatCode="#,##0.00">
                  <c:v>5697</c:v>
                </c:pt>
                <c:pt idx="473" formatCode="#,##0.00">
                  <c:v>5652</c:v>
                </c:pt>
                <c:pt idx="474" formatCode="#,##0.00">
                  <c:v>5608</c:v>
                </c:pt>
                <c:pt idx="475" formatCode="#,##0.00">
                  <c:v>5564</c:v>
                </c:pt>
                <c:pt idx="476" formatCode="#,##0.00">
                  <c:v>5521</c:v>
                </c:pt>
                <c:pt idx="477" formatCode="#,##0.00">
                  <c:v>5479</c:v>
                </c:pt>
                <c:pt idx="478" formatCode="#,##0.00">
                  <c:v>5437</c:v>
                </c:pt>
                <c:pt idx="479" formatCode="#,##0.00">
                  <c:v>5395</c:v>
                </c:pt>
                <c:pt idx="480" formatCode="#,##0.00">
                  <c:v>5354</c:v>
                </c:pt>
                <c:pt idx="481" formatCode="#,##0.00">
                  <c:v>5313</c:v>
                </c:pt>
                <c:pt idx="482" formatCode="#,##0.00">
                  <c:v>5272</c:v>
                </c:pt>
                <c:pt idx="483" formatCode="#,##0.00">
                  <c:v>5232</c:v>
                </c:pt>
                <c:pt idx="484" formatCode="#,##0.00">
                  <c:v>5193</c:v>
                </c:pt>
                <c:pt idx="485" formatCode="#,##0.00">
                  <c:v>5154</c:v>
                </c:pt>
                <c:pt idx="486" formatCode="#,##0.00">
                  <c:v>5115</c:v>
                </c:pt>
                <c:pt idx="487" formatCode="#,##0.00">
                  <c:v>5076</c:v>
                </c:pt>
                <c:pt idx="488" formatCode="#,##0.00">
                  <c:v>5038</c:v>
                </c:pt>
                <c:pt idx="489" formatCode="#,##0.00">
                  <c:v>5000</c:v>
                </c:pt>
                <c:pt idx="490" formatCode="#,##0.00">
                  <c:v>4962</c:v>
                </c:pt>
                <c:pt idx="491" formatCode="#,##0.00">
                  <c:v>4924</c:v>
                </c:pt>
                <c:pt idx="492" formatCode="#,##0.00">
                  <c:v>4886</c:v>
                </c:pt>
                <c:pt idx="493" formatCode="#,##0.00">
                  <c:v>4849</c:v>
                </c:pt>
                <c:pt idx="494" formatCode="#,##0.00">
                  <c:v>4811</c:v>
                </c:pt>
                <c:pt idx="495" formatCode="#,##0.00">
                  <c:v>4775</c:v>
                </c:pt>
                <c:pt idx="496" formatCode="#,##0.00">
                  <c:v>4738</c:v>
                </c:pt>
                <c:pt idx="497" formatCode="#,##0.00">
                  <c:v>4702</c:v>
                </c:pt>
                <c:pt idx="498" formatCode="#,##0.00">
                  <c:v>4667</c:v>
                </c:pt>
                <c:pt idx="499" formatCode="#,##0.00">
                  <c:v>4632</c:v>
                </c:pt>
                <c:pt idx="500" formatCode="#,##0.00">
                  <c:v>4597</c:v>
                </c:pt>
                <c:pt idx="501" formatCode="#,##0.00">
                  <c:v>4562</c:v>
                </c:pt>
                <c:pt idx="502" formatCode="#,##0.00">
                  <c:v>4528</c:v>
                </c:pt>
                <c:pt idx="503" formatCode="#,##0.00">
                  <c:v>4494</c:v>
                </c:pt>
                <c:pt idx="504" formatCode="#,##0.00">
                  <c:v>4460</c:v>
                </c:pt>
                <c:pt idx="505" formatCode="#,##0.00">
                  <c:v>4427</c:v>
                </c:pt>
                <c:pt idx="506" formatCode="#,##0.00">
                  <c:v>4394</c:v>
                </c:pt>
                <c:pt idx="507" formatCode="#,##0.00">
                  <c:v>4361</c:v>
                </c:pt>
                <c:pt idx="508" formatCode="#,##0.00">
                  <c:v>4329</c:v>
                </c:pt>
                <c:pt idx="509" formatCode="#,##0.00">
                  <c:v>4297</c:v>
                </c:pt>
                <c:pt idx="510" formatCode="#,##0.00">
                  <c:v>4265</c:v>
                </c:pt>
                <c:pt idx="511" formatCode="#,##0.00">
                  <c:v>4234</c:v>
                </c:pt>
                <c:pt idx="512" formatCode="#,##0.00">
                  <c:v>4203</c:v>
                </c:pt>
                <c:pt idx="513" formatCode="#,##0.00">
                  <c:v>4173</c:v>
                </c:pt>
                <c:pt idx="514" formatCode="#,##0.00">
                  <c:v>4142</c:v>
                </c:pt>
                <c:pt idx="515" formatCode="#,##0.00">
                  <c:v>4112</c:v>
                </c:pt>
                <c:pt idx="516" formatCode="#,##0.00">
                  <c:v>4082</c:v>
                </c:pt>
                <c:pt idx="517" formatCode="#,##0.00">
                  <c:v>4053</c:v>
                </c:pt>
                <c:pt idx="518" formatCode="#,##0.00">
                  <c:v>4024</c:v>
                </c:pt>
                <c:pt idx="519" formatCode="#,##0.00">
                  <c:v>3995</c:v>
                </c:pt>
                <c:pt idx="520" formatCode="#,##0.00">
                  <c:v>3966</c:v>
                </c:pt>
                <c:pt idx="521" formatCode="#,##0.00">
                  <c:v>3937</c:v>
                </c:pt>
                <c:pt idx="522" formatCode="#,##0.00">
                  <c:v>3909</c:v>
                </c:pt>
                <c:pt idx="523" formatCode="#,##0.00">
                  <c:v>3881</c:v>
                </c:pt>
                <c:pt idx="524" formatCode="#,##0.00">
                  <c:v>3853</c:v>
                </c:pt>
                <c:pt idx="525" formatCode="#,##0.00">
                  <c:v>3825</c:v>
                </c:pt>
                <c:pt idx="526" formatCode="#,##0.00">
                  <c:v>3797</c:v>
                </c:pt>
                <c:pt idx="527" formatCode="#,##0.00">
                  <c:v>3770</c:v>
                </c:pt>
                <c:pt idx="528" formatCode="#,##0.00">
                  <c:v>3743</c:v>
                </c:pt>
                <c:pt idx="529" formatCode="#,##0.00">
                  <c:v>3716</c:v>
                </c:pt>
                <c:pt idx="530" formatCode="#,##0.00">
                  <c:v>3690</c:v>
                </c:pt>
                <c:pt idx="531" formatCode="#,##0.00">
                  <c:v>3664</c:v>
                </c:pt>
                <c:pt idx="532" formatCode="#,##0.00">
                  <c:v>3638</c:v>
                </c:pt>
                <c:pt idx="533" formatCode="#,##0.00">
                  <c:v>3612</c:v>
                </c:pt>
                <c:pt idx="534" formatCode="#,##0.00">
                  <c:v>3587</c:v>
                </c:pt>
                <c:pt idx="535" formatCode="#,##0.00">
                  <c:v>3563</c:v>
                </c:pt>
                <c:pt idx="536" formatCode="#,##0.00">
                  <c:v>3538</c:v>
                </c:pt>
                <c:pt idx="537" formatCode="#,##0.00">
                  <c:v>3515</c:v>
                </c:pt>
                <c:pt idx="538" formatCode="#,##0.00">
                  <c:v>3493</c:v>
                </c:pt>
                <c:pt idx="539" formatCode="#,##0.00">
                  <c:v>3471</c:v>
                </c:pt>
                <c:pt idx="540" formatCode="#,##0.00">
                  <c:v>3449</c:v>
                </c:pt>
                <c:pt idx="541" formatCode="#,##0.00">
                  <c:v>3428</c:v>
                </c:pt>
                <c:pt idx="542" formatCode="#,##0.00">
                  <c:v>3407</c:v>
                </c:pt>
                <c:pt idx="543" formatCode="#,##0.00">
                  <c:v>3387</c:v>
                </c:pt>
                <c:pt idx="544" formatCode="#,##0.00">
                  <c:v>3366</c:v>
                </c:pt>
                <c:pt idx="545" formatCode="#,##0.00">
                  <c:v>3346</c:v>
                </c:pt>
                <c:pt idx="546" formatCode="#,##0.00">
                  <c:v>3325</c:v>
                </c:pt>
                <c:pt idx="547" formatCode="#,##0.00">
                  <c:v>3304</c:v>
                </c:pt>
                <c:pt idx="548" formatCode="#,##0.00">
                  <c:v>3283</c:v>
                </c:pt>
                <c:pt idx="549" formatCode="#,##0.00">
                  <c:v>3262</c:v>
                </c:pt>
                <c:pt idx="550" formatCode="#,##0.00">
                  <c:v>3241</c:v>
                </c:pt>
                <c:pt idx="551" formatCode="#,##0.00">
                  <c:v>3220</c:v>
                </c:pt>
                <c:pt idx="552" formatCode="#,##0.00">
                  <c:v>3199</c:v>
                </c:pt>
                <c:pt idx="553" formatCode="#,##0.00">
                  <c:v>3178</c:v>
                </c:pt>
                <c:pt idx="554" formatCode="#,##0.00">
                  <c:v>3157</c:v>
                </c:pt>
                <c:pt idx="555" formatCode="#,##0.00">
                  <c:v>3137</c:v>
                </c:pt>
                <c:pt idx="556" formatCode="#,##0.00">
                  <c:v>3116</c:v>
                </c:pt>
                <c:pt idx="557" formatCode="#,##0.00">
                  <c:v>3096</c:v>
                </c:pt>
                <c:pt idx="558" formatCode="#,##0.00">
                  <c:v>3075</c:v>
                </c:pt>
                <c:pt idx="559" formatCode="#,##0.00">
                  <c:v>3055</c:v>
                </c:pt>
                <c:pt idx="560" formatCode="#,##0.00">
                  <c:v>3035</c:v>
                </c:pt>
                <c:pt idx="561" formatCode="#,##0.00">
                  <c:v>3015</c:v>
                </c:pt>
                <c:pt idx="562" formatCode="#,##0.00">
                  <c:v>2995</c:v>
                </c:pt>
                <c:pt idx="563" formatCode="#,##0.00">
                  <c:v>2976</c:v>
                </c:pt>
                <c:pt idx="564" formatCode="#,##0.00">
                  <c:v>2957</c:v>
                </c:pt>
                <c:pt idx="565" formatCode="#,##0.00">
                  <c:v>2937</c:v>
                </c:pt>
                <c:pt idx="566" formatCode="#,##0.00">
                  <c:v>2918</c:v>
                </c:pt>
                <c:pt idx="567" formatCode="#,##0.00">
                  <c:v>2898</c:v>
                </c:pt>
                <c:pt idx="568" formatCode="#,##0.00">
                  <c:v>2879</c:v>
                </c:pt>
                <c:pt idx="569" formatCode="#,##0.00">
                  <c:v>2860</c:v>
                </c:pt>
                <c:pt idx="570" formatCode="#,##0.00">
                  <c:v>2842</c:v>
                </c:pt>
                <c:pt idx="571" formatCode="#,##0.00">
                  <c:v>2823</c:v>
                </c:pt>
                <c:pt idx="572" formatCode="#,##0.00">
                  <c:v>2804</c:v>
                </c:pt>
                <c:pt idx="573" formatCode="#,##0.00">
                  <c:v>2785</c:v>
                </c:pt>
                <c:pt idx="574" formatCode="#,##0.00">
                  <c:v>2766</c:v>
                </c:pt>
                <c:pt idx="575" formatCode="#,##0.00">
                  <c:v>2750</c:v>
                </c:pt>
                <c:pt idx="576" formatCode="#,##0.00">
                  <c:v>2734</c:v>
                </c:pt>
                <c:pt idx="577" formatCode="#,##0.00">
                  <c:v>2717</c:v>
                </c:pt>
                <c:pt idx="578" formatCode="#,##0.00">
                  <c:v>2700</c:v>
                </c:pt>
                <c:pt idx="579" formatCode="#,##0.00">
                  <c:v>2683</c:v>
                </c:pt>
                <c:pt idx="580" formatCode="#,##0.00">
                  <c:v>2666</c:v>
                </c:pt>
                <c:pt idx="581" formatCode="#,##0.00">
                  <c:v>2650</c:v>
                </c:pt>
                <c:pt idx="582" formatCode="#,##0.00">
                  <c:v>2634</c:v>
                </c:pt>
                <c:pt idx="583" formatCode="#,##0.00">
                  <c:v>2618</c:v>
                </c:pt>
                <c:pt idx="584" formatCode="#,##0.00">
                  <c:v>2602</c:v>
                </c:pt>
                <c:pt idx="585" formatCode="#,##0.00">
                  <c:v>2586</c:v>
                </c:pt>
                <c:pt idx="586" formatCode="#,##0.00">
                  <c:v>2571</c:v>
                </c:pt>
                <c:pt idx="587" formatCode="#,##0.00">
                  <c:v>2555</c:v>
                </c:pt>
                <c:pt idx="588" formatCode="#,##0.00">
                  <c:v>2540</c:v>
                </c:pt>
                <c:pt idx="589" formatCode="#,##0.00">
                  <c:v>2525</c:v>
                </c:pt>
                <c:pt idx="590" formatCode="#,##0.00">
                  <c:v>2510</c:v>
                </c:pt>
                <c:pt idx="591" formatCode="#,##0.00">
                  <c:v>2497</c:v>
                </c:pt>
                <c:pt idx="592" formatCode="#,##0.00">
                  <c:v>2482</c:v>
                </c:pt>
                <c:pt idx="593" formatCode="#,##0.00">
                  <c:v>2470</c:v>
                </c:pt>
                <c:pt idx="594" formatCode="#,##0.00">
                  <c:v>2462</c:v>
                </c:pt>
                <c:pt idx="595" formatCode="#,##0.00">
                  <c:v>2458</c:v>
                </c:pt>
                <c:pt idx="596" formatCode="#,##0">
                  <c:v>2456</c:v>
                </c:pt>
                <c:pt idx="597" formatCode="#,##0">
                  <c:v>2452</c:v>
                </c:pt>
                <c:pt idx="598" formatCode="#,##0">
                  <c:v>2446</c:v>
                </c:pt>
                <c:pt idx="599" formatCode="#,##0">
                  <c:v>2436</c:v>
                </c:pt>
                <c:pt idx="600" formatCode="#,##0">
                  <c:v>2422</c:v>
                </c:pt>
                <c:pt idx="601" formatCode="#,##0">
                  <c:v>2406</c:v>
                </c:pt>
                <c:pt idx="602" formatCode="#,##0">
                  <c:v>2389</c:v>
                </c:pt>
                <c:pt idx="603" formatCode="#,##0">
                  <c:v>2372</c:v>
                </c:pt>
                <c:pt idx="604" formatCode="#,##0">
                  <c:v>2354</c:v>
                </c:pt>
                <c:pt idx="605" formatCode="#,##0">
                  <c:v>2337</c:v>
                </c:pt>
                <c:pt idx="606" formatCode="#,##0">
                  <c:v>2321</c:v>
                </c:pt>
                <c:pt idx="607" formatCode="#,##0">
                  <c:v>2305</c:v>
                </c:pt>
                <c:pt idx="608" formatCode="#,##0">
                  <c:v>2290</c:v>
                </c:pt>
                <c:pt idx="609" formatCode="#,##0">
                  <c:v>2275</c:v>
                </c:pt>
                <c:pt idx="610" formatCode="#,##0">
                  <c:v>2261</c:v>
                </c:pt>
                <c:pt idx="611" formatCode="#,##0">
                  <c:v>2247</c:v>
                </c:pt>
                <c:pt idx="612" formatCode="#,##0">
                  <c:v>2234</c:v>
                </c:pt>
                <c:pt idx="613" formatCode="#,##0">
                  <c:v>2221</c:v>
                </c:pt>
                <c:pt idx="614" formatCode="#,##0">
                  <c:v>2209</c:v>
                </c:pt>
                <c:pt idx="615" formatCode="#,##0">
                  <c:v>2197</c:v>
                </c:pt>
                <c:pt idx="616" formatCode="#,##0">
                  <c:v>2185</c:v>
                </c:pt>
                <c:pt idx="617" formatCode="#,##0">
                  <c:v>2174</c:v>
                </c:pt>
                <c:pt idx="618" formatCode="#,##0">
                  <c:v>2162</c:v>
                </c:pt>
                <c:pt idx="619" formatCode="#,##0">
                  <c:v>2151</c:v>
                </c:pt>
                <c:pt idx="620" formatCode="#,##0">
                  <c:v>2140</c:v>
                </c:pt>
                <c:pt idx="621" formatCode="#,##0">
                  <c:v>2128</c:v>
                </c:pt>
                <c:pt idx="622" formatCode="#,##0">
                  <c:v>2117</c:v>
                </c:pt>
                <c:pt idx="623" formatCode="#,##0">
                  <c:v>2106</c:v>
                </c:pt>
                <c:pt idx="624" formatCode="#,##0">
                  <c:v>2095</c:v>
                </c:pt>
                <c:pt idx="625" formatCode="#,##0">
                  <c:v>2084</c:v>
                </c:pt>
                <c:pt idx="626" formatCode="#,##0">
                  <c:v>2073</c:v>
                </c:pt>
                <c:pt idx="627" formatCode="#,##0">
                  <c:v>2062</c:v>
                </c:pt>
                <c:pt idx="628" formatCode="#,##0">
                  <c:v>2051</c:v>
                </c:pt>
                <c:pt idx="629" formatCode="#,##0">
                  <c:v>2041</c:v>
                </c:pt>
                <c:pt idx="630" formatCode="#,##0">
                  <c:v>2030</c:v>
                </c:pt>
                <c:pt idx="631" formatCode="#,##0">
                  <c:v>2019</c:v>
                </c:pt>
                <c:pt idx="632" formatCode="#,##0">
                  <c:v>2009</c:v>
                </c:pt>
                <c:pt idx="633" formatCode="#,##0">
                  <c:v>1998</c:v>
                </c:pt>
                <c:pt idx="634" formatCode="#,##0">
                  <c:v>1987</c:v>
                </c:pt>
                <c:pt idx="635" formatCode="#,##0">
                  <c:v>1977</c:v>
                </c:pt>
                <c:pt idx="636" formatCode="#,##0">
                  <c:v>1966</c:v>
                </c:pt>
                <c:pt idx="637" formatCode="#,##0">
                  <c:v>1955</c:v>
                </c:pt>
                <c:pt idx="638" formatCode="#,##0">
                  <c:v>1945</c:v>
                </c:pt>
                <c:pt idx="639" formatCode="#,##0">
                  <c:v>1934</c:v>
                </c:pt>
                <c:pt idx="640" formatCode="#,##0">
                  <c:v>1924</c:v>
                </c:pt>
                <c:pt idx="641" formatCode="#,##0">
                  <c:v>1913</c:v>
                </c:pt>
                <c:pt idx="642" formatCode="#,##0">
                  <c:v>1903</c:v>
                </c:pt>
                <c:pt idx="643" formatCode="#,##0">
                  <c:v>1892</c:v>
                </c:pt>
                <c:pt idx="644" formatCode="#,##0">
                  <c:v>1882</c:v>
                </c:pt>
                <c:pt idx="645" formatCode="#,##0">
                  <c:v>1871</c:v>
                </c:pt>
                <c:pt idx="646" formatCode="#,##0">
                  <c:v>1861</c:v>
                </c:pt>
                <c:pt idx="647" formatCode="#,##0">
                  <c:v>1851</c:v>
                </c:pt>
                <c:pt idx="648" formatCode="#,##0">
                  <c:v>1844</c:v>
                </c:pt>
                <c:pt idx="649" formatCode="#,##0">
                  <c:v>1833</c:v>
                </c:pt>
                <c:pt idx="650" formatCode="#,##0">
                  <c:v>1825</c:v>
                </c:pt>
                <c:pt idx="651" formatCode="#,##0">
                  <c:v>1817</c:v>
                </c:pt>
                <c:pt idx="652" formatCode="#,##0">
                  <c:v>1809</c:v>
                </c:pt>
                <c:pt idx="653" formatCode="#,##0">
                  <c:v>1800</c:v>
                </c:pt>
                <c:pt idx="654" formatCode="#,##0">
                  <c:v>1791</c:v>
                </c:pt>
                <c:pt idx="655" formatCode="#,##0">
                  <c:v>1782</c:v>
                </c:pt>
                <c:pt idx="656" formatCode="#,##0">
                  <c:v>1772</c:v>
                </c:pt>
                <c:pt idx="657" formatCode="#,##0">
                  <c:v>1762</c:v>
                </c:pt>
                <c:pt idx="658" formatCode="#,##0">
                  <c:v>1753</c:v>
                </c:pt>
                <c:pt idx="659" formatCode="#,##0">
                  <c:v>1743</c:v>
                </c:pt>
                <c:pt idx="660" formatCode="#,##0">
                  <c:v>1733</c:v>
                </c:pt>
                <c:pt idx="661" formatCode="#,##0">
                  <c:v>1723</c:v>
                </c:pt>
                <c:pt idx="662" formatCode="#,##0">
                  <c:v>1713</c:v>
                </c:pt>
                <c:pt idx="663" formatCode="#,##0">
                  <c:v>1704</c:v>
                </c:pt>
                <c:pt idx="664" formatCode="#,##0">
                  <c:v>1695</c:v>
                </c:pt>
                <c:pt idx="665" formatCode="#,##0">
                  <c:v>1686</c:v>
                </c:pt>
                <c:pt idx="666" formatCode="#,##0">
                  <c:v>1677</c:v>
                </c:pt>
                <c:pt idx="667" formatCode="#,##0">
                  <c:v>1668</c:v>
                </c:pt>
                <c:pt idx="668" formatCode="#,##0">
                  <c:v>1659</c:v>
                </c:pt>
                <c:pt idx="669" formatCode="#,##0">
                  <c:v>1650</c:v>
                </c:pt>
                <c:pt idx="670" formatCode="#,##0">
                  <c:v>1641</c:v>
                </c:pt>
                <c:pt idx="671" formatCode="#,##0">
                  <c:v>1632</c:v>
                </c:pt>
                <c:pt idx="672" formatCode="#,##0">
                  <c:v>1623</c:v>
                </c:pt>
                <c:pt idx="673" formatCode="#,##0">
                  <c:v>1615</c:v>
                </c:pt>
                <c:pt idx="674" formatCode="#,##0">
                  <c:v>1606</c:v>
                </c:pt>
                <c:pt idx="675" formatCode="#,##0">
                  <c:v>1597</c:v>
                </c:pt>
                <c:pt idx="676" formatCode="#,##0">
                  <c:v>1589</c:v>
                </c:pt>
                <c:pt idx="677" formatCode="#,##0">
                  <c:v>1580</c:v>
                </c:pt>
                <c:pt idx="678" formatCode="#,##0">
                  <c:v>1572</c:v>
                </c:pt>
                <c:pt idx="679" formatCode="#,##0">
                  <c:v>1563</c:v>
                </c:pt>
                <c:pt idx="680" formatCode="#,##0">
                  <c:v>1555</c:v>
                </c:pt>
                <c:pt idx="681" formatCode="#,##0">
                  <c:v>1546</c:v>
                </c:pt>
                <c:pt idx="682" formatCode="#,##0">
                  <c:v>1538</c:v>
                </c:pt>
                <c:pt idx="683" formatCode="#,##0">
                  <c:v>1529</c:v>
                </c:pt>
                <c:pt idx="684" formatCode="#,##0">
                  <c:v>1521</c:v>
                </c:pt>
                <c:pt idx="685" formatCode="#,##0">
                  <c:v>1512</c:v>
                </c:pt>
                <c:pt idx="686" formatCode="#,##0">
                  <c:v>1504</c:v>
                </c:pt>
                <c:pt idx="687" formatCode="#,##0">
                  <c:v>1496</c:v>
                </c:pt>
                <c:pt idx="688" formatCode="#,##0">
                  <c:v>1488</c:v>
                </c:pt>
                <c:pt idx="689" formatCode="#,##0">
                  <c:v>1479</c:v>
                </c:pt>
                <c:pt idx="690" formatCode="#,##0">
                  <c:v>1471</c:v>
                </c:pt>
                <c:pt idx="691" formatCode="#,##0">
                  <c:v>1463</c:v>
                </c:pt>
                <c:pt idx="692" formatCode="#,##0">
                  <c:v>1455</c:v>
                </c:pt>
                <c:pt idx="693" formatCode="#,##0">
                  <c:v>1447</c:v>
                </c:pt>
                <c:pt idx="694" formatCode="#,##0">
                  <c:v>1439</c:v>
                </c:pt>
                <c:pt idx="695" formatCode="#,##0">
                  <c:v>1432</c:v>
                </c:pt>
                <c:pt idx="696" formatCode="#,##0">
                  <c:v>1425</c:v>
                </c:pt>
                <c:pt idx="697" formatCode="#,##0">
                  <c:v>1417</c:v>
                </c:pt>
                <c:pt idx="698" formatCode="#,##0">
                  <c:v>1410</c:v>
                </c:pt>
                <c:pt idx="699" formatCode="#,##0">
                  <c:v>1403</c:v>
                </c:pt>
                <c:pt idx="700" formatCode="#,##0">
                  <c:v>1395</c:v>
                </c:pt>
                <c:pt idx="701" formatCode="#,##0">
                  <c:v>1388</c:v>
                </c:pt>
                <c:pt idx="702" formatCode="#,##0">
                  <c:v>1382</c:v>
                </c:pt>
                <c:pt idx="703" formatCode="#,##0">
                  <c:v>1375</c:v>
                </c:pt>
                <c:pt idx="704" formatCode="#,##0">
                  <c:v>1369</c:v>
                </c:pt>
                <c:pt idx="705" formatCode="#,##0">
                  <c:v>1362</c:v>
                </c:pt>
                <c:pt idx="706" formatCode="#,##0">
                  <c:v>1354</c:v>
                </c:pt>
                <c:pt idx="707" formatCode="#,##0">
                  <c:v>1347</c:v>
                </c:pt>
                <c:pt idx="708" formatCode="#,##0">
                  <c:v>1340</c:v>
                </c:pt>
                <c:pt idx="709" formatCode="#,##0">
                  <c:v>1333</c:v>
                </c:pt>
                <c:pt idx="710" formatCode="#,##0">
                  <c:v>1325</c:v>
                </c:pt>
                <c:pt idx="711" formatCode="#,##0">
                  <c:v>1318</c:v>
                </c:pt>
                <c:pt idx="712" formatCode="#,##0">
                  <c:v>1311</c:v>
                </c:pt>
                <c:pt idx="713" formatCode="#,##0">
                  <c:v>1304</c:v>
                </c:pt>
                <c:pt idx="714" formatCode="#,##0">
                  <c:v>1297</c:v>
                </c:pt>
                <c:pt idx="715" formatCode="#,##0">
                  <c:v>1290</c:v>
                </c:pt>
                <c:pt idx="716" formatCode="#,##0">
                  <c:v>1283</c:v>
                </c:pt>
                <c:pt idx="717" formatCode="#,##0">
                  <c:v>1276</c:v>
                </c:pt>
                <c:pt idx="718" formatCode="#,##0">
                  <c:v>1269</c:v>
                </c:pt>
                <c:pt idx="719" formatCode="#,##0">
                  <c:v>1263</c:v>
                </c:pt>
                <c:pt idx="720" formatCode="#,##0">
                  <c:v>1256</c:v>
                </c:pt>
              </c:numCache>
            </c:numRef>
          </c:yVal>
          <c:smooth val="1"/>
        </c:ser>
        <c:ser>
          <c:idx val="4"/>
          <c:order val="1"/>
          <c:tx>
            <c:v>0.2 Percent Annual Chance</c:v>
          </c:tx>
          <c:spPr>
            <a:ln>
              <a:solidFill>
                <a:schemeClr val="accent2"/>
              </a:solidFill>
            </a:ln>
          </c:spPr>
          <c:marker>
            <c:symbol val="none"/>
          </c:marker>
          <c:xVal>
            <c:numRef>
              <c:f>Hydrograph_JD2_3!$B$3:$B$740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Hydrograph_JD2_3!$G$3:$G$740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1</c:v>
                </c:pt>
                <c:pt idx="83">
                  <c:v>1</c:v>
                </c:pt>
                <c:pt idx="84">
                  <c:v>1</c:v>
                </c:pt>
                <c:pt idx="85">
                  <c:v>1</c:v>
                </c:pt>
                <c:pt idx="86">
                  <c:v>1</c:v>
                </c:pt>
                <c:pt idx="87">
                  <c:v>2</c:v>
                </c:pt>
                <c:pt idx="88">
                  <c:v>2</c:v>
                </c:pt>
                <c:pt idx="89">
                  <c:v>2</c:v>
                </c:pt>
                <c:pt idx="90">
                  <c:v>2</c:v>
                </c:pt>
                <c:pt idx="91">
                  <c:v>2</c:v>
                </c:pt>
                <c:pt idx="92">
                  <c:v>3</c:v>
                </c:pt>
                <c:pt idx="93">
                  <c:v>3</c:v>
                </c:pt>
                <c:pt idx="94">
                  <c:v>3</c:v>
                </c:pt>
                <c:pt idx="95">
                  <c:v>3</c:v>
                </c:pt>
                <c:pt idx="96">
                  <c:v>3</c:v>
                </c:pt>
                <c:pt idx="97">
                  <c:v>4</c:v>
                </c:pt>
                <c:pt idx="98">
                  <c:v>4</c:v>
                </c:pt>
                <c:pt idx="99">
                  <c:v>4</c:v>
                </c:pt>
                <c:pt idx="100">
                  <c:v>4</c:v>
                </c:pt>
                <c:pt idx="101">
                  <c:v>5</c:v>
                </c:pt>
                <c:pt idx="102">
                  <c:v>5</c:v>
                </c:pt>
                <c:pt idx="103">
                  <c:v>5</c:v>
                </c:pt>
                <c:pt idx="104">
                  <c:v>6</c:v>
                </c:pt>
                <c:pt idx="105">
                  <c:v>6</c:v>
                </c:pt>
                <c:pt idx="106">
                  <c:v>6</c:v>
                </c:pt>
                <c:pt idx="107">
                  <c:v>7</c:v>
                </c:pt>
                <c:pt idx="108">
                  <c:v>7</c:v>
                </c:pt>
                <c:pt idx="109">
                  <c:v>8</c:v>
                </c:pt>
                <c:pt idx="110">
                  <c:v>9</c:v>
                </c:pt>
                <c:pt idx="111">
                  <c:v>10</c:v>
                </c:pt>
                <c:pt idx="112">
                  <c:v>11</c:v>
                </c:pt>
                <c:pt idx="113">
                  <c:v>13</c:v>
                </c:pt>
                <c:pt idx="114">
                  <c:v>16</c:v>
                </c:pt>
                <c:pt idx="115">
                  <c:v>20</c:v>
                </c:pt>
                <c:pt idx="116">
                  <c:v>26</c:v>
                </c:pt>
                <c:pt idx="117">
                  <c:v>34</c:v>
                </c:pt>
                <c:pt idx="118">
                  <c:v>46</c:v>
                </c:pt>
                <c:pt idx="119">
                  <c:v>59</c:v>
                </c:pt>
                <c:pt idx="120">
                  <c:v>82</c:v>
                </c:pt>
                <c:pt idx="121">
                  <c:v>133</c:v>
                </c:pt>
                <c:pt idx="122" formatCode="#,##0.00">
                  <c:v>188</c:v>
                </c:pt>
                <c:pt idx="123" formatCode="#,##0.00">
                  <c:v>252</c:v>
                </c:pt>
                <c:pt idx="124" formatCode="#,##0.00">
                  <c:v>298</c:v>
                </c:pt>
                <c:pt idx="125" formatCode="#,##0.00">
                  <c:v>342</c:v>
                </c:pt>
                <c:pt idx="126" formatCode="#,##0.00">
                  <c:v>384</c:v>
                </c:pt>
                <c:pt idx="127" formatCode="#,##0.00">
                  <c:v>430</c:v>
                </c:pt>
                <c:pt idx="128" formatCode="#,##0.00">
                  <c:v>481</c:v>
                </c:pt>
                <c:pt idx="129" formatCode="#,##0.00">
                  <c:v>530</c:v>
                </c:pt>
                <c:pt idx="130" formatCode="#,##0.00">
                  <c:v>575</c:v>
                </c:pt>
                <c:pt idx="131" formatCode="#,##0.00">
                  <c:v>615</c:v>
                </c:pt>
                <c:pt idx="132" formatCode="#,##0.00">
                  <c:v>646</c:v>
                </c:pt>
                <c:pt idx="133" formatCode="#,##0.00">
                  <c:v>674</c:v>
                </c:pt>
                <c:pt idx="134" formatCode="#,##0.00">
                  <c:v>703</c:v>
                </c:pt>
                <c:pt idx="135" formatCode="#,##0.00">
                  <c:v>731</c:v>
                </c:pt>
                <c:pt idx="136" formatCode="#,##0.00">
                  <c:v>757</c:v>
                </c:pt>
                <c:pt idx="137" formatCode="#,##0.00">
                  <c:v>782</c:v>
                </c:pt>
                <c:pt idx="138" formatCode="#,##0.00">
                  <c:v>807</c:v>
                </c:pt>
                <c:pt idx="139" formatCode="#,##0.00">
                  <c:v>832</c:v>
                </c:pt>
                <c:pt idx="140" formatCode="#,##0.00">
                  <c:v>859</c:v>
                </c:pt>
                <c:pt idx="141" formatCode="#,##0.00">
                  <c:v>887</c:v>
                </c:pt>
                <c:pt idx="142" formatCode="#,##0.00">
                  <c:v>918</c:v>
                </c:pt>
                <c:pt idx="143" formatCode="#,##0.00">
                  <c:v>963</c:v>
                </c:pt>
                <c:pt idx="144" formatCode="#,##0.00">
                  <c:v>1044</c:v>
                </c:pt>
                <c:pt idx="145" formatCode="#,##0.00">
                  <c:v>1184</c:v>
                </c:pt>
                <c:pt idx="146" formatCode="#,##0.00">
                  <c:v>1412</c:v>
                </c:pt>
                <c:pt idx="147" formatCode="#,##0.00">
                  <c:v>1740</c:v>
                </c:pt>
                <c:pt idx="148" formatCode="#,##0.00">
                  <c:v>2110</c:v>
                </c:pt>
                <c:pt idx="149" formatCode="#,##0.00">
                  <c:v>2583</c:v>
                </c:pt>
                <c:pt idx="150" formatCode="#,##0.00">
                  <c:v>3157</c:v>
                </c:pt>
                <c:pt idx="151" formatCode="#,##0.00">
                  <c:v>3784</c:v>
                </c:pt>
                <c:pt idx="152" formatCode="#,##0.00">
                  <c:v>4425</c:v>
                </c:pt>
                <c:pt idx="153" formatCode="#,##0.00">
                  <c:v>5009</c:v>
                </c:pt>
                <c:pt idx="154" formatCode="#,##0.00">
                  <c:v>5587</c:v>
                </c:pt>
                <c:pt idx="155" formatCode="#,##0.00">
                  <c:v>6167</c:v>
                </c:pt>
                <c:pt idx="156" formatCode="#,##0.00">
                  <c:v>6774</c:v>
                </c:pt>
                <c:pt idx="157" formatCode="#,##0.00">
                  <c:v>7387</c:v>
                </c:pt>
                <c:pt idx="158" formatCode="#,##0.00">
                  <c:v>7996</c:v>
                </c:pt>
                <c:pt idx="159" formatCode="#,##0.00">
                  <c:v>8563</c:v>
                </c:pt>
                <c:pt idx="160" formatCode="#,##0.00">
                  <c:v>9123</c:v>
                </c:pt>
                <c:pt idx="161" formatCode="#,##0.00">
                  <c:v>9665</c:v>
                </c:pt>
                <c:pt idx="162" formatCode="#,##0.00">
                  <c:v>10194</c:v>
                </c:pt>
                <c:pt idx="163" formatCode="#,##0.00">
                  <c:v>10730</c:v>
                </c:pt>
                <c:pt idx="164" formatCode="#,##0.00">
                  <c:v>11218</c:v>
                </c:pt>
                <c:pt idx="165" formatCode="#,##0.00">
                  <c:v>11766</c:v>
                </c:pt>
                <c:pt idx="166" formatCode="#,##0.00">
                  <c:v>12314</c:v>
                </c:pt>
                <c:pt idx="167" formatCode="#,##0.00">
                  <c:v>12824</c:v>
                </c:pt>
                <c:pt idx="168" formatCode="#,##0.00">
                  <c:v>13272</c:v>
                </c:pt>
                <c:pt idx="169" formatCode="#,##0.00">
                  <c:v>13836</c:v>
                </c:pt>
                <c:pt idx="170" formatCode="#,##0.00">
                  <c:v>14396</c:v>
                </c:pt>
                <c:pt idx="171" formatCode="#,##0.00">
                  <c:v>14968</c:v>
                </c:pt>
                <c:pt idx="172" formatCode="#,##0.00">
                  <c:v>15555</c:v>
                </c:pt>
                <c:pt idx="173" formatCode="#,##0.00">
                  <c:v>16154</c:v>
                </c:pt>
                <c:pt idx="174" formatCode="#,##0.00">
                  <c:v>16753</c:v>
                </c:pt>
                <c:pt idx="175" formatCode="#,##0.00">
                  <c:v>17348</c:v>
                </c:pt>
                <c:pt idx="176" formatCode="#,##0.00">
                  <c:v>17938</c:v>
                </c:pt>
                <c:pt idx="177" formatCode="#,##0.00">
                  <c:v>18520</c:v>
                </c:pt>
                <c:pt idx="178" formatCode="#,##0.00">
                  <c:v>19093</c:v>
                </c:pt>
                <c:pt idx="179" formatCode="#,##0.00">
                  <c:v>19651</c:v>
                </c:pt>
                <c:pt idx="180" formatCode="#,##0.00">
                  <c:v>20190</c:v>
                </c:pt>
                <c:pt idx="181" formatCode="#,##0.00">
                  <c:v>20713</c:v>
                </c:pt>
                <c:pt idx="182" formatCode="#,##0.00">
                  <c:v>21224</c:v>
                </c:pt>
                <c:pt idx="183" formatCode="#,##0.00">
                  <c:v>21718</c:v>
                </c:pt>
                <c:pt idx="184" formatCode="#,##0.00">
                  <c:v>22195</c:v>
                </c:pt>
                <c:pt idx="185" formatCode="#,##0.00">
                  <c:v>22651</c:v>
                </c:pt>
                <c:pt idx="186" formatCode="#,##0.00">
                  <c:v>23076</c:v>
                </c:pt>
                <c:pt idx="187" formatCode="#,##0.00">
                  <c:v>23469</c:v>
                </c:pt>
                <c:pt idx="188" formatCode="#,##0.00">
                  <c:v>23838</c:v>
                </c:pt>
                <c:pt idx="189" formatCode="#,##0.00">
                  <c:v>24193</c:v>
                </c:pt>
                <c:pt idx="190" formatCode="#,##0.00">
                  <c:v>24540</c:v>
                </c:pt>
                <c:pt idx="191" formatCode="#,##0.00">
                  <c:v>24883</c:v>
                </c:pt>
                <c:pt idx="192" formatCode="#,##0.00">
                  <c:v>25221</c:v>
                </c:pt>
                <c:pt idx="193" formatCode="#,##0.00">
                  <c:v>25548</c:v>
                </c:pt>
                <c:pt idx="194" formatCode="#,##0.00">
                  <c:v>25858</c:v>
                </c:pt>
                <c:pt idx="195" formatCode="#,##0.00">
                  <c:v>26146</c:v>
                </c:pt>
                <c:pt idx="196" formatCode="#,##0.00">
                  <c:v>26408</c:v>
                </c:pt>
                <c:pt idx="197" formatCode="#,##0.00">
                  <c:v>26643</c:v>
                </c:pt>
                <c:pt idx="198" formatCode="#,##0.00">
                  <c:v>26850</c:v>
                </c:pt>
                <c:pt idx="199" formatCode="#,##0.00">
                  <c:v>27032</c:v>
                </c:pt>
                <c:pt idx="200" formatCode="#,##0.00">
                  <c:v>27191</c:v>
                </c:pt>
                <c:pt idx="201" formatCode="#,##0.00">
                  <c:v>27327</c:v>
                </c:pt>
                <c:pt idx="202" formatCode="#,##0.00">
                  <c:v>27441</c:v>
                </c:pt>
                <c:pt idx="203" formatCode="#,##0.00">
                  <c:v>27536</c:v>
                </c:pt>
                <c:pt idx="204" formatCode="#,##0.00">
                  <c:v>27614</c:v>
                </c:pt>
                <c:pt idx="205" formatCode="#,##0.00">
                  <c:v>27676</c:v>
                </c:pt>
                <c:pt idx="206" formatCode="#,##0.00">
                  <c:v>27723</c:v>
                </c:pt>
                <c:pt idx="207" formatCode="#,##0.00">
                  <c:v>27756</c:v>
                </c:pt>
                <c:pt idx="208" formatCode="#,##0.00">
                  <c:v>27777</c:v>
                </c:pt>
                <c:pt idx="209" formatCode="#,##0.00">
                  <c:v>27787</c:v>
                </c:pt>
                <c:pt idx="210" formatCode="#,##0.00">
                  <c:v>27786</c:v>
                </c:pt>
                <c:pt idx="211" formatCode="#,##0.00">
                  <c:v>27775</c:v>
                </c:pt>
                <c:pt idx="212" formatCode="#,##0.00">
                  <c:v>27754</c:v>
                </c:pt>
                <c:pt idx="213" formatCode="#,##0.00">
                  <c:v>27723</c:v>
                </c:pt>
                <c:pt idx="214" formatCode="#,##0.00">
                  <c:v>27683</c:v>
                </c:pt>
                <c:pt idx="215" formatCode="#,##0.00">
                  <c:v>27635</c:v>
                </c:pt>
                <c:pt idx="216" formatCode="#,##0.00">
                  <c:v>27578</c:v>
                </c:pt>
                <c:pt idx="217" formatCode="#,##0.00">
                  <c:v>27513</c:v>
                </c:pt>
                <c:pt idx="218" formatCode="#,##0.00">
                  <c:v>27440</c:v>
                </c:pt>
                <c:pt idx="219" formatCode="#,##0.00">
                  <c:v>27361</c:v>
                </c:pt>
                <c:pt idx="220" formatCode="#,##0.00">
                  <c:v>27275</c:v>
                </c:pt>
                <c:pt idx="221" formatCode="#,##0.00">
                  <c:v>27183</c:v>
                </c:pt>
                <c:pt idx="222" formatCode="#,##0.00">
                  <c:v>27084</c:v>
                </c:pt>
                <c:pt idx="223" formatCode="#,##0.00">
                  <c:v>26981</c:v>
                </c:pt>
                <c:pt idx="224" formatCode="#,##0.00">
                  <c:v>26875</c:v>
                </c:pt>
                <c:pt idx="225" formatCode="#,##0.00">
                  <c:v>26764</c:v>
                </c:pt>
                <c:pt idx="226" formatCode="#,##0.00">
                  <c:v>26650</c:v>
                </c:pt>
                <c:pt idx="227" formatCode="#,##0.00">
                  <c:v>26532</c:v>
                </c:pt>
                <c:pt idx="228" formatCode="#,##0.00">
                  <c:v>26412</c:v>
                </c:pt>
                <c:pt idx="229" formatCode="#,##0.00">
                  <c:v>26290</c:v>
                </c:pt>
                <c:pt idx="230" formatCode="#,##0.00">
                  <c:v>26167</c:v>
                </c:pt>
                <c:pt idx="231" formatCode="#,##0.00">
                  <c:v>26043</c:v>
                </c:pt>
                <c:pt idx="232" formatCode="#,##0.00">
                  <c:v>25918</c:v>
                </c:pt>
                <c:pt idx="233" formatCode="#,##0.00">
                  <c:v>25792</c:v>
                </c:pt>
                <c:pt idx="234" formatCode="#,##0.00">
                  <c:v>25666</c:v>
                </c:pt>
                <c:pt idx="235" formatCode="#,##0.00">
                  <c:v>25540</c:v>
                </c:pt>
                <c:pt idx="236" formatCode="#,##0.00">
                  <c:v>25414</c:v>
                </c:pt>
                <c:pt idx="237" formatCode="#,##0.00">
                  <c:v>25289</c:v>
                </c:pt>
                <c:pt idx="238" formatCode="#,##0.00">
                  <c:v>25165</c:v>
                </c:pt>
                <c:pt idx="239" formatCode="#,##0.00">
                  <c:v>25040</c:v>
                </c:pt>
                <c:pt idx="240" formatCode="#,##0.00">
                  <c:v>24914</c:v>
                </c:pt>
                <c:pt idx="241" formatCode="#,##0.00">
                  <c:v>24786</c:v>
                </c:pt>
                <c:pt idx="242" formatCode="#,##0.00">
                  <c:v>24655</c:v>
                </c:pt>
                <c:pt idx="243" formatCode="#,##0.00">
                  <c:v>24523</c:v>
                </c:pt>
                <c:pt idx="244" formatCode="#,##0.00">
                  <c:v>24390</c:v>
                </c:pt>
                <c:pt idx="245" formatCode="#,##0.00">
                  <c:v>24256</c:v>
                </c:pt>
                <c:pt idx="246" formatCode="#,##0.00">
                  <c:v>24123</c:v>
                </c:pt>
                <c:pt idx="247" formatCode="#,##0.00">
                  <c:v>23989</c:v>
                </c:pt>
                <c:pt idx="248" formatCode="#,##0.00">
                  <c:v>23855</c:v>
                </c:pt>
                <c:pt idx="249" formatCode="#,##0.00">
                  <c:v>23721</c:v>
                </c:pt>
                <c:pt idx="250" formatCode="#,##0.00">
                  <c:v>23588</c:v>
                </c:pt>
                <c:pt idx="251" formatCode="#,##0.00">
                  <c:v>23455</c:v>
                </c:pt>
                <c:pt idx="252" formatCode="#,##0.00">
                  <c:v>23323</c:v>
                </c:pt>
                <c:pt idx="253" formatCode="#,##0.00">
                  <c:v>23191</c:v>
                </c:pt>
                <c:pt idx="254" formatCode="#,##0.00">
                  <c:v>23060</c:v>
                </c:pt>
                <c:pt idx="255" formatCode="#,##0.00">
                  <c:v>22929</c:v>
                </c:pt>
                <c:pt idx="256" formatCode="#,##0.00">
                  <c:v>22800</c:v>
                </c:pt>
                <c:pt idx="257" formatCode="#,##0.00">
                  <c:v>22672</c:v>
                </c:pt>
                <c:pt idx="258" formatCode="#,##0.00">
                  <c:v>22545</c:v>
                </c:pt>
                <c:pt idx="259" formatCode="#,##0.00">
                  <c:v>22420</c:v>
                </c:pt>
                <c:pt idx="260" formatCode="#,##0.00">
                  <c:v>22296</c:v>
                </c:pt>
                <c:pt idx="261" formatCode="#,##0.00">
                  <c:v>22174</c:v>
                </c:pt>
                <c:pt idx="262" formatCode="#,##0.00">
                  <c:v>22053</c:v>
                </c:pt>
                <c:pt idx="263" formatCode="#,##0.00">
                  <c:v>21935</c:v>
                </c:pt>
                <c:pt idx="264" formatCode="#,##0.00">
                  <c:v>21819</c:v>
                </c:pt>
                <c:pt idx="265" formatCode="#,##0.00">
                  <c:v>21704</c:v>
                </c:pt>
                <c:pt idx="266" formatCode="#,##0.00">
                  <c:v>21592</c:v>
                </c:pt>
                <c:pt idx="267" formatCode="#,##0.00">
                  <c:v>21481</c:v>
                </c:pt>
                <c:pt idx="268" formatCode="#,##0.00">
                  <c:v>21374</c:v>
                </c:pt>
                <c:pt idx="269" formatCode="#,##0.00">
                  <c:v>21265</c:v>
                </c:pt>
                <c:pt idx="270" formatCode="#,##0.00">
                  <c:v>21158</c:v>
                </c:pt>
                <c:pt idx="271" formatCode="#,##0.00">
                  <c:v>21052</c:v>
                </c:pt>
                <c:pt idx="272" formatCode="#,##0.00">
                  <c:v>20947</c:v>
                </c:pt>
                <c:pt idx="273" formatCode="#,##0.00">
                  <c:v>20844</c:v>
                </c:pt>
                <c:pt idx="274" formatCode="#,##0.00">
                  <c:v>20742</c:v>
                </c:pt>
                <c:pt idx="275" formatCode="#,##0.00">
                  <c:v>20642</c:v>
                </c:pt>
                <c:pt idx="276" formatCode="#,##0.00">
                  <c:v>20543</c:v>
                </c:pt>
                <c:pt idx="277" formatCode="#,##0.00">
                  <c:v>20445</c:v>
                </c:pt>
                <c:pt idx="278" formatCode="#,##0.00">
                  <c:v>20348</c:v>
                </c:pt>
                <c:pt idx="279" formatCode="#,##0.00">
                  <c:v>20253</c:v>
                </c:pt>
                <c:pt idx="280" formatCode="#,##0.00">
                  <c:v>20159</c:v>
                </c:pt>
                <c:pt idx="281" formatCode="#,##0.00">
                  <c:v>20066</c:v>
                </c:pt>
                <c:pt idx="282" formatCode="#,##0.00">
                  <c:v>19976</c:v>
                </c:pt>
                <c:pt idx="283" formatCode="#,##0.00">
                  <c:v>19888</c:v>
                </c:pt>
                <c:pt idx="284" formatCode="#,##0.00">
                  <c:v>19803</c:v>
                </c:pt>
                <c:pt idx="285" formatCode="#,##0.00">
                  <c:v>19721</c:v>
                </c:pt>
                <c:pt idx="286" formatCode="#,##0.00">
                  <c:v>19642</c:v>
                </c:pt>
                <c:pt idx="287" formatCode="#,##0.00">
                  <c:v>19566</c:v>
                </c:pt>
                <c:pt idx="288" formatCode="#,##0.00">
                  <c:v>19494</c:v>
                </c:pt>
                <c:pt idx="289" formatCode="#,##0.00">
                  <c:v>19424</c:v>
                </c:pt>
                <c:pt idx="290" formatCode="#,##0.00">
                  <c:v>19357</c:v>
                </c:pt>
                <c:pt idx="291" formatCode="#,##0.00">
                  <c:v>19294</c:v>
                </c:pt>
                <c:pt idx="292" formatCode="#,##0.00">
                  <c:v>19234</c:v>
                </c:pt>
                <c:pt idx="293" formatCode="#,##0.00">
                  <c:v>19177</c:v>
                </c:pt>
                <c:pt idx="294" formatCode="#,##0.00">
                  <c:v>19124</c:v>
                </c:pt>
                <c:pt idx="295" formatCode="#,##0.00">
                  <c:v>19074</c:v>
                </c:pt>
                <c:pt idx="296" formatCode="#,##0.00">
                  <c:v>19026</c:v>
                </c:pt>
                <c:pt idx="297" formatCode="#,##0.00">
                  <c:v>18982</c:v>
                </c:pt>
                <c:pt idx="298" formatCode="#,##0.00">
                  <c:v>18941</c:v>
                </c:pt>
                <c:pt idx="299" formatCode="#,##0.00">
                  <c:v>18902</c:v>
                </c:pt>
                <c:pt idx="300" formatCode="#,##0.00">
                  <c:v>18865</c:v>
                </c:pt>
                <c:pt idx="301" formatCode="#,##0.00">
                  <c:v>18830</c:v>
                </c:pt>
                <c:pt idx="302" formatCode="#,##0.00">
                  <c:v>18797</c:v>
                </c:pt>
                <c:pt idx="303" formatCode="#,##0.00">
                  <c:v>18765</c:v>
                </c:pt>
                <c:pt idx="304" formatCode="#,##0.00">
                  <c:v>18735</c:v>
                </c:pt>
                <c:pt idx="305" formatCode="#,##0.00">
                  <c:v>18706</c:v>
                </c:pt>
                <c:pt idx="306" formatCode="#,##0.00">
                  <c:v>18678</c:v>
                </c:pt>
                <c:pt idx="307" formatCode="#,##0.00">
                  <c:v>18649</c:v>
                </c:pt>
                <c:pt idx="308" formatCode="#,##0.00">
                  <c:v>18621</c:v>
                </c:pt>
                <c:pt idx="309" formatCode="#,##0.00">
                  <c:v>18593</c:v>
                </c:pt>
                <c:pt idx="310" formatCode="#,##0.00">
                  <c:v>18564</c:v>
                </c:pt>
                <c:pt idx="311" formatCode="#,##0.00">
                  <c:v>18535</c:v>
                </c:pt>
                <c:pt idx="312" formatCode="#,##0.00">
                  <c:v>18504</c:v>
                </c:pt>
                <c:pt idx="313" formatCode="#,##0.00">
                  <c:v>18473</c:v>
                </c:pt>
                <c:pt idx="314" formatCode="#,##0.00">
                  <c:v>18440</c:v>
                </c:pt>
                <c:pt idx="315" formatCode="#,##0.00">
                  <c:v>18405</c:v>
                </c:pt>
                <c:pt idx="316" formatCode="#,##0.00">
                  <c:v>18369</c:v>
                </c:pt>
                <c:pt idx="317" formatCode="#,##0.00">
                  <c:v>18331</c:v>
                </c:pt>
                <c:pt idx="318" formatCode="#,##0.00">
                  <c:v>18290</c:v>
                </c:pt>
                <c:pt idx="319" formatCode="#,##0.00">
                  <c:v>18248</c:v>
                </c:pt>
                <c:pt idx="320" formatCode="#,##0.00">
                  <c:v>18203</c:v>
                </c:pt>
                <c:pt idx="321" formatCode="#,##0.00">
                  <c:v>18156</c:v>
                </c:pt>
                <c:pt idx="322" formatCode="#,##0.00">
                  <c:v>18107</c:v>
                </c:pt>
                <c:pt idx="323" formatCode="#,##0.00">
                  <c:v>18055</c:v>
                </c:pt>
                <c:pt idx="324" formatCode="#,##0.00">
                  <c:v>18000</c:v>
                </c:pt>
                <c:pt idx="325" formatCode="#,##0.00">
                  <c:v>17943</c:v>
                </c:pt>
                <c:pt idx="326" formatCode="#,##0.00">
                  <c:v>17884</c:v>
                </c:pt>
                <c:pt idx="327" formatCode="#,##0.00">
                  <c:v>17822</c:v>
                </c:pt>
                <c:pt idx="328" formatCode="#,##0.00">
                  <c:v>17757</c:v>
                </c:pt>
                <c:pt idx="329" formatCode="#,##0.00">
                  <c:v>17690</c:v>
                </c:pt>
                <c:pt idx="330" formatCode="#,##0.00">
                  <c:v>17620</c:v>
                </c:pt>
                <c:pt idx="331" formatCode="#,##0.00">
                  <c:v>17548</c:v>
                </c:pt>
                <c:pt idx="332" formatCode="#,##0.00">
                  <c:v>17473</c:v>
                </c:pt>
                <c:pt idx="333" formatCode="#,##0.00">
                  <c:v>17396</c:v>
                </c:pt>
                <c:pt idx="334" formatCode="#,##0.00">
                  <c:v>17317</c:v>
                </c:pt>
                <c:pt idx="335" formatCode="#,##0.00">
                  <c:v>17235</c:v>
                </c:pt>
                <c:pt idx="336" formatCode="#,##0.00">
                  <c:v>17150</c:v>
                </c:pt>
                <c:pt idx="337" formatCode="#,##0.00">
                  <c:v>17064</c:v>
                </c:pt>
                <c:pt idx="338" formatCode="#,##0.00">
                  <c:v>16976</c:v>
                </c:pt>
                <c:pt idx="339" formatCode="#,##0.00">
                  <c:v>16886</c:v>
                </c:pt>
                <c:pt idx="340" formatCode="#,##0.00">
                  <c:v>16794</c:v>
                </c:pt>
                <c:pt idx="341" formatCode="#,##0.00">
                  <c:v>16700</c:v>
                </c:pt>
                <c:pt idx="342" formatCode="#,##0.00">
                  <c:v>16606</c:v>
                </c:pt>
                <c:pt idx="343" formatCode="#,##0.00">
                  <c:v>16508</c:v>
                </c:pt>
                <c:pt idx="344" formatCode="#,##0.00">
                  <c:v>16408</c:v>
                </c:pt>
                <c:pt idx="345" formatCode="#,##0.00">
                  <c:v>16308</c:v>
                </c:pt>
                <c:pt idx="346" formatCode="#,##0.00">
                  <c:v>16206</c:v>
                </c:pt>
                <c:pt idx="347" formatCode="#,##0.00">
                  <c:v>16104</c:v>
                </c:pt>
                <c:pt idx="348" formatCode="#,##0.00">
                  <c:v>16001</c:v>
                </c:pt>
                <c:pt idx="349" formatCode="#,##0.00">
                  <c:v>15898</c:v>
                </c:pt>
                <c:pt idx="350" formatCode="#,##0.00">
                  <c:v>15794</c:v>
                </c:pt>
                <c:pt idx="351" formatCode="#,##0.00">
                  <c:v>15689</c:v>
                </c:pt>
                <c:pt idx="352" formatCode="#,##0.00">
                  <c:v>15584</c:v>
                </c:pt>
                <c:pt idx="353" formatCode="#,##0.00">
                  <c:v>15477</c:v>
                </c:pt>
                <c:pt idx="354" formatCode="#,##0.00">
                  <c:v>15371</c:v>
                </c:pt>
                <c:pt idx="355" formatCode="#,##0.00">
                  <c:v>15264</c:v>
                </c:pt>
                <c:pt idx="356" formatCode="#,##0.00">
                  <c:v>15158</c:v>
                </c:pt>
                <c:pt idx="357" formatCode="#,##0.00">
                  <c:v>15051</c:v>
                </c:pt>
                <c:pt idx="358" formatCode="#,##0.00">
                  <c:v>14945</c:v>
                </c:pt>
                <c:pt idx="359" formatCode="#,##0.00">
                  <c:v>14838</c:v>
                </c:pt>
                <c:pt idx="360" formatCode="#,##0.00">
                  <c:v>14732</c:v>
                </c:pt>
                <c:pt idx="361" formatCode="#,##0.00">
                  <c:v>14625</c:v>
                </c:pt>
                <c:pt idx="362" formatCode="#,##0.00">
                  <c:v>14518</c:v>
                </c:pt>
                <c:pt idx="363" formatCode="#,##0.00">
                  <c:v>14412</c:v>
                </c:pt>
                <c:pt idx="364" formatCode="#,##0.00">
                  <c:v>14305</c:v>
                </c:pt>
                <c:pt idx="365" formatCode="#,##0.00">
                  <c:v>14197</c:v>
                </c:pt>
                <c:pt idx="366" formatCode="#,##0.00">
                  <c:v>14089</c:v>
                </c:pt>
                <c:pt idx="367" formatCode="#,##0.00">
                  <c:v>13979</c:v>
                </c:pt>
                <c:pt idx="368" formatCode="#,##0.00">
                  <c:v>13869</c:v>
                </c:pt>
                <c:pt idx="369" formatCode="#,##0.00">
                  <c:v>13758</c:v>
                </c:pt>
                <c:pt idx="370" formatCode="#,##0.00">
                  <c:v>13646</c:v>
                </c:pt>
                <c:pt idx="371" formatCode="#,##0.00">
                  <c:v>13534</c:v>
                </c:pt>
                <c:pt idx="372" formatCode="#,##0.00">
                  <c:v>13420</c:v>
                </c:pt>
                <c:pt idx="373" formatCode="#,##0.00">
                  <c:v>13308</c:v>
                </c:pt>
                <c:pt idx="374" formatCode="#,##0.00">
                  <c:v>13195</c:v>
                </c:pt>
                <c:pt idx="375" formatCode="#,##0.00">
                  <c:v>13108</c:v>
                </c:pt>
                <c:pt idx="376" formatCode="#,##0.00">
                  <c:v>12990</c:v>
                </c:pt>
                <c:pt idx="377" formatCode="#,##0.00">
                  <c:v>12913</c:v>
                </c:pt>
                <c:pt idx="378" formatCode="#,##0.00">
                  <c:v>12808</c:v>
                </c:pt>
                <c:pt idx="379" formatCode="#,##0.00">
                  <c:v>12684</c:v>
                </c:pt>
                <c:pt idx="380" formatCode="#,##0.00">
                  <c:v>12559</c:v>
                </c:pt>
                <c:pt idx="381" formatCode="#,##0.00">
                  <c:v>12439</c:v>
                </c:pt>
                <c:pt idx="382" formatCode="#,##0.00">
                  <c:v>12325</c:v>
                </c:pt>
                <c:pt idx="383" formatCode="#,##0.00">
                  <c:v>12212</c:v>
                </c:pt>
                <c:pt idx="384" formatCode="#,##0.00">
                  <c:v>12102</c:v>
                </c:pt>
                <c:pt idx="385" formatCode="#,##0.00">
                  <c:v>11993</c:v>
                </c:pt>
                <c:pt idx="386" formatCode="#,##0.00">
                  <c:v>11885</c:v>
                </c:pt>
                <c:pt idx="387" formatCode="#,##0.00">
                  <c:v>11779</c:v>
                </c:pt>
                <c:pt idx="388" formatCode="#,##0.00">
                  <c:v>11674</c:v>
                </c:pt>
                <c:pt idx="389" formatCode="#,##0.00">
                  <c:v>11574</c:v>
                </c:pt>
                <c:pt idx="390" formatCode="#,##0.00">
                  <c:v>11472</c:v>
                </c:pt>
                <c:pt idx="391" formatCode="#,##0.00">
                  <c:v>11372</c:v>
                </c:pt>
                <c:pt idx="392" formatCode="#,##0.00">
                  <c:v>11274</c:v>
                </c:pt>
                <c:pt idx="393" formatCode="#,##0.00">
                  <c:v>11177</c:v>
                </c:pt>
                <c:pt idx="394" formatCode="#,##0.00">
                  <c:v>11120</c:v>
                </c:pt>
                <c:pt idx="395" formatCode="#,##0.00">
                  <c:v>11012</c:v>
                </c:pt>
                <c:pt idx="396" formatCode="#,##0.00">
                  <c:v>10911</c:v>
                </c:pt>
                <c:pt idx="397" formatCode="#,##0.00">
                  <c:v>10814</c:v>
                </c:pt>
                <c:pt idx="398" formatCode="#,##0.00">
                  <c:v>10720</c:v>
                </c:pt>
                <c:pt idx="399" formatCode="#,##0.00">
                  <c:v>10628</c:v>
                </c:pt>
                <c:pt idx="400" formatCode="#,##0.00">
                  <c:v>10537</c:v>
                </c:pt>
                <c:pt idx="401" formatCode="#,##0.00">
                  <c:v>10449</c:v>
                </c:pt>
                <c:pt idx="402" formatCode="#,##0.00">
                  <c:v>10363</c:v>
                </c:pt>
                <c:pt idx="403" formatCode="#,##0.00">
                  <c:v>10278</c:v>
                </c:pt>
                <c:pt idx="404" formatCode="#,##0.00">
                  <c:v>10195</c:v>
                </c:pt>
                <c:pt idx="405" formatCode="#,##0.00">
                  <c:v>10115</c:v>
                </c:pt>
                <c:pt idx="406" formatCode="#,##0.00">
                  <c:v>10035</c:v>
                </c:pt>
                <c:pt idx="407" formatCode="#,##0.00">
                  <c:v>9956</c:v>
                </c:pt>
                <c:pt idx="408" formatCode="#,##0.00">
                  <c:v>9879</c:v>
                </c:pt>
                <c:pt idx="409" formatCode="#,##0.00">
                  <c:v>9800</c:v>
                </c:pt>
                <c:pt idx="410" formatCode="#,##0.00">
                  <c:v>9719</c:v>
                </c:pt>
                <c:pt idx="411" formatCode="#,##0.00">
                  <c:v>9638</c:v>
                </c:pt>
                <c:pt idx="412" formatCode="#,##0.00">
                  <c:v>9558</c:v>
                </c:pt>
                <c:pt idx="413" formatCode="#,##0.00">
                  <c:v>9479</c:v>
                </c:pt>
                <c:pt idx="414" formatCode="#,##0.00">
                  <c:v>9402</c:v>
                </c:pt>
                <c:pt idx="415" formatCode="#,##0.00">
                  <c:v>9324</c:v>
                </c:pt>
                <c:pt idx="416" formatCode="#,##0.00">
                  <c:v>9248</c:v>
                </c:pt>
                <c:pt idx="417" formatCode="#,##0.00">
                  <c:v>9173</c:v>
                </c:pt>
                <c:pt idx="418" formatCode="#,##0.00">
                  <c:v>9102</c:v>
                </c:pt>
                <c:pt idx="419" formatCode="#,##0.00">
                  <c:v>9028</c:v>
                </c:pt>
                <c:pt idx="420" formatCode="#,##0.00">
                  <c:v>8955</c:v>
                </c:pt>
                <c:pt idx="421" formatCode="#,##0.00">
                  <c:v>8884</c:v>
                </c:pt>
                <c:pt idx="422" formatCode="#,##0.00">
                  <c:v>8813</c:v>
                </c:pt>
                <c:pt idx="423" formatCode="#,##0.00">
                  <c:v>8743</c:v>
                </c:pt>
                <c:pt idx="424" formatCode="#,##0.00">
                  <c:v>8673</c:v>
                </c:pt>
                <c:pt idx="425" formatCode="#,##0.00">
                  <c:v>8623</c:v>
                </c:pt>
                <c:pt idx="426" formatCode="#,##0.00">
                  <c:v>8552</c:v>
                </c:pt>
                <c:pt idx="427" formatCode="#,##0.00">
                  <c:v>8477</c:v>
                </c:pt>
                <c:pt idx="428" formatCode="#,##0.00">
                  <c:v>8405</c:v>
                </c:pt>
                <c:pt idx="429" formatCode="#,##0.00">
                  <c:v>8334</c:v>
                </c:pt>
                <c:pt idx="430" formatCode="#,##0.00">
                  <c:v>8265</c:v>
                </c:pt>
                <c:pt idx="431" formatCode="#,##0.00">
                  <c:v>8198</c:v>
                </c:pt>
                <c:pt idx="432" formatCode="#,##0.00">
                  <c:v>8131</c:v>
                </c:pt>
                <c:pt idx="433" formatCode="#,##0.00">
                  <c:v>8065</c:v>
                </c:pt>
                <c:pt idx="434" formatCode="#,##0.00">
                  <c:v>8000</c:v>
                </c:pt>
                <c:pt idx="435" formatCode="#,##0.00">
                  <c:v>7935</c:v>
                </c:pt>
                <c:pt idx="436" formatCode="#,##0.00">
                  <c:v>7870</c:v>
                </c:pt>
                <c:pt idx="437" formatCode="#,##0.00">
                  <c:v>7806</c:v>
                </c:pt>
                <c:pt idx="438" formatCode="#,##0.00">
                  <c:v>7742</c:v>
                </c:pt>
                <c:pt idx="439" formatCode="#,##0.00">
                  <c:v>7679</c:v>
                </c:pt>
                <c:pt idx="440" formatCode="#,##0.00">
                  <c:v>7616</c:v>
                </c:pt>
                <c:pt idx="441" formatCode="#,##0.00">
                  <c:v>7553</c:v>
                </c:pt>
                <c:pt idx="442" formatCode="#,##0.00">
                  <c:v>7491</c:v>
                </c:pt>
                <c:pt idx="443" formatCode="#,##0.00">
                  <c:v>7430</c:v>
                </c:pt>
                <c:pt idx="444" formatCode="#,##0.00">
                  <c:v>7368</c:v>
                </c:pt>
                <c:pt idx="445" formatCode="#,##0.00">
                  <c:v>7308</c:v>
                </c:pt>
                <c:pt idx="446" formatCode="#,##0.00">
                  <c:v>7248</c:v>
                </c:pt>
                <c:pt idx="447" formatCode="#,##0.00">
                  <c:v>7188</c:v>
                </c:pt>
                <c:pt idx="448" formatCode="#,##0.00">
                  <c:v>7129</c:v>
                </c:pt>
                <c:pt idx="449" formatCode="#,##0.00">
                  <c:v>7070</c:v>
                </c:pt>
                <c:pt idx="450" formatCode="#,##0.00">
                  <c:v>7011</c:v>
                </c:pt>
                <c:pt idx="451" formatCode="#,##0.00">
                  <c:v>6952</c:v>
                </c:pt>
                <c:pt idx="452" formatCode="#,##0.00">
                  <c:v>6894</c:v>
                </c:pt>
                <c:pt idx="453" formatCode="#,##0.00">
                  <c:v>6837</c:v>
                </c:pt>
                <c:pt idx="454" formatCode="#,##0.00">
                  <c:v>6780</c:v>
                </c:pt>
                <c:pt idx="455" formatCode="#,##0.00">
                  <c:v>6723</c:v>
                </c:pt>
                <c:pt idx="456" formatCode="#,##0.00">
                  <c:v>6667</c:v>
                </c:pt>
                <c:pt idx="457" formatCode="#,##0.00">
                  <c:v>6611</c:v>
                </c:pt>
                <c:pt idx="458" formatCode="#,##0.00">
                  <c:v>6557</c:v>
                </c:pt>
                <c:pt idx="459" formatCode="#,##0.00">
                  <c:v>6502</c:v>
                </c:pt>
                <c:pt idx="460" formatCode="#,##0.00">
                  <c:v>6449</c:v>
                </c:pt>
                <c:pt idx="461" formatCode="#,##0.00">
                  <c:v>6396</c:v>
                </c:pt>
                <c:pt idx="462" formatCode="#,##0.00">
                  <c:v>6344</c:v>
                </c:pt>
                <c:pt idx="463" formatCode="#,##0.00">
                  <c:v>6292</c:v>
                </c:pt>
                <c:pt idx="464" formatCode="#,##0.00">
                  <c:v>6242</c:v>
                </c:pt>
                <c:pt idx="465" formatCode="#,##0.00">
                  <c:v>6191</c:v>
                </c:pt>
                <c:pt idx="466" formatCode="#,##0.00">
                  <c:v>6142</c:v>
                </c:pt>
                <c:pt idx="467" formatCode="#,##0.00">
                  <c:v>6092</c:v>
                </c:pt>
                <c:pt idx="468" formatCode="#,##0.00">
                  <c:v>6044</c:v>
                </c:pt>
                <c:pt idx="469" formatCode="#,##0.00">
                  <c:v>5996</c:v>
                </c:pt>
                <c:pt idx="470" formatCode="#,##0.00">
                  <c:v>5949</c:v>
                </c:pt>
                <c:pt idx="471" formatCode="#,##0.00">
                  <c:v>5902</c:v>
                </c:pt>
                <c:pt idx="472" formatCode="#,##0.00">
                  <c:v>5856</c:v>
                </c:pt>
                <c:pt idx="473" formatCode="#,##0.00">
                  <c:v>5811</c:v>
                </c:pt>
                <c:pt idx="474" formatCode="#,##0.00">
                  <c:v>5766</c:v>
                </c:pt>
                <c:pt idx="475" formatCode="#,##0.00">
                  <c:v>5721</c:v>
                </c:pt>
                <c:pt idx="476" formatCode="#,##0.00">
                  <c:v>5676</c:v>
                </c:pt>
                <c:pt idx="477" formatCode="#,##0.00">
                  <c:v>5632</c:v>
                </c:pt>
                <c:pt idx="478" formatCode="#,##0.00">
                  <c:v>5588</c:v>
                </c:pt>
                <c:pt idx="479" formatCode="#,##0.00">
                  <c:v>5545</c:v>
                </c:pt>
                <c:pt idx="480" formatCode="#,##0.00">
                  <c:v>5502</c:v>
                </c:pt>
                <c:pt idx="481" formatCode="#,##0.00">
                  <c:v>5460</c:v>
                </c:pt>
                <c:pt idx="482" formatCode="#,##0.00">
                  <c:v>5418</c:v>
                </c:pt>
                <c:pt idx="483" formatCode="#,##0.00">
                  <c:v>5376</c:v>
                </c:pt>
                <c:pt idx="484" formatCode="#,##0.00">
                  <c:v>5335</c:v>
                </c:pt>
                <c:pt idx="485" formatCode="#,##0.00">
                  <c:v>5295</c:v>
                </c:pt>
                <c:pt idx="486" formatCode="#,##0.00">
                  <c:v>5255</c:v>
                </c:pt>
                <c:pt idx="487" formatCode="#,##0.00">
                  <c:v>5215</c:v>
                </c:pt>
                <c:pt idx="488" formatCode="#,##0.00">
                  <c:v>5176</c:v>
                </c:pt>
                <c:pt idx="489" formatCode="#,##0.00">
                  <c:v>5137</c:v>
                </c:pt>
                <c:pt idx="490" formatCode="#,##0.00">
                  <c:v>5098</c:v>
                </c:pt>
                <c:pt idx="491" formatCode="#,##0.00">
                  <c:v>5060</c:v>
                </c:pt>
                <c:pt idx="492" formatCode="#,##0.00">
                  <c:v>5021</c:v>
                </c:pt>
                <c:pt idx="493" formatCode="#,##0.00">
                  <c:v>4983</c:v>
                </c:pt>
                <c:pt idx="494" formatCode="#,##0.00">
                  <c:v>4945</c:v>
                </c:pt>
                <c:pt idx="495" formatCode="#,##0.00">
                  <c:v>4907</c:v>
                </c:pt>
                <c:pt idx="496" formatCode="#,##0.00">
                  <c:v>4870</c:v>
                </c:pt>
                <c:pt idx="497" formatCode="#,##0.00">
                  <c:v>4832</c:v>
                </c:pt>
                <c:pt idx="498" formatCode="#,##0.00">
                  <c:v>4795</c:v>
                </c:pt>
                <c:pt idx="499" formatCode="#,##0.00">
                  <c:v>4759</c:v>
                </c:pt>
                <c:pt idx="500" formatCode="#,##0.00">
                  <c:v>4723</c:v>
                </c:pt>
                <c:pt idx="501" formatCode="#,##0.00">
                  <c:v>4687</c:v>
                </c:pt>
                <c:pt idx="502" formatCode="#,##0.00">
                  <c:v>4652</c:v>
                </c:pt>
                <c:pt idx="503" formatCode="#,##0.00">
                  <c:v>4617</c:v>
                </c:pt>
                <c:pt idx="504" formatCode="#,##0.00">
                  <c:v>4583</c:v>
                </c:pt>
                <c:pt idx="505" formatCode="#,##0.00">
                  <c:v>4548</c:v>
                </c:pt>
                <c:pt idx="506" formatCode="#,##0.00">
                  <c:v>4514</c:v>
                </c:pt>
                <c:pt idx="507" formatCode="#,##0.00">
                  <c:v>4480</c:v>
                </c:pt>
                <c:pt idx="508" formatCode="#,##0.00">
                  <c:v>4447</c:v>
                </c:pt>
                <c:pt idx="509" formatCode="#,##0.00">
                  <c:v>4413</c:v>
                </c:pt>
                <c:pt idx="510" formatCode="#,##0.00">
                  <c:v>4380</c:v>
                </c:pt>
                <c:pt idx="511" formatCode="#,##0.00">
                  <c:v>4348</c:v>
                </c:pt>
                <c:pt idx="512" formatCode="#,##0.00">
                  <c:v>4315</c:v>
                </c:pt>
                <c:pt idx="513" formatCode="#,##0.00">
                  <c:v>4284</c:v>
                </c:pt>
                <c:pt idx="514" formatCode="#,##0.00">
                  <c:v>4252</c:v>
                </c:pt>
                <c:pt idx="515" formatCode="#,##0.00">
                  <c:v>4221</c:v>
                </c:pt>
                <c:pt idx="516" formatCode="#,##0.00">
                  <c:v>4190</c:v>
                </c:pt>
                <c:pt idx="517" formatCode="#,##0.00">
                  <c:v>4159</c:v>
                </c:pt>
                <c:pt idx="518" formatCode="#,##0.00">
                  <c:v>4128</c:v>
                </c:pt>
                <c:pt idx="519" formatCode="#,##0.00">
                  <c:v>4098</c:v>
                </c:pt>
                <c:pt idx="520" formatCode="#,##0.00">
                  <c:v>4068</c:v>
                </c:pt>
                <c:pt idx="521" formatCode="#,##0.00">
                  <c:v>4038</c:v>
                </c:pt>
                <c:pt idx="522" formatCode="#,##0.00">
                  <c:v>4008</c:v>
                </c:pt>
                <c:pt idx="523" formatCode="#,##0.00">
                  <c:v>3979</c:v>
                </c:pt>
                <c:pt idx="524" formatCode="#,##0.00">
                  <c:v>3950</c:v>
                </c:pt>
                <c:pt idx="525" formatCode="#,##0.00">
                  <c:v>3921</c:v>
                </c:pt>
                <c:pt idx="526" formatCode="#,##0.00">
                  <c:v>3892</c:v>
                </c:pt>
                <c:pt idx="527" formatCode="#,##0.00">
                  <c:v>3864</c:v>
                </c:pt>
                <c:pt idx="528" formatCode="#,##0.00">
                  <c:v>3836</c:v>
                </c:pt>
                <c:pt idx="529" formatCode="#,##0.00">
                  <c:v>3807</c:v>
                </c:pt>
                <c:pt idx="530" formatCode="#,##0.00">
                  <c:v>3780</c:v>
                </c:pt>
                <c:pt idx="531" formatCode="#,##0.00">
                  <c:v>3752</c:v>
                </c:pt>
                <c:pt idx="532" formatCode="#,##0.00">
                  <c:v>3725</c:v>
                </c:pt>
                <c:pt idx="533" formatCode="#,##0.00">
                  <c:v>3698</c:v>
                </c:pt>
                <c:pt idx="534" formatCode="#,##0.00">
                  <c:v>3671</c:v>
                </c:pt>
                <c:pt idx="535" formatCode="#,##0.00">
                  <c:v>3645</c:v>
                </c:pt>
                <c:pt idx="536" formatCode="#,##0.00">
                  <c:v>3619</c:v>
                </c:pt>
                <c:pt idx="537" formatCode="#,##0.00">
                  <c:v>3594</c:v>
                </c:pt>
                <c:pt idx="538" formatCode="#,##0.00">
                  <c:v>3568</c:v>
                </c:pt>
                <c:pt idx="539" formatCode="#,##0.00">
                  <c:v>3544</c:v>
                </c:pt>
                <c:pt idx="540" formatCode="#,##0.00">
                  <c:v>3520</c:v>
                </c:pt>
                <c:pt idx="541" formatCode="#,##0.00">
                  <c:v>3497</c:v>
                </c:pt>
                <c:pt idx="542" formatCode="#,##0.00">
                  <c:v>3474</c:v>
                </c:pt>
                <c:pt idx="543" formatCode="#,##0.00">
                  <c:v>3453</c:v>
                </c:pt>
                <c:pt idx="544" formatCode="#,##0.00">
                  <c:v>3431</c:v>
                </c:pt>
                <c:pt idx="545" formatCode="#,##0.00">
                  <c:v>3410</c:v>
                </c:pt>
                <c:pt idx="546" formatCode="#,##0.00">
                  <c:v>3389</c:v>
                </c:pt>
                <c:pt idx="547" formatCode="#,##0.00">
                  <c:v>3369</c:v>
                </c:pt>
                <c:pt idx="548" formatCode="#,##0.00">
                  <c:v>3348</c:v>
                </c:pt>
                <c:pt idx="549" formatCode="#,##0.00">
                  <c:v>3327</c:v>
                </c:pt>
                <c:pt idx="550" formatCode="#,##0.00">
                  <c:v>3306</c:v>
                </c:pt>
                <c:pt idx="551" formatCode="#,##0.00">
                  <c:v>3285</c:v>
                </c:pt>
                <c:pt idx="552" formatCode="#,##0.00">
                  <c:v>3264</c:v>
                </c:pt>
                <c:pt idx="553" formatCode="#,##0.00">
                  <c:v>3243</c:v>
                </c:pt>
                <c:pt idx="554" formatCode="#,##0.00">
                  <c:v>3221</c:v>
                </c:pt>
                <c:pt idx="555" formatCode="#,##0.00">
                  <c:v>3201</c:v>
                </c:pt>
                <c:pt idx="556" formatCode="#,##0.00">
                  <c:v>3180</c:v>
                </c:pt>
                <c:pt idx="557" formatCode="#,##0.00">
                  <c:v>3159</c:v>
                </c:pt>
                <c:pt idx="558" formatCode="#,##0.00">
                  <c:v>3138</c:v>
                </c:pt>
                <c:pt idx="559" formatCode="#,##0.00">
                  <c:v>3117</c:v>
                </c:pt>
                <c:pt idx="560" formatCode="#,##0.00">
                  <c:v>3096</c:v>
                </c:pt>
                <c:pt idx="561" formatCode="#,##0.00">
                  <c:v>3076</c:v>
                </c:pt>
                <c:pt idx="562" formatCode="#,##0.00">
                  <c:v>3056</c:v>
                </c:pt>
                <c:pt idx="563" formatCode="#,##0.00">
                  <c:v>3035</c:v>
                </c:pt>
                <c:pt idx="564" formatCode="#,##0.00">
                  <c:v>3015</c:v>
                </c:pt>
                <c:pt idx="565" formatCode="#,##0.00">
                  <c:v>2995</c:v>
                </c:pt>
                <c:pt idx="566" formatCode="#,##0.00">
                  <c:v>2975</c:v>
                </c:pt>
                <c:pt idx="567" formatCode="#,##0.00">
                  <c:v>2956</c:v>
                </c:pt>
                <c:pt idx="568" formatCode="#,##0.00">
                  <c:v>2936</c:v>
                </c:pt>
                <c:pt idx="569" formatCode="#,##0.00">
                  <c:v>2916</c:v>
                </c:pt>
                <c:pt idx="570" formatCode="#,##0.00">
                  <c:v>2897</c:v>
                </c:pt>
                <c:pt idx="571" formatCode="#,##0.00">
                  <c:v>2878</c:v>
                </c:pt>
                <c:pt idx="572" formatCode="#,##0.00">
                  <c:v>2858</c:v>
                </c:pt>
                <c:pt idx="573" formatCode="#,##0.00">
                  <c:v>2839</c:v>
                </c:pt>
                <c:pt idx="574" formatCode="#,##0.00">
                  <c:v>2820</c:v>
                </c:pt>
                <c:pt idx="575" formatCode="#,##0.00">
                  <c:v>2801</c:v>
                </c:pt>
                <c:pt idx="576" formatCode="#,##0.00">
                  <c:v>2782</c:v>
                </c:pt>
                <c:pt idx="577" formatCode="#,##0.00">
                  <c:v>2763</c:v>
                </c:pt>
                <c:pt idx="578" formatCode="#,##0.00">
                  <c:v>2747</c:v>
                </c:pt>
                <c:pt idx="579" formatCode="#,##0.00">
                  <c:v>2730</c:v>
                </c:pt>
                <c:pt idx="580" formatCode="#,##0.00">
                  <c:v>2713</c:v>
                </c:pt>
                <c:pt idx="581" formatCode="#,##0.00">
                  <c:v>2695</c:v>
                </c:pt>
                <c:pt idx="582" formatCode="#,##0.00">
                  <c:v>2678</c:v>
                </c:pt>
                <c:pt idx="583" formatCode="#,##0.00">
                  <c:v>2661</c:v>
                </c:pt>
                <c:pt idx="584" formatCode="#,##0.00">
                  <c:v>2645</c:v>
                </c:pt>
                <c:pt idx="585" formatCode="#,##0.00">
                  <c:v>2628</c:v>
                </c:pt>
                <c:pt idx="586" formatCode="#,##0.00">
                  <c:v>2612</c:v>
                </c:pt>
                <c:pt idx="587" formatCode="#,##0.00">
                  <c:v>2595</c:v>
                </c:pt>
                <c:pt idx="588" formatCode="#,##0.00">
                  <c:v>2579</c:v>
                </c:pt>
                <c:pt idx="589" formatCode="#,##0.00">
                  <c:v>2564</c:v>
                </c:pt>
                <c:pt idx="590" formatCode="#,##0.00">
                  <c:v>2548</c:v>
                </c:pt>
                <c:pt idx="591" formatCode="#,##0.00">
                  <c:v>2533</c:v>
                </c:pt>
                <c:pt idx="592" formatCode="#,##0.00">
                  <c:v>2517</c:v>
                </c:pt>
                <c:pt idx="593" formatCode="#,##0.00">
                  <c:v>2505</c:v>
                </c:pt>
                <c:pt idx="594" formatCode="#,##0.00">
                  <c:v>2488</c:v>
                </c:pt>
                <c:pt idx="595" formatCode="#,##0.00">
                  <c:v>2474</c:v>
                </c:pt>
                <c:pt idx="596" formatCode="#,##0">
                  <c:v>2465</c:v>
                </c:pt>
                <c:pt idx="597" formatCode="#,##0">
                  <c:v>2461</c:v>
                </c:pt>
                <c:pt idx="598" formatCode="#,##0">
                  <c:v>2458</c:v>
                </c:pt>
                <c:pt idx="599" formatCode="#,##0">
                  <c:v>2454</c:v>
                </c:pt>
                <c:pt idx="600" formatCode="#,##0">
                  <c:v>2448</c:v>
                </c:pt>
                <c:pt idx="601" formatCode="#,##0">
                  <c:v>2439</c:v>
                </c:pt>
                <c:pt idx="602" formatCode="#,##0">
                  <c:v>2426</c:v>
                </c:pt>
                <c:pt idx="603" formatCode="#,##0">
                  <c:v>2411</c:v>
                </c:pt>
                <c:pt idx="604" formatCode="#,##0">
                  <c:v>2394</c:v>
                </c:pt>
                <c:pt idx="605" formatCode="#,##0">
                  <c:v>2376</c:v>
                </c:pt>
                <c:pt idx="606" formatCode="#,##0">
                  <c:v>2358</c:v>
                </c:pt>
                <c:pt idx="607" formatCode="#,##0">
                  <c:v>2341</c:v>
                </c:pt>
                <c:pt idx="608" formatCode="#,##0">
                  <c:v>2324</c:v>
                </c:pt>
                <c:pt idx="609" formatCode="#,##0">
                  <c:v>2308</c:v>
                </c:pt>
                <c:pt idx="610" formatCode="#,##0">
                  <c:v>2292</c:v>
                </c:pt>
                <c:pt idx="611" formatCode="#,##0">
                  <c:v>2277</c:v>
                </c:pt>
                <c:pt idx="612" formatCode="#,##0">
                  <c:v>2263</c:v>
                </c:pt>
                <c:pt idx="613" formatCode="#,##0">
                  <c:v>2249</c:v>
                </c:pt>
                <c:pt idx="614" formatCode="#,##0">
                  <c:v>2236</c:v>
                </c:pt>
                <c:pt idx="615" formatCode="#,##0">
                  <c:v>2222</c:v>
                </c:pt>
                <c:pt idx="616" formatCode="#,##0">
                  <c:v>2210</c:v>
                </c:pt>
                <c:pt idx="617" formatCode="#,##0">
                  <c:v>2197</c:v>
                </c:pt>
                <c:pt idx="618" formatCode="#,##0">
                  <c:v>2185</c:v>
                </c:pt>
                <c:pt idx="619" formatCode="#,##0">
                  <c:v>2174</c:v>
                </c:pt>
                <c:pt idx="620" formatCode="#,##0">
                  <c:v>2162</c:v>
                </c:pt>
                <c:pt idx="621" formatCode="#,##0">
                  <c:v>2150</c:v>
                </c:pt>
                <c:pt idx="622" formatCode="#,##0">
                  <c:v>2139</c:v>
                </c:pt>
                <c:pt idx="623" formatCode="#,##0">
                  <c:v>2128</c:v>
                </c:pt>
                <c:pt idx="624" formatCode="#,##0">
                  <c:v>2116</c:v>
                </c:pt>
                <c:pt idx="625" formatCode="#,##0">
                  <c:v>2105</c:v>
                </c:pt>
                <c:pt idx="626" formatCode="#,##0">
                  <c:v>2094</c:v>
                </c:pt>
                <c:pt idx="627" formatCode="#,##0">
                  <c:v>2083</c:v>
                </c:pt>
                <c:pt idx="628" formatCode="#,##0">
                  <c:v>2072</c:v>
                </c:pt>
                <c:pt idx="629" formatCode="#,##0">
                  <c:v>2061</c:v>
                </c:pt>
                <c:pt idx="630" formatCode="#,##0">
                  <c:v>2050</c:v>
                </c:pt>
                <c:pt idx="631" formatCode="#,##0">
                  <c:v>2039</c:v>
                </c:pt>
                <c:pt idx="632" formatCode="#,##0">
                  <c:v>2028</c:v>
                </c:pt>
                <c:pt idx="633" formatCode="#,##0">
                  <c:v>2017</c:v>
                </c:pt>
                <c:pt idx="634" formatCode="#,##0">
                  <c:v>2006</c:v>
                </c:pt>
                <c:pt idx="635" formatCode="#,##0">
                  <c:v>1996</c:v>
                </c:pt>
                <c:pt idx="636" formatCode="#,##0">
                  <c:v>1985</c:v>
                </c:pt>
                <c:pt idx="637" formatCode="#,##0">
                  <c:v>1974</c:v>
                </c:pt>
                <c:pt idx="638" formatCode="#,##0">
                  <c:v>1963</c:v>
                </c:pt>
                <c:pt idx="639" formatCode="#,##0">
                  <c:v>1953</c:v>
                </c:pt>
                <c:pt idx="640" formatCode="#,##0">
                  <c:v>1942</c:v>
                </c:pt>
                <c:pt idx="641" formatCode="#,##0">
                  <c:v>1931</c:v>
                </c:pt>
                <c:pt idx="642" formatCode="#,##0">
                  <c:v>1921</c:v>
                </c:pt>
                <c:pt idx="643" formatCode="#,##0">
                  <c:v>1910</c:v>
                </c:pt>
                <c:pt idx="644" formatCode="#,##0">
                  <c:v>1899</c:v>
                </c:pt>
                <c:pt idx="645" formatCode="#,##0">
                  <c:v>1889</c:v>
                </c:pt>
                <c:pt idx="646" formatCode="#,##0">
                  <c:v>1878</c:v>
                </c:pt>
                <c:pt idx="647" formatCode="#,##0">
                  <c:v>1868</c:v>
                </c:pt>
                <c:pt idx="648" formatCode="#,##0">
                  <c:v>1858</c:v>
                </c:pt>
                <c:pt idx="649" formatCode="#,##0">
                  <c:v>1848</c:v>
                </c:pt>
                <c:pt idx="650" formatCode="#,##0">
                  <c:v>1839</c:v>
                </c:pt>
                <c:pt idx="651" formatCode="#,##0">
                  <c:v>1830</c:v>
                </c:pt>
                <c:pt idx="652" formatCode="#,##0">
                  <c:v>1822</c:v>
                </c:pt>
                <c:pt idx="653" formatCode="#,##0">
                  <c:v>1814</c:v>
                </c:pt>
                <c:pt idx="654" formatCode="#,##0">
                  <c:v>1805</c:v>
                </c:pt>
                <c:pt idx="655" formatCode="#,##0">
                  <c:v>1796</c:v>
                </c:pt>
                <c:pt idx="656" formatCode="#,##0">
                  <c:v>1787</c:v>
                </c:pt>
                <c:pt idx="657" formatCode="#,##0">
                  <c:v>1777</c:v>
                </c:pt>
                <c:pt idx="658" formatCode="#,##0">
                  <c:v>1767</c:v>
                </c:pt>
                <c:pt idx="659" formatCode="#,##0">
                  <c:v>1757</c:v>
                </c:pt>
                <c:pt idx="660" formatCode="#,##0">
                  <c:v>1747</c:v>
                </c:pt>
                <c:pt idx="661" formatCode="#,##0">
                  <c:v>1737</c:v>
                </c:pt>
                <c:pt idx="662" formatCode="#,##0">
                  <c:v>1727</c:v>
                </c:pt>
                <c:pt idx="663" formatCode="#,##0">
                  <c:v>1717</c:v>
                </c:pt>
                <c:pt idx="664" formatCode="#,##0">
                  <c:v>1708</c:v>
                </c:pt>
                <c:pt idx="665" formatCode="#,##0">
                  <c:v>1698</c:v>
                </c:pt>
                <c:pt idx="666" formatCode="#,##0">
                  <c:v>1689</c:v>
                </c:pt>
                <c:pt idx="667" formatCode="#,##0">
                  <c:v>1680</c:v>
                </c:pt>
                <c:pt idx="668" formatCode="#,##0">
                  <c:v>1671</c:v>
                </c:pt>
                <c:pt idx="669" formatCode="#,##0">
                  <c:v>1662</c:v>
                </c:pt>
                <c:pt idx="670" formatCode="#,##0">
                  <c:v>1653</c:v>
                </c:pt>
                <c:pt idx="671" formatCode="#,##0">
                  <c:v>1643</c:v>
                </c:pt>
                <c:pt idx="672" formatCode="#,##0">
                  <c:v>1635</c:v>
                </c:pt>
                <c:pt idx="673" formatCode="#,##0">
                  <c:v>1626</c:v>
                </c:pt>
                <c:pt idx="674" formatCode="#,##0">
                  <c:v>1617</c:v>
                </c:pt>
                <c:pt idx="675" formatCode="#,##0">
                  <c:v>1608</c:v>
                </c:pt>
                <c:pt idx="676" formatCode="#,##0">
                  <c:v>1600</c:v>
                </c:pt>
                <c:pt idx="677" formatCode="#,##0">
                  <c:v>1591</c:v>
                </c:pt>
                <c:pt idx="678" formatCode="#,##0">
                  <c:v>1582</c:v>
                </c:pt>
                <c:pt idx="679" formatCode="#,##0">
                  <c:v>1574</c:v>
                </c:pt>
                <c:pt idx="680" formatCode="#,##0">
                  <c:v>1565</c:v>
                </c:pt>
                <c:pt idx="681" formatCode="#,##0">
                  <c:v>1557</c:v>
                </c:pt>
                <c:pt idx="682" formatCode="#,##0">
                  <c:v>1548</c:v>
                </c:pt>
                <c:pt idx="683" formatCode="#,##0">
                  <c:v>1540</c:v>
                </c:pt>
                <c:pt idx="684" formatCode="#,##0">
                  <c:v>1531</c:v>
                </c:pt>
                <c:pt idx="685" formatCode="#,##0">
                  <c:v>1523</c:v>
                </c:pt>
                <c:pt idx="686" formatCode="#,##0">
                  <c:v>1514</c:v>
                </c:pt>
                <c:pt idx="687" formatCode="#,##0">
                  <c:v>1506</c:v>
                </c:pt>
                <c:pt idx="688" formatCode="#,##0">
                  <c:v>1497</c:v>
                </c:pt>
                <c:pt idx="689" formatCode="#,##0">
                  <c:v>1489</c:v>
                </c:pt>
                <c:pt idx="690" formatCode="#,##0">
                  <c:v>1481</c:v>
                </c:pt>
                <c:pt idx="691" formatCode="#,##0">
                  <c:v>1472</c:v>
                </c:pt>
                <c:pt idx="692" formatCode="#,##0">
                  <c:v>1464</c:v>
                </c:pt>
                <c:pt idx="693" formatCode="#,##0">
                  <c:v>1456</c:v>
                </c:pt>
                <c:pt idx="694" formatCode="#,##0">
                  <c:v>1448</c:v>
                </c:pt>
                <c:pt idx="695" formatCode="#,##0">
                  <c:v>1440</c:v>
                </c:pt>
                <c:pt idx="696" formatCode="#,##0">
                  <c:v>1432</c:v>
                </c:pt>
                <c:pt idx="697" formatCode="#,##0">
                  <c:v>1425</c:v>
                </c:pt>
                <c:pt idx="698" formatCode="#,##0">
                  <c:v>1418</c:v>
                </c:pt>
                <c:pt idx="699" formatCode="#,##0">
                  <c:v>1410</c:v>
                </c:pt>
                <c:pt idx="700" formatCode="#,##0">
                  <c:v>1403</c:v>
                </c:pt>
                <c:pt idx="701" formatCode="#,##0">
                  <c:v>1396</c:v>
                </c:pt>
                <c:pt idx="702" formatCode="#,##0">
                  <c:v>1388</c:v>
                </c:pt>
                <c:pt idx="703" formatCode="#,##0">
                  <c:v>1381</c:v>
                </c:pt>
                <c:pt idx="704" formatCode="#,##0">
                  <c:v>1374</c:v>
                </c:pt>
                <c:pt idx="705" formatCode="#,##0">
                  <c:v>1367</c:v>
                </c:pt>
                <c:pt idx="706" formatCode="#,##0">
                  <c:v>1360</c:v>
                </c:pt>
                <c:pt idx="707" formatCode="#,##0">
                  <c:v>1354</c:v>
                </c:pt>
                <c:pt idx="708" formatCode="#,##0">
                  <c:v>1347</c:v>
                </c:pt>
                <c:pt idx="709" formatCode="#,##0">
                  <c:v>1340</c:v>
                </c:pt>
                <c:pt idx="710" formatCode="#,##0">
                  <c:v>1333</c:v>
                </c:pt>
                <c:pt idx="711" formatCode="#,##0">
                  <c:v>1325</c:v>
                </c:pt>
                <c:pt idx="712" formatCode="#,##0">
                  <c:v>1318</c:v>
                </c:pt>
                <c:pt idx="713" formatCode="#,##0">
                  <c:v>1311</c:v>
                </c:pt>
                <c:pt idx="714" formatCode="#,##0">
                  <c:v>1303</c:v>
                </c:pt>
                <c:pt idx="715" formatCode="#,##0">
                  <c:v>1296</c:v>
                </c:pt>
                <c:pt idx="716" formatCode="#,##0">
                  <c:v>1289</c:v>
                </c:pt>
                <c:pt idx="717" formatCode="#,##0">
                  <c:v>1282</c:v>
                </c:pt>
                <c:pt idx="718" formatCode="#,##0">
                  <c:v>1275</c:v>
                </c:pt>
                <c:pt idx="719" formatCode="#,##0">
                  <c:v>1268</c:v>
                </c:pt>
                <c:pt idx="720" formatCode="#,##0">
                  <c:v>1262</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2"/>
          <c:tx>
            <c:v>1 Percent Annual Chance</c:v>
          </c:tx>
          <c:spPr>
            <a:ln>
              <a:solidFill>
                <a:schemeClr val="tx1"/>
              </a:solidFill>
            </a:ln>
          </c:spPr>
          <c:marker>
            <c:symbol val="none"/>
          </c:marker>
          <c:xVal>
            <c:numRef>
              <c:f>Hydrograph_JD2_3!$B$3:$B$740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Hydrograph_JD2_3!$F$3:$F$740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1</c:v>
                </c:pt>
                <c:pt idx="101">
                  <c:v>1</c:v>
                </c:pt>
                <c:pt idx="102">
                  <c:v>1</c:v>
                </c:pt>
                <c:pt idx="103">
                  <c:v>1</c:v>
                </c:pt>
                <c:pt idx="104">
                  <c:v>1</c:v>
                </c:pt>
                <c:pt idx="105">
                  <c:v>2</c:v>
                </c:pt>
                <c:pt idx="106">
                  <c:v>2</c:v>
                </c:pt>
                <c:pt idx="107">
                  <c:v>2</c:v>
                </c:pt>
                <c:pt idx="108">
                  <c:v>2</c:v>
                </c:pt>
                <c:pt idx="109">
                  <c:v>3</c:v>
                </c:pt>
                <c:pt idx="110">
                  <c:v>3</c:v>
                </c:pt>
                <c:pt idx="111">
                  <c:v>4</c:v>
                </c:pt>
                <c:pt idx="112">
                  <c:v>4</c:v>
                </c:pt>
                <c:pt idx="113">
                  <c:v>5</c:v>
                </c:pt>
                <c:pt idx="114">
                  <c:v>6</c:v>
                </c:pt>
                <c:pt idx="115">
                  <c:v>7</c:v>
                </c:pt>
                <c:pt idx="116">
                  <c:v>9</c:v>
                </c:pt>
                <c:pt idx="117">
                  <c:v>11</c:v>
                </c:pt>
                <c:pt idx="118">
                  <c:v>14</c:v>
                </c:pt>
                <c:pt idx="119">
                  <c:v>17</c:v>
                </c:pt>
                <c:pt idx="120">
                  <c:v>23</c:v>
                </c:pt>
                <c:pt idx="121">
                  <c:v>40</c:v>
                </c:pt>
                <c:pt idx="122">
                  <c:v>51</c:v>
                </c:pt>
                <c:pt idx="123">
                  <c:v>56</c:v>
                </c:pt>
                <c:pt idx="124">
                  <c:v>61</c:v>
                </c:pt>
                <c:pt idx="125">
                  <c:v>68</c:v>
                </c:pt>
                <c:pt idx="126">
                  <c:v>80</c:v>
                </c:pt>
                <c:pt idx="127">
                  <c:v>96</c:v>
                </c:pt>
                <c:pt idx="128">
                  <c:v>128</c:v>
                </c:pt>
                <c:pt idx="129" formatCode="#,##0.00">
                  <c:v>197</c:v>
                </c:pt>
                <c:pt idx="130" formatCode="#,##0.00">
                  <c:v>240</c:v>
                </c:pt>
                <c:pt idx="131" formatCode="#,##0.00">
                  <c:v>273</c:v>
                </c:pt>
                <c:pt idx="132" formatCode="#,##0.00">
                  <c:v>298</c:v>
                </c:pt>
                <c:pt idx="133" formatCode="#,##0.00">
                  <c:v>319</c:v>
                </c:pt>
                <c:pt idx="134" formatCode="#,##0.00">
                  <c:v>337</c:v>
                </c:pt>
                <c:pt idx="135" formatCode="#,##0.00">
                  <c:v>350</c:v>
                </c:pt>
                <c:pt idx="136" formatCode="#,##0.00">
                  <c:v>361</c:v>
                </c:pt>
                <c:pt idx="137" formatCode="#,##0.00">
                  <c:v>370</c:v>
                </c:pt>
                <c:pt idx="138" formatCode="#,##0.00">
                  <c:v>377</c:v>
                </c:pt>
                <c:pt idx="139" formatCode="#,##0.00">
                  <c:v>383</c:v>
                </c:pt>
                <c:pt idx="140" formatCode="#,##0.00">
                  <c:v>389</c:v>
                </c:pt>
                <c:pt idx="141" formatCode="#,##0.00">
                  <c:v>395</c:v>
                </c:pt>
                <c:pt idx="142" formatCode="#,##0.00">
                  <c:v>402</c:v>
                </c:pt>
                <c:pt idx="143" formatCode="#,##0.00">
                  <c:v>409</c:v>
                </c:pt>
                <c:pt idx="144" formatCode="#,##0.00">
                  <c:v>417</c:v>
                </c:pt>
                <c:pt idx="145" formatCode="#,##0.00">
                  <c:v>426</c:v>
                </c:pt>
                <c:pt idx="146" formatCode="#,##0.00">
                  <c:v>435</c:v>
                </c:pt>
                <c:pt idx="147" formatCode="#,##0.00">
                  <c:v>444</c:v>
                </c:pt>
                <c:pt idx="148" formatCode="#,##0.00">
                  <c:v>454</c:v>
                </c:pt>
                <c:pt idx="149" formatCode="#,##0.00">
                  <c:v>464</c:v>
                </c:pt>
                <c:pt idx="150" formatCode="#,##0.00">
                  <c:v>475</c:v>
                </c:pt>
                <c:pt idx="151" formatCode="#,##0.00">
                  <c:v>486</c:v>
                </c:pt>
                <c:pt idx="152" formatCode="#,##0.00">
                  <c:v>497</c:v>
                </c:pt>
                <c:pt idx="153" formatCode="#,##0.00">
                  <c:v>512</c:v>
                </c:pt>
                <c:pt idx="154" formatCode="#,##0.00">
                  <c:v>537</c:v>
                </c:pt>
                <c:pt idx="155" formatCode="#,##0.00">
                  <c:v>590</c:v>
                </c:pt>
                <c:pt idx="156" formatCode="#,##0.00">
                  <c:v>691</c:v>
                </c:pt>
                <c:pt idx="157" formatCode="#,##0.00">
                  <c:v>863</c:v>
                </c:pt>
                <c:pt idx="158" formatCode="#,##0.00">
                  <c:v>1078</c:v>
                </c:pt>
                <c:pt idx="159" formatCode="#,##0.00">
                  <c:v>1321</c:v>
                </c:pt>
                <c:pt idx="160" formatCode="#,##0.00">
                  <c:v>1588</c:v>
                </c:pt>
                <c:pt idx="161" formatCode="#,##0.00">
                  <c:v>1854</c:v>
                </c:pt>
                <c:pt idx="162" formatCode="#,##0.00">
                  <c:v>2134</c:v>
                </c:pt>
                <c:pt idx="163" formatCode="#,##0.00">
                  <c:v>2448</c:v>
                </c:pt>
                <c:pt idx="164" formatCode="#,##0.00">
                  <c:v>2800</c:v>
                </c:pt>
                <c:pt idx="165" formatCode="#,##0.00">
                  <c:v>3191</c:v>
                </c:pt>
                <c:pt idx="166" formatCode="#,##0.00">
                  <c:v>3595</c:v>
                </c:pt>
                <c:pt idx="167" formatCode="#,##0.00">
                  <c:v>4014</c:v>
                </c:pt>
                <c:pt idx="168" formatCode="#,##0.00">
                  <c:v>4402</c:v>
                </c:pt>
                <c:pt idx="169" formatCode="#,##0.00">
                  <c:v>4764</c:v>
                </c:pt>
                <c:pt idx="170" formatCode="#,##0.00">
                  <c:v>5112</c:v>
                </c:pt>
                <c:pt idx="171" formatCode="#,##0.00">
                  <c:v>5444</c:v>
                </c:pt>
                <c:pt idx="172" formatCode="#,##0.00">
                  <c:v>5769</c:v>
                </c:pt>
                <c:pt idx="173" formatCode="#,##0.00">
                  <c:v>6088</c:v>
                </c:pt>
                <c:pt idx="174" formatCode="#,##0.00">
                  <c:v>6395</c:v>
                </c:pt>
                <c:pt idx="175" formatCode="#,##0.00">
                  <c:v>6687</c:v>
                </c:pt>
                <c:pt idx="176" formatCode="#,##0.00">
                  <c:v>6969</c:v>
                </c:pt>
                <c:pt idx="177" formatCode="#,##0.00">
                  <c:v>7243</c:v>
                </c:pt>
                <c:pt idx="178" formatCode="#,##0.00">
                  <c:v>7513</c:v>
                </c:pt>
                <c:pt idx="179" formatCode="#,##0.00">
                  <c:v>7787</c:v>
                </c:pt>
                <c:pt idx="180" formatCode="#,##0.00">
                  <c:v>8070</c:v>
                </c:pt>
                <c:pt idx="181" formatCode="#,##0.00">
                  <c:v>8370</c:v>
                </c:pt>
                <c:pt idx="182" formatCode="#,##0.00">
                  <c:v>8654</c:v>
                </c:pt>
                <c:pt idx="183" formatCode="#,##0.00">
                  <c:v>8977</c:v>
                </c:pt>
                <c:pt idx="184" formatCode="#,##0.00">
                  <c:v>9310</c:v>
                </c:pt>
                <c:pt idx="185" formatCode="#,##0.00">
                  <c:v>9659</c:v>
                </c:pt>
                <c:pt idx="186" formatCode="#,##0.00">
                  <c:v>10026</c:v>
                </c:pt>
                <c:pt idx="187" formatCode="#,##0.00">
                  <c:v>10409</c:v>
                </c:pt>
                <c:pt idx="188" formatCode="#,##0.00">
                  <c:v>10804</c:v>
                </c:pt>
                <c:pt idx="189" formatCode="#,##0.00">
                  <c:v>11144</c:v>
                </c:pt>
                <c:pt idx="190" formatCode="#,##0.00">
                  <c:v>11542</c:v>
                </c:pt>
                <c:pt idx="191" formatCode="#,##0.00">
                  <c:v>11922</c:v>
                </c:pt>
                <c:pt idx="192" formatCode="#,##0.00">
                  <c:v>12279</c:v>
                </c:pt>
                <c:pt idx="193" formatCode="#,##0.00">
                  <c:v>12609</c:v>
                </c:pt>
                <c:pt idx="194" formatCode="#,##0.00">
                  <c:v>12887</c:v>
                </c:pt>
                <c:pt idx="195" formatCode="#,##0.00">
                  <c:v>13113</c:v>
                </c:pt>
                <c:pt idx="196" formatCode="#,##0.00">
                  <c:v>13370</c:v>
                </c:pt>
                <c:pt idx="197" formatCode="#,##0.00">
                  <c:v>13630</c:v>
                </c:pt>
                <c:pt idx="198" formatCode="#,##0.00">
                  <c:v>13859</c:v>
                </c:pt>
                <c:pt idx="199" formatCode="#,##0.00">
                  <c:v>14062</c:v>
                </c:pt>
                <c:pt idx="200" formatCode="#,##0.00">
                  <c:v>14243</c:v>
                </c:pt>
                <c:pt idx="201" formatCode="#,##0.00">
                  <c:v>14402</c:v>
                </c:pt>
                <c:pt idx="202" formatCode="#,##0.00">
                  <c:v>14540</c:v>
                </c:pt>
                <c:pt idx="203" formatCode="#,##0.00">
                  <c:v>14659</c:v>
                </c:pt>
                <c:pt idx="204" formatCode="#,##0.00">
                  <c:v>14761</c:v>
                </c:pt>
                <c:pt idx="205" formatCode="#,##0.00">
                  <c:v>14844</c:v>
                </c:pt>
                <c:pt idx="206" formatCode="#,##0.00">
                  <c:v>14911</c:v>
                </c:pt>
                <c:pt idx="207" formatCode="#,##0.00">
                  <c:v>14962</c:v>
                </c:pt>
                <c:pt idx="208" formatCode="#,##0.00">
                  <c:v>14999</c:v>
                </c:pt>
                <c:pt idx="209" formatCode="#,##0.00">
                  <c:v>15022</c:v>
                </c:pt>
                <c:pt idx="210" formatCode="#,##0.00">
                  <c:v>15032</c:v>
                </c:pt>
                <c:pt idx="211" formatCode="#,##0.00">
                  <c:v>15030</c:v>
                </c:pt>
                <c:pt idx="212" formatCode="#,##0.00">
                  <c:v>15018</c:v>
                </c:pt>
                <c:pt idx="213" formatCode="#,##0.00">
                  <c:v>14994</c:v>
                </c:pt>
                <c:pt idx="214" formatCode="#,##0.00">
                  <c:v>14960</c:v>
                </c:pt>
                <c:pt idx="215" formatCode="#,##0.00">
                  <c:v>14916</c:v>
                </c:pt>
                <c:pt idx="216" formatCode="#,##0.00">
                  <c:v>14864</c:v>
                </c:pt>
                <c:pt idx="217" formatCode="#,##0.00">
                  <c:v>14803</c:v>
                </c:pt>
                <c:pt idx="218" formatCode="#,##0.00">
                  <c:v>14736</c:v>
                </c:pt>
                <c:pt idx="219" formatCode="#,##0.00">
                  <c:v>14664</c:v>
                </c:pt>
                <c:pt idx="220" formatCode="#,##0.00">
                  <c:v>14587</c:v>
                </c:pt>
                <c:pt idx="221" formatCode="#,##0.00">
                  <c:v>14508</c:v>
                </c:pt>
                <c:pt idx="222" formatCode="#,##0.00">
                  <c:v>14426</c:v>
                </c:pt>
                <c:pt idx="223" formatCode="#,##0.00">
                  <c:v>14343</c:v>
                </c:pt>
                <c:pt idx="224" formatCode="#,##0.00">
                  <c:v>14259</c:v>
                </c:pt>
                <c:pt idx="225" formatCode="#,##0.00">
                  <c:v>14173</c:v>
                </c:pt>
                <c:pt idx="226" formatCode="#,##0.00">
                  <c:v>14088</c:v>
                </c:pt>
                <c:pt idx="227" formatCode="#,##0.00">
                  <c:v>14001</c:v>
                </c:pt>
                <c:pt idx="228" formatCode="#,##0.00">
                  <c:v>13915</c:v>
                </c:pt>
                <c:pt idx="229" formatCode="#,##0.00">
                  <c:v>13829</c:v>
                </c:pt>
                <c:pt idx="230" formatCode="#,##0.00">
                  <c:v>13745</c:v>
                </c:pt>
                <c:pt idx="231" formatCode="#,##0.00">
                  <c:v>13663</c:v>
                </c:pt>
                <c:pt idx="232" formatCode="#,##0.00">
                  <c:v>13585</c:v>
                </c:pt>
                <c:pt idx="233" formatCode="#,##0.00">
                  <c:v>13511</c:v>
                </c:pt>
                <c:pt idx="234" formatCode="#,##0.00">
                  <c:v>13441</c:v>
                </c:pt>
                <c:pt idx="235" formatCode="#,##0.00">
                  <c:v>13376</c:v>
                </c:pt>
                <c:pt idx="236" formatCode="#,##0.00">
                  <c:v>13316</c:v>
                </c:pt>
                <c:pt idx="237" formatCode="#,##0.00">
                  <c:v>13261</c:v>
                </c:pt>
                <c:pt idx="238" formatCode="#,##0.00">
                  <c:v>13210</c:v>
                </c:pt>
                <c:pt idx="239" formatCode="#,##0.00">
                  <c:v>13164</c:v>
                </c:pt>
                <c:pt idx="240" formatCode="#,##0.00">
                  <c:v>13121</c:v>
                </c:pt>
                <c:pt idx="241" formatCode="#,##0.00">
                  <c:v>13106</c:v>
                </c:pt>
                <c:pt idx="242" formatCode="#,##0.00">
                  <c:v>13059</c:v>
                </c:pt>
                <c:pt idx="243" formatCode="#,##0.00">
                  <c:v>13016</c:v>
                </c:pt>
                <c:pt idx="244" formatCode="#,##0.00">
                  <c:v>12976</c:v>
                </c:pt>
                <c:pt idx="245" formatCode="#,##0.00">
                  <c:v>12961</c:v>
                </c:pt>
                <c:pt idx="246" formatCode="#,##0.00">
                  <c:v>12939</c:v>
                </c:pt>
                <c:pt idx="247" formatCode="#,##0.00">
                  <c:v>12883</c:v>
                </c:pt>
                <c:pt idx="248" formatCode="#,##0.00">
                  <c:v>12834</c:v>
                </c:pt>
                <c:pt idx="249" formatCode="#,##0.00">
                  <c:v>12787</c:v>
                </c:pt>
                <c:pt idx="250" formatCode="#,##0.00">
                  <c:v>12763</c:v>
                </c:pt>
                <c:pt idx="251" formatCode="#,##0.00">
                  <c:v>12705</c:v>
                </c:pt>
                <c:pt idx="252" formatCode="#,##0.00">
                  <c:v>12648</c:v>
                </c:pt>
                <c:pt idx="253" formatCode="#,##0.00">
                  <c:v>12591</c:v>
                </c:pt>
                <c:pt idx="254" formatCode="#,##0.00">
                  <c:v>12534</c:v>
                </c:pt>
                <c:pt idx="255" formatCode="#,##0.00">
                  <c:v>12475</c:v>
                </c:pt>
                <c:pt idx="256" formatCode="#,##0.00">
                  <c:v>12415</c:v>
                </c:pt>
                <c:pt idx="257" formatCode="#,##0.00">
                  <c:v>12353</c:v>
                </c:pt>
                <c:pt idx="258" formatCode="#,##0.00">
                  <c:v>12292</c:v>
                </c:pt>
                <c:pt idx="259" formatCode="#,##0.00">
                  <c:v>12228</c:v>
                </c:pt>
                <c:pt idx="260" formatCode="#,##0.00">
                  <c:v>12164</c:v>
                </c:pt>
                <c:pt idx="261" formatCode="#,##0.00">
                  <c:v>12099</c:v>
                </c:pt>
                <c:pt idx="262" formatCode="#,##0.00">
                  <c:v>12034</c:v>
                </c:pt>
                <c:pt idx="263" formatCode="#,##0.00">
                  <c:v>11969</c:v>
                </c:pt>
                <c:pt idx="264" formatCode="#,##0.00">
                  <c:v>11905</c:v>
                </c:pt>
                <c:pt idx="265" formatCode="#,##0.00">
                  <c:v>11840</c:v>
                </c:pt>
                <c:pt idx="266" formatCode="#,##0.00">
                  <c:v>11773</c:v>
                </c:pt>
                <c:pt idx="267" formatCode="#,##0.00">
                  <c:v>11706</c:v>
                </c:pt>
                <c:pt idx="268" formatCode="#,##0.00">
                  <c:v>11639</c:v>
                </c:pt>
                <c:pt idx="269" formatCode="#,##0.00">
                  <c:v>11575</c:v>
                </c:pt>
                <c:pt idx="270" formatCode="#,##0.00">
                  <c:v>11508</c:v>
                </c:pt>
                <c:pt idx="271" formatCode="#,##0.00">
                  <c:v>11440</c:v>
                </c:pt>
                <c:pt idx="272" formatCode="#,##0.00">
                  <c:v>11374</c:v>
                </c:pt>
                <c:pt idx="273" formatCode="#,##0.00">
                  <c:v>11308</c:v>
                </c:pt>
                <c:pt idx="274" formatCode="#,##0.00">
                  <c:v>11242</c:v>
                </c:pt>
                <c:pt idx="275" formatCode="#,##0.00">
                  <c:v>11177</c:v>
                </c:pt>
                <c:pt idx="276" formatCode="#,##0.00">
                  <c:v>11161</c:v>
                </c:pt>
                <c:pt idx="277" formatCode="#,##0.00">
                  <c:v>11078</c:v>
                </c:pt>
                <c:pt idx="278" formatCode="#,##0.00">
                  <c:v>11005</c:v>
                </c:pt>
                <c:pt idx="279" formatCode="#,##0.00">
                  <c:v>10936</c:v>
                </c:pt>
                <c:pt idx="280" formatCode="#,##0.00">
                  <c:v>10868</c:v>
                </c:pt>
                <c:pt idx="281" formatCode="#,##0.00">
                  <c:v>10803</c:v>
                </c:pt>
                <c:pt idx="282" formatCode="#,##0.00">
                  <c:v>10738</c:v>
                </c:pt>
                <c:pt idx="283" formatCode="#,##0.00">
                  <c:v>10674</c:v>
                </c:pt>
                <c:pt idx="284" formatCode="#,##0.00">
                  <c:v>10611</c:v>
                </c:pt>
                <c:pt idx="285" formatCode="#,##0.00">
                  <c:v>10549</c:v>
                </c:pt>
                <c:pt idx="286" formatCode="#,##0.00">
                  <c:v>10487</c:v>
                </c:pt>
                <c:pt idx="287" formatCode="#,##0.00">
                  <c:v>10427</c:v>
                </c:pt>
                <c:pt idx="288" formatCode="#,##0.00">
                  <c:v>10368</c:v>
                </c:pt>
                <c:pt idx="289" formatCode="#,##0.00">
                  <c:v>10308</c:v>
                </c:pt>
                <c:pt idx="290" formatCode="#,##0.00">
                  <c:v>10248</c:v>
                </c:pt>
                <c:pt idx="291" formatCode="#,##0.00">
                  <c:v>10190</c:v>
                </c:pt>
                <c:pt idx="292" formatCode="#,##0.00">
                  <c:v>10132</c:v>
                </c:pt>
                <c:pt idx="293" formatCode="#,##0.00">
                  <c:v>10076</c:v>
                </c:pt>
                <c:pt idx="294" formatCode="#,##0.00">
                  <c:v>10020</c:v>
                </c:pt>
                <c:pt idx="295" formatCode="#,##0.00">
                  <c:v>9962</c:v>
                </c:pt>
                <c:pt idx="296" formatCode="#,##0.00">
                  <c:v>9905</c:v>
                </c:pt>
                <c:pt idx="297" formatCode="#,##0.00">
                  <c:v>9850</c:v>
                </c:pt>
                <c:pt idx="298" formatCode="#,##0.00">
                  <c:v>9792</c:v>
                </c:pt>
                <c:pt idx="299" formatCode="#,##0.00">
                  <c:v>9732</c:v>
                </c:pt>
                <c:pt idx="300" formatCode="#,##0.00">
                  <c:v>9671</c:v>
                </c:pt>
                <c:pt idx="301" formatCode="#,##0.00">
                  <c:v>9611</c:v>
                </c:pt>
                <c:pt idx="302" formatCode="#,##0.00">
                  <c:v>9551</c:v>
                </c:pt>
                <c:pt idx="303" formatCode="#,##0.00">
                  <c:v>9491</c:v>
                </c:pt>
                <c:pt idx="304" formatCode="#,##0.00">
                  <c:v>9432</c:v>
                </c:pt>
                <c:pt idx="305" formatCode="#,##0.00">
                  <c:v>9373</c:v>
                </c:pt>
                <c:pt idx="306" formatCode="#,##0.00">
                  <c:v>9313</c:v>
                </c:pt>
                <c:pt idx="307" formatCode="#,##0.00">
                  <c:v>9254</c:v>
                </c:pt>
                <c:pt idx="308" formatCode="#,##0.00">
                  <c:v>9194</c:v>
                </c:pt>
                <c:pt idx="309" formatCode="#,##0.00">
                  <c:v>9144</c:v>
                </c:pt>
                <c:pt idx="310" formatCode="#,##0.00">
                  <c:v>9084</c:v>
                </c:pt>
                <c:pt idx="311" formatCode="#,##0.00">
                  <c:v>9021</c:v>
                </c:pt>
                <c:pt idx="312" formatCode="#,##0.00">
                  <c:v>8959</c:v>
                </c:pt>
                <c:pt idx="313" formatCode="#,##0.00">
                  <c:v>8898</c:v>
                </c:pt>
                <c:pt idx="314" formatCode="#,##0.00">
                  <c:v>8838</c:v>
                </c:pt>
                <c:pt idx="315" formatCode="#,##0.00">
                  <c:v>8778</c:v>
                </c:pt>
                <c:pt idx="316" formatCode="#,##0.00">
                  <c:v>8718</c:v>
                </c:pt>
                <c:pt idx="317" formatCode="#,##0.00">
                  <c:v>8658</c:v>
                </c:pt>
                <c:pt idx="318" formatCode="#,##0.00">
                  <c:v>8611</c:v>
                </c:pt>
                <c:pt idx="319" formatCode="#,##0.00">
                  <c:v>8558</c:v>
                </c:pt>
                <c:pt idx="320" formatCode="#,##0.00">
                  <c:v>8494</c:v>
                </c:pt>
                <c:pt idx="321" formatCode="#,##0.00">
                  <c:v>8432</c:v>
                </c:pt>
                <c:pt idx="322" formatCode="#,##0.00">
                  <c:v>8373</c:v>
                </c:pt>
                <c:pt idx="323" formatCode="#,##0.00">
                  <c:v>8314</c:v>
                </c:pt>
                <c:pt idx="324" formatCode="#,##0.00">
                  <c:v>8257</c:v>
                </c:pt>
                <c:pt idx="325" formatCode="#,##0.00">
                  <c:v>8202</c:v>
                </c:pt>
                <c:pt idx="326" formatCode="#,##0.00">
                  <c:v>8147</c:v>
                </c:pt>
                <c:pt idx="327" formatCode="#,##0.00">
                  <c:v>8093</c:v>
                </c:pt>
                <c:pt idx="328" formatCode="#,##0.00">
                  <c:v>8039</c:v>
                </c:pt>
                <c:pt idx="329" formatCode="#,##0.00">
                  <c:v>7986</c:v>
                </c:pt>
                <c:pt idx="330" formatCode="#,##0.00">
                  <c:v>7934</c:v>
                </c:pt>
                <c:pt idx="331" formatCode="#,##0.00">
                  <c:v>7882</c:v>
                </c:pt>
                <c:pt idx="332" formatCode="#,##0.00">
                  <c:v>7832</c:v>
                </c:pt>
                <c:pt idx="333" formatCode="#,##0.00">
                  <c:v>7782</c:v>
                </c:pt>
                <c:pt idx="334" formatCode="#,##0.00">
                  <c:v>7733</c:v>
                </c:pt>
                <c:pt idx="335" formatCode="#,##0.00">
                  <c:v>7685</c:v>
                </c:pt>
                <c:pt idx="336" formatCode="#,##0.00">
                  <c:v>7639</c:v>
                </c:pt>
                <c:pt idx="337" formatCode="#,##0.00">
                  <c:v>7594</c:v>
                </c:pt>
                <c:pt idx="338" formatCode="#,##0.00">
                  <c:v>7550</c:v>
                </c:pt>
                <c:pt idx="339" formatCode="#,##0.00">
                  <c:v>7508</c:v>
                </c:pt>
                <c:pt idx="340" formatCode="#,##0.00">
                  <c:v>7467</c:v>
                </c:pt>
                <c:pt idx="341" formatCode="#,##0.00">
                  <c:v>7428</c:v>
                </c:pt>
                <c:pt idx="342" formatCode="#,##0.00">
                  <c:v>7391</c:v>
                </c:pt>
                <c:pt idx="343" formatCode="#,##0.00">
                  <c:v>7355</c:v>
                </c:pt>
                <c:pt idx="344" formatCode="#,##0.00">
                  <c:v>7322</c:v>
                </c:pt>
                <c:pt idx="345" formatCode="#,##0.00">
                  <c:v>7291</c:v>
                </c:pt>
                <c:pt idx="346" formatCode="#,##0.00">
                  <c:v>7261</c:v>
                </c:pt>
                <c:pt idx="347" formatCode="#,##0.00">
                  <c:v>7234</c:v>
                </c:pt>
                <c:pt idx="348" formatCode="#,##0.00">
                  <c:v>7208</c:v>
                </c:pt>
                <c:pt idx="349" formatCode="#,##0.00">
                  <c:v>7185</c:v>
                </c:pt>
                <c:pt idx="350" formatCode="#,##0.00">
                  <c:v>7163</c:v>
                </c:pt>
                <c:pt idx="351" formatCode="#,##0.00">
                  <c:v>7143</c:v>
                </c:pt>
                <c:pt idx="352" formatCode="#,##0.00">
                  <c:v>7125</c:v>
                </c:pt>
                <c:pt idx="353" formatCode="#,##0.00">
                  <c:v>7108</c:v>
                </c:pt>
                <c:pt idx="354" formatCode="#,##0.00">
                  <c:v>7093</c:v>
                </c:pt>
                <c:pt idx="355" formatCode="#,##0.00">
                  <c:v>7079</c:v>
                </c:pt>
                <c:pt idx="356" formatCode="#,##0.00">
                  <c:v>7067</c:v>
                </c:pt>
                <c:pt idx="357" formatCode="#,##0.00">
                  <c:v>7056</c:v>
                </c:pt>
                <c:pt idx="358" formatCode="#,##0.00">
                  <c:v>7046</c:v>
                </c:pt>
                <c:pt idx="359" formatCode="#,##0.00">
                  <c:v>7037</c:v>
                </c:pt>
                <c:pt idx="360" formatCode="#,##0.00">
                  <c:v>7029</c:v>
                </c:pt>
                <c:pt idx="361" formatCode="#,##0.00">
                  <c:v>7022</c:v>
                </c:pt>
                <c:pt idx="362" formatCode="#,##0.00">
                  <c:v>7016</c:v>
                </c:pt>
                <c:pt idx="363" formatCode="#,##0.00">
                  <c:v>7010</c:v>
                </c:pt>
                <c:pt idx="364" formatCode="#,##0.00">
                  <c:v>7004</c:v>
                </c:pt>
                <c:pt idx="365" formatCode="#,##0.00">
                  <c:v>6999</c:v>
                </c:pt>
                <c:pt idx="366" formatCode="#,##0.00">
                  <c:v>6994</c:v>
                </c:pt>
                <c:pt idx="367" formatCode="#,##0.00">
                  <c:v>6989</c:v>
                </c:pt>
                <c:pt idx="368" formatCode="#,##0.00">
                  <c:v>6984</c:v>
                </c:pt>
                <c:pt idx="369" formatCode="#,##0.00">
                  <c:v>6979</c:v>
                </c:pt>
                <c:pt idx="370" formatCode="#,##0.00">
                  <c:v>6973</c:v>
                </c:pt>
                <c:pt idx="371" formatCode="#,##0.00">
                  <c:v>6968</c:v>
                </c:pt>
                <c:pt idx="372" formatCode="#,##0.00">
                  <c:v>6962</c:v>
                </c:pt>
                <c:pt idx="373" formatCode="#,##0.00">
                  <c:v>6956</c:v>
                </c:pt>
                <c:pt idx="374" formatCode="#,##0.00">
                  <c:v>6949</c:v>
                </c:pt>
                <c:pt idx="375" formatCode="#,##0.00">
                  <c:v>6943</c:v>
                </c:pt>
                <c:pt idx="376" formatCode="#,##0.00">
                  <c:v>6936</c:v>
                </c:pt>
                <c:pt idx="377" formatCode="#,##0.00">
                  <c:v>6929</c:v>
                </c:pt>
                <c:pt idx="378" formatCode="#,##0.00">
                  <c:v>6921</c:v>
                </c:pt>
                <c:pt idx="379" formatCode="#,##0.00">
                  <c:v>6913</c:v>
                </c:pt>
                <c:pt idx="380" formatCode="#,##0.00">
                  <c:v>6904</c:v>
                </c:pt>
                <c:pt idx="381" formatCode="#,##0.00">
                  <c:v>6895</c:v>
                </c:pt>
                <c:pt idx="382" formatCode="#,##0.00">
                  <c:v>6884</c:v>
                </c:pt>
                <c:pt idx="383" formatCode="#,##0.00">
                  <c:v>6873</c:v>
                </c:pt>
                <c:pt idx="384" formatCode="#,##0.00">
                  <c:v>6862</c:v>
                </c:pt>
                <c:pt idx="385" formatCode="#,##0.00">
                  <c:v>6849</c:v>
                </c:pt>
                <c:pt idx="386" formatCode="#,##0.00">
                  <c:v>6836</c:v>
                </c:pt>
                <c:pt idx="387" formatCode="#,##0.00">
                  <c:v>6823</c:v>
                </c:pt>
                <c:pt idx="388" formatCode="#,##0.00">
                  <c:v>6809</c:v>
                </c:pt>
                <c:pt idx="389" formatCode="#,##0.00">
                  <c:v>6794</c:v>
                </c:pt>
                <c:pt idx="390" formatCode="#,##0.00">
                  <c:v>6778</c:v>
                </c:pt>
                <c:pt idx="391" formatCode="#,##0.00">
                  <c:v>6762</c:v>
                </c:pt>
                <c:pt idx="392" formatCode="#,##0.00">
                  <c:v>6745</c:v>
                </c:pt>
                <c:pt idx="393" formatCode="#,##0.00">
                  <c:v>6728</c:v>
                </c:pt>
                <c:pt idx="394" formatCode="#,##0.00">
                  <c:v>6709</c:v>
                </c:pt>
                <c:pt idx="395" formatCode="#,##0.00">
                  <c:v>6690</c:v>
                </c:pt>
                <c:pt idx="396" formatCode="#,##0.00">
                  <c:v>6667</c:v>
                </c:pt>
                <c:pt idx="397" formatCode="#,##0.00">
                  <c:v>6644</c:v>
                </c:pt>
                <c:pt idx="398" formatCode="#,##0.00">
                  <c:v>6624</c:v>
                </c:pt>
                <c:pt idx="399" formatCode="#,##0.00">
                  <c:v>6603</c:v>
                </c:pt>
                <c:pt idx="400" formatCode="#,##0.00">
                  <c:v>6581</c:v>
                </c:pt>
                <c:pt idx="401" formatCode="#,##0.00">
                  <c:v>6559</c:v>
                </c:pt>
                <c:pt idx="402" formatCode="#,##0.00">
                  <c:v>6535</c:v>
                </c:pt>
                <c:pt idx="403" formatCode="#,##0.00">
                  <c:v>6512</c:v>
                </c:pt>
                <c:pt idx="404" formatCode="#,##0.00">
                  <c:v>6487</c:v>
                </c:pt>
                <c:pt idx="405" formatCode="#,##0.00">
                  <c:v>6462</c:v>
                </c:pt>
                <c:pt idx="406" formatCode="#,##0.00">
                  <c:v>6436</c:v>
                </c:pt>
                <c:pt idx="407" formatCode="#,##0.00">
                  <c:v>6410</c:v>
                </c:pt>
                <c:pt idx="408" formatCode="#,##0.00">
                  <c:v>6383</c:v>
                </c:pt>
                <c:pt idx="409" formatCode="#,##0.00">
                  <c:v>6356</c:v>
                </c:pt>
                <c:pt idx="410" formatCode="#,##0.00">
                  <c:v>6328</c:v>
                </c:pt>
                <c:pt idx="411" formatCode="#,##0.00">
                  <c:v>6300</c:v>
                </c:pt>
                <c:pt idx="412" formatCode="#,##0.00">
                  <c:v>6271</c:v>
                </c:pt>
                <c:pt idx="413" formatCode="#,##0.00">
                  <c:v>6243</c:v>
                </c:pt>
                <c:pt idx="414" formatCode="#,##0.00">
                  <c:v>6213</c:v>
                </c:pt>
                <c:pt idx="415" formatCode="#,##0.00">
                  <c:v>6184</c:v>
                </c:pt>
                <c:pt idx="416" formatCode="#,##0.00">
                  <c:v>6154</c:v>
                </c:pt>
                <c:pt idx="417" formatCode="#,##0.00">
                  <c:v>6124</c:v>
                </c:pt>
                <c:pt idx="418" formatCode="#,##0.00">
                  <c:v>6094</c:v>
                </c:pt>
                <c:pt idx="419" formatCode="#,##0.00">
                  <c:v>6064</c:v>
                </c:pt>
                <c:pt idx="420" formatCode="#,##0.00">
                  <c:v>6034</c:v>
                </c:pt>
                <c:pt idx="421" formatCode="#,##0.00">
                  <c:v>6003</c:v>
                </c:pt>
                <c:pt idx="422" formatCode="#,##0.00">
                  <c:v>5973</c:v>
                </c:pt>
                <c:pt idx="423" formatCode="#,##0.00">
                  <c:v>5943</c:v>
                </c:pt>
                <c:pt idx="424" formatCode="#,##0.00">
                  <c:v>5912</c:v>
                </c:pt>
                <c:pt idx="425" formatCode="#,##0.00">
                  <c:v>5881</c:v>
                </c:pt>
                <c:pt idx="426" formatCode="#,##0.00">
                  <c:v>5850</c:v>
                </c:pt>
                <c:pt idx="427" formatCode="#,##0.00">
                  <c:v>5818</c:v>
                </c:pt>
                <c:pt idx="428" formatCode="#,##0.00">
                  <c:v>5787</c:v>
                </c:pt>
                <c:pt idx="429" formatCode="#,##0.00">
                  <c:v>5755</c:v>
                </c:pt>
                <c:pt idx="430" formatCode="#,##0.00">
                  <c:v>5724</c:v>
                </c:pt>
                <c:pt idx="431" formatCode="#,##0.00">
                  <c:v>5692</c:v>
                </c:pt>
                <c:pt idx="432" formatCode="#,##0.00">
                  <c:v>5659</c:v>
                </c:pt>
                <c:pt idx="433" formatCode="#,##0.00">
                  <c:v>5627</c:v>
                </c:pt>
                <c:pt idx="434" formatCode="#,##0.00">
                  <c:v>5595</c:v>
                </c:pt>
                <c:pt idx="435" formatCode="#,##0.00">
                  <c:v>5563</c:v>
                </c:pt>
                <c:pt idx="436" formatCode="#,##0.00">
                  <c:v>5531</c:v>
                </c:pt>
                <c:pt idx="437" formatCode="#,##0.00">
                  <c:v>5499</c:v>
                </c:pt>
                <c:pt idx="438" formatCode="#,##0.00">
                  <c:v>5467</c:v>
                </c:pt>
                <c:pt idx="439" formatCode="#,##0.00">
                  <c:v>5435</c:v>
                </c:pt>
                <c:pt idx="440" formatCode="#,##0.00">
                  <c:v>5403</c:v>
                </c:pt>
                <c:pt idx="441" formatCode="#,##0.00">
                  <c:v>5371</c:v>
                </c:pt>
                <c:pt idx="442" formatCode="#,##0.00">
                  <c:v>5339</c:v>
                </c:pt>
                <c:pt idx="443" formatCode="#,##0.00">
                  <c:v>5308</c:v>
                </c:pt>
                <c:pt idx="444" formatCode="#,##0.00">
                  <c:v>5276</c:v>
                </c:pt>
                <c:pt idx="445" formatCode="#,##0.00">
                  <c:v>5245</c:v>
                </c:pt>
                <c:pt idx="446" formatCode="#,##0.00">
                  <c:v>5213</c:v>
                </c:pt>
                <c:pt idx="447" formatCode="#,##0.00">
                  <c:v>5182</c:v>
                </c:pt>
                <c:pt idx="448" formatCode="#,##0.00">
                  <c:v>5151</c:v>
                </c:pt>
                <c:pt idx="449" formatCode="#,##0.00">
                  <c:v>5120</c:v>
                </c:pt>
                <c:pt idx="450" formatCode="#,##0.00">
                  <c:v>5089</c:v>
                </c:pt>
                <c:pt idx="451" formatCode="#,##0.00">
                  <c:v>5058</c:v>
                </c:pt>
                <c:pt idx="452" formatCode="#,##0.00">
                  <c:v>5027</c:v>
                </c:pt>
                <c:pt idx="453" formatCode="#,##0.00">
                  <c:v>4996</c:v>
                </c:pt>
                <c:pt idx="454" formatCode="#,##0.00">
                  <c:v>4965</c:v>
                </c:pt>
                <c:pt idx="455" formatCode="#,##0.00">
                  <c:v>4934</c:v>
                </c:pt>
                <c:pt idx="456" formatCode="#,##0.00">
                  <c:v>4904</c:v>
                </c:pt>
                <c:pt idx="457" formatCode="#,##0.00">
                  <c:v>4877</c:v>
                </c:pt>
                <c:pt idx="458" formatCode="#,##0.00">
                  <c:v>4846</c:v>
                </c:pt>
                <c:pt idx="459" formatCode="#,##0.00">
                  <c:v>4814</c:v>
                </c:pt>
                <c:pt idx="460" formatCode="#,##0.00">
                  <c:v>4782</c:v>
                </c:pt>
                <c:pt idx="461" formatCode="#,##0.00">
                  <c:v>4752</c:v>
                </c:pt>
                <c:pt idx="462" formatCode="#,##0.00">
                  <c:v>4721</c:v>
                </c:pt>
                <c:pt idx="463" formatCode="#,##0.00">
                  <c:v>4691</c:v>
                </c:pt>
                <c:pt idx="464" formatCode="#,##0.00">
                  <c:v>4662</c:v>
                </c:pt>
                <c:pt idx="465" formatCode="#,##0.00">
                  <c:v>4632</c:v>
                </c:pt>
                <c:pt idx="466" formatCode="#,##0.00">
                  <c:v>4603</c:v>
                </c:pt>
                <c:pt idx="467" formatCode="#,##0.00">
                  <c:v>4573</c:v>
                </c:pt>
                <c:pt idx="468" formatCode="#,##0.00">
                  <c:v>4544</c:v>
                </c:pt>
                <c:pt idx="469" formatCode="#,##0.00">
                  <c:v>4515</c:v>
                </c:pt>
                <c:pt idx="470" formatCode="#,##0.00">
                  <c:v>4486</c:v>
                </c:pt>
                <c:pt idx="471" formatCode="#,##0.00">
                  <c:v>4458</c:v>
                </c:pt>
                <c:pt idx="472" formatCode="#,##0.00">
                  <c:v>4429</c:v>
                </c:pt>
                <c:pt idx="473" formatCode="#,##0.00">
                  <c:v>4401</c:v>
                </c:pt>
                <c:pt idx="474" formatCode="#,##0.00">
                  <c:v>4373</c:v>
                </c:pt>
                <c:pt idx="475" formatCode="#,##0.00">
                  <c:v>4345</c:v>
                </c:pt>
                <c:pt idx="476" formatCode="#,##0.00">
                  <c:v>4317</c:v>
                </c:pt>
                <c:pt idx="477" formatCode="#,##0.00">
                  <c:v>4289</c:v>
                </c:pt>
                <c:pt idx="478" formatCode="#,##0.00">
                  <c:v>4262</c:v>
                </c:pt>
                <c:pt idx="479" formatCode="#,##0.00">
                  <c:v>4234</c:v>
                </c:pt>
                <c:pt idx="480" formatCode="#,##0.00">
                  <c:v>4207</c:v>
                </c:pt>
                <c:pt idx="481" formatCode="#,##0.00">
                  <c:v>4180</c:v>
                </c:pt>
                <c:pt idx="482" formatCode="#,##0.00">
                  <c:v>4152</c:v>
                </c:pt>
                <c:pt idx="483" formatCode="#,##0.00">
                  <c:v>4125</c:v>
                </c:pt>
                <c:pt idx="484" formatCode="#,##0.00">
                  <c:v>4098</c:v>
                </c:pt>
                <c:pt idx="485" formatCode="#,##0.00">
                  <c:v>4072</c:v>
                </c:pt>
                <c:pt idx="486" formatCode="#,##0.00">
                  <c:v>4045</c:v>
                </c:pt>
                <c:pt idx="487" formatCode="#,##0.00">
                  <c:v>4019</c:v>
                </c:pt>
                <c:pt idx="488" formatCode="#,##0.00">
                  <c:v>3992</c:v>
                </c:pt>
                <c:pt idx="489" formatCode="#,##0.00">
                  <c:v>3966</c:v>
                </c:pt>
                <c:pt idx="490" formatCode="#,##0.00">
                  <c:v>3940</c:v>
                </c:pt>
                <c:pt idx="491" formatCode="#,##0.00">
                  <c:v>3914</c:v>
                </c:pt>
                <c:pt idx="492" formatCode="#,##0.00">
                  <c:v>3889</c:v>
                </c:pt>
                <c:pt idx="493" formatCode="#,##0.00">
                  <c:v>3863</c:v>
                </c:pt>
                <c:pt idx="494" formatCode="#,##0.00">
                  <c:v>3837</c:v>
                </c:pt>
                <c:pt idx="495" formatCode="#,##0.00">
                  <c:v>3812</c:v>
                </c:pt>
                <c:pt idx="496" formatCode="#,##0.00">
                  <c:v>3787</c:v>
                </c:pt>
                <c:pt idx="497" formatCode="#,##0.00">
                  <c:v>3762</c:v>
                </c:pt>
                <c:pt idx="498" formatCode="#,##0.00">
                  <c:v>3737</c:v>
                </c:pt>
                <c:pt idx="499" formatCode="#,##0.00">
                  <c:v>3712</c:v>
                </c:pt>
                <c:pt idx="500" formatCode="#,##0.00">
                  <c:v>3688</c:v>
                </c:pt>
                <c:pt idx="501" formatCode="#,##0.00">
                  <c:v>3664</c:v>
                </c:pt>
                <c:pt idx="502" formatCode="#,##0.00">
                  <c:v>3640</c:v>
                </c:pt>
                <c:pt idx="503" formatCode="#,##0.00">
                  <c:v>3616</c:v>
                </c:pt>
                <c:pt idx="504" formatCode="#,##0.00">
                  <c:v>3593</c:v>
                </c:pt>
                <c:pt idx="505" formatCode="#,##0.00">
                  <c:v>3570</c:v>
                </c:pt>
                <c:pt idx="506" formatCode="#,##0.00">
                  <c:v>3547</c:v>
                </c:pt>
                <c:pt idx="507" formatCode="#,##0.00">
                  <c:v>3524</c:v>
                </c:pt>
                <c:pt idx="508" formatCode="#,##0.00">
                  <c:v>3502</c:v>
                </c:pt>
                <c:pt idx="509" formatCode="#,##0.00">
                  <c:v>3481</c:v>
                </c:pt>
                <c:pt idx="510" formatCode="#,##0.00">
                  <c:v>3461</c:v>
                </c:pt>
                <c:pt idx="511" formatCode="#,##0.00">
                  <c:v>3440</c:v>
                </c:pt>
                <c:pt idx="512" formatCode="#,##0.00">
                  <c:v>3420</c:v>
                </c:pt>
                <c:pt idx="513" formatCode="#,##0.00">
                  <c:v>3401</c:v>
                </c:pt>
                <c:pt idx="514" formatCode="#,##0.00">
                  <c:v>3381</c:v>
                </c:pt>
                <c:pt idx="515" formatCode="#,##0.00">
                  <c:v>3362</c:v>
                </c:pt>
                <c:pt idx="516" formatCode="#,##0.00">
                  <c:v>3341</c:v>
                </c:pt>
                <c:pt idx="517" formatCode="#,##0.00">
                  <c:v>3321</c:v>
                </c:pt>
                <c:pt idx="518" formatCode="#,##0.00">
                  <c:v>3300</c:v>
                </c:pt>
                <c:pt idx="519" formatCode="#,##0.00">
                  <c:v>3280</c:v>
                </c:pt>
                <c:pt idx="520" formatCode="#,##0.00">
                  <c:v>3259</c:v>
                </c:pt>
                <c:pt idx="521" formatCode="#,##0.00">
                  <c:v>3238</c:v>
                </c:pt>
                <c:pt idx="522" formatCode="#,##0.00">
                  <c:v>3217</c:v>
                </c:pt>
                <c:pt idx="523" formatCode="#,##0.00">
                  <c:v>3196</c:v>
                </c:pt>
                <c:pt idx="524" formatCode="#,##0.00">
                  <c:v>3176</c:v>
                </c:pt>
                <c:pt idx="525" formatCode="#,##0.00">
                  <c:v>3155</c:v>
                </c:pt>
                <c:pt idx="526" formatCode="#,##0.00">
                  <c:v>3135</c:v>
                </c:pt>
                <c:pt idx="527" formatCode="#,##0.00">
                  <c:v>3115</c:v>
                </c:pt>
                <c:pt idx="528" formatCode="#,##0.00">
                  <c:v>3094</c:v>
                </c:pt>
                <c:pt idx="529" formatCode="#,##0.00">
                  <c:v>3075</c:v>
                </c:pt>
                <c:pt idx="530" formatCode="#,##0.00">
                  <c:v>3055</c:v>
                </c:pt>
                <c:pt idx="531" formatCode="#,##0.00">
                  <c:v>3036</c:v>
                </c:pt>
                <c:pt idx="532" formatCode="#,##0.00">
                  <c:v>3017</c:v>
                </c:pt>
                <c:pt idx="533" formatCode="#,##0.00">
                  <c:v>2998</c:v>
                </c:pt>
                <c:pt idx="534" formatCode="#,##0.00">
                  <c:v>2980</c:v>
                </c:pt>
                <c:pt idx="535" formatCode="#,##0.00">
                  <c:v>2962</c:v>
                </c:pt>
                <c:pt idx="536" formatCode="#,##0.00">
                  <c:v>2943</c:v>
                </c:pt>
                <c:pt idx="537" formatCode="#,##0.00">
                  <c:v>2926</c:v>
                </c:pt>
                <c:pt idx="538" formatCode="#,##0.00">
                  <c:v>2908</c:v>
                </c:pt>
                <c:pt idx="539" formatCode="#,##0.00">
                  <c:v>2890</c:v>
                </c:pt>
                <c:pt idx="540" formatCode="#,##0.00">
                  <c:v>2873</c:v>
                </c:pt>
                <c:pt idx="541" formatCode="#,##0.00">
                  <c:v>2855</c:v>
                </c:pt>
                <c:pt idx="542" formatCode="#,##0.00">
                  <c:v>2838</c:v>
                </c:pt>
                <c:pt idx="543" formatCode="#,##0.00">
                  <c:v>2820</c:v>
                </c:pt>
                <c:pt idx="544" formatCode="#,##0.00">
                  <c:v>2802</c:v>
                </c:pt>
                <c:pt idx="545" formatCode="#,##0.00">
                  <c:v>2784</c:v>
                </c:pt>
                <c:pt idx="546" formatCode="#,##0.00">
                  <c:v>2767</c:v>
                </c:pt>
                <c:pt idx="547" formatCode="#,##0.00">
                  <c:v>2751</c:v>
                </c:pt>
                <c:pt idx="548" formatCode="#,##0.00">
                  <c:v>2736</c:v>
                </c:pt>
                <c:pt idx="549" formatCode="#,##0.00">
                  <c:v>2719</c:v>
                </c:pt>
                <c:pt idx="550" formatCode="#,##0.00">
                  <c:v>2703</c:v>
                </c:pt>
                <c:pt idx="551" formatCode="#,##0.00">
                  <c:v>2687</c:v>
                </c:pt>
                <c:pt idx="552" formatCode="#,##0.00">
                  <c:v>2671</c:v>
                </c:pt>
                <c:pt idx="553" formatCode="#,##0.00">
                  <c:v>2654</c:v>
                </c:pt>
                <c:pt idx="554" formatCode="#,##0.00">
                  <c:v>2638</c:v>
                </c:pt>
                <c:pt idx="555" formatCode="#,##0.00">
                  <c:v>2622</c:v>
                </c:pt>
                <c:pt idx="556" formatCode="#,##0.00">
                  <c:v>2606</c:v>
                </c:pt>
                <c:pt idx="557" formatCode="#,##0.00">
                  <c:v>2590</c:v>
                </c:pt>
                <c:pt idx="558" formatCode="#,##0.00">
                  <c:v>2575</c:v>
                </c:pt>
                <c:pt idx="559" formatCode="#,##0.00">
                  <c:v>2559</c:v>
                </c:pt>
                <c:pt idx="560" formatCode="#,##0.00">
                  <c:v>2543</c:v>
                </c:pt>
                <c:pt idx="561" formatCode="#,##0.00">
                  <c:v>2528</c:v>
                </c:pt>
                <c:pt idx="562" formatCode="#,##0.00">
                  <c:v>2513</c:v>
                </c:pt>
                <c:pt idx="563" formatCode="#,##0.00">
                  <c:v>2499</c:v>
                </c:pt>
                <c:pt idx="564" formatCode="#,##0.00">
                  <c:v>2483</c:v>
                </c:pt>
                <c:pt idx="565" formatCode="#,##0.00">
                  <c:v>2471</c:v>
                </c:pt>
                <c:pt idx="566" formatCode="#,##0.00">
                  <c:v>2461</c:v>
                </c:pt>
                <c:pt idx="567" formatCode="#,##0.00">
                  <c:v>2457</c:v>
                </c:pt>
                <c:pt idx="568" formatCode="#,##0.00">
                  <c:v>2455</c:v>
                </c:pt>
                <c:pt idx="569" formatCode="#,##0.00">
                  <c:v>2451</c:v>
                </c:pt>
                <c:pt idx="570" formatCode="#,##0.00">
                  <c:v>2445</c:v>
                </c:pt>
                <c:pt idx="571" formatCode="#,##0.00">
                  <c:v>2434</c:v>
                </c:pt>
                <c:pt idx="572" formatCode="#,##0.00">
                  <c:v>2421</c:v>
                </c:pt>
                <c:pt idx="573" formatCode="#,##0.00">
                  <c:v>2406</c:v>
                </c:pt>
                <c:pt idx="574" formatCode="#,##0.00">
                  <c:v>2389</c:v>
                </c:pt>
                <c:pt idx="575" formatCode="#,##0.00">
                  <c:v>2371</c:v>
                </c:pt>
                <c:pt idx="576" formatCode="#,##0.00">
                  <c:v>2354</c:v>
                </c:pt>
                <c:pt idx="577" formatCode="#,##0.00">
                  <c:v>2337</c:v>
                </c:pt>
                <c:pt idx="578" formatCode="#,##0.00">
                  <c:v>2320</c:v>
                </c:pt>
                <c:pt idx="579" formatCode="#,##0.00">
                  <c:v>2304</c:v>
                </c:pt>
                <c:pt idx="580" formatCode="#,##0.00">
                  <c:v>2288</c:v>
                </c:pt>
                <c:pt idx="581" formatCode="#,##0.00">
                  <c:v>2274</c:v>
                </c:pt>
                <c:pt idx="582" formatCode="#,##0.00">
                  <c:v>2260</c:v>
                </c:pt>
                <c:pt idx="583" formatCode="#,##0.00">
                  <c:v>2247</c:v>
                </c:pt>
                <c:pt idx="584" formatCode="#,##0.00">
                  <c:v>2233</c:v>
                </c:pt>
                <c:pt idx="585" formatCode="#,##0.00">
                  <c:v>2220</c:v>
                </c:pt>
                <c:pt idx="586" formatCode="#,##0.00">
                  <c:v>2207</c:v>
                </c:pt>
                <c:pt idx="587" formatCode="#,##0.00">
                  <c:v>2194</c:v>
                </c:pt>
                <c:pt idx="588" formatCode="#,##0.00">
                  <c:v>2182</c:v>
                </c:pt>
                <c:pt idx="589" formatCode="#,##0.00">
                  <c:v>2170</c:v>
                </c:pt>
                <c:pt idx="590" formatCode="#,##0.00">
                  <c:v>2158</c:v>
                </c:pt>
                <c:pt idx="591" formatCode="#,##0.00">
                  <c:v>2147</c:v>
                </c:pt>
                <c:pt idx="592" formatCode="#,##0.00">
                  <c:v>2135</c:v>
                </c:pt>
                <c:pt idx="593" formatCode="#,##0.00">
                  <c:v>2124</c:v>
                </c:pt>
                <c:pt idx="594" formatCode="#,##0.00">
                  <c:v>2112</c:v>
                </c:pt>
                <c:pt idx="595" formatCode="#,##0.00">
                  <c:v>2101</c:v>
                </c:pt>
                <c:pt idx="596" formatCode="#,##0.00">
                  <c:v>2090</c:v>
                </c:pt>
                <c:pt idx="597" formatCode="#,##0.00">
                  <c:v>2079</c:v>
                </c:pt>
                <c:pt idx="598" formatCode="#,##0.00">
                  <c:v>2068</c:v>
                </c:pt>
                <c:pt idx="599" formatCode="#,##0.00">
                  <c:v>2057</c:v>
                </c:pt>
                <c:pt idx="600" formatCode="#,##0.00">
                  <c:v>2046</c:v>
                </c:pt>
                <c:pt idx="601" formatCode="#,##0.00">
                  <c:v>2035</c:v>
                </c:pt>
                <c:pt idx="602" formatCode="#,##0.00">
                  <c:v>2024</c:v>
                </c:pt>
                <c:pt idx="603" formatCode="#,##0.00">
                  <c:v>2013</c:v>
                </c:pt>
                <c:pt idx="604" formatCode="#,##0.00">
                  <c:v>2003</c:v>
                </c:pt>
                <c:pt idx="605" formatCode="#,##0.00">
                  <c:v>1992</c:v>
                </c:pt>
                <c:pt idx="606" formatCode="#,##0.00">
                  <c:v>1981</c:v>
                </c:pt>
                <c:pt idx="607" formatCode="#,##0.00">
                  <c:v>1971</c:v>
                </c:pt>
                <c:pt idx="608" formatCode="#,##0.00">
                  <c:v>1960</c:v>
                </c:pt>
                <c:pt idx="609" formatCode="#,##0.00">
                  <c:v>1949</c:v>
                </c:pt>
                <c:pt idx="610" formatCode="#,##0.00">
                  <c:v>1939</c:v>
                </c:pt>
                <c:pt idx="611" formatCode="#,##0.00">
                  <c:v>1928</c:v>
                </c:pt>
                <c:pt idx="612" formatCode="#,##0.00">
                  <c:v>1918</c:v>
                </c:pt>
                <c:pt idx="613" formatCode="#,##0.00">
                  <c:v>1907</c:v>
                </c:pt>
                <c:pt idx="614" formatCode="#,##0.00">
                  <c:v>1897</c:v>
                </c:pt>
                <c:pt idx="615" formatCode="#,##0.00">
                  <c:v>1886</c:v>
                </c:pt>
                <c:pt idx="616" formatCode="#,##0.00">
                  <c:v>1876</c:v>
                </c:pt>
                <c:pt idx="617" formatCode="#,##0.00">
                  <c:v>1866</c:v>
                </c:pt>
                <c:pt idx="618" formatCode="#,##0.00">
                  <c:v>1856</c:v>
                </c:pt>
                <c:pt idx="619" formatCode="#,##0.00">
                  <c:v>1846</c:v>
                </c:pt>
                <c:pt idx="620" formatCode="#,##0.00">
                  <c:v>1838</c:v>
                </c:pt>
                <c:pt idx="621" formatCode="#,##0.00">
                  <c:v>1829</c:v>
                </c:pt>
                <c:pt idx="622" formatCode="#,##0.00">
                  <c:v>1820</c:v>
                </c:pt>
                <c:pt idx="623" formatCode="#,##0.00">
                  <c:v>1812</c:v>
                </c:pt>
                <c:pt idx="624" formatCode="#,##0.00">
                  <c:v>1803</c:v>
                </c:pt>
                <c:pt idx="625" formatCode="#,##0.00">
                  <c:v>1794</c:v>
                </c:pt>
                <c:pt idx="626" formatCode="#,##0.00">
                  <c:v>1785</c:v>
                </c:pt>
                <c:pt idx="627" formatCode="#,##0.00">
                  <c:v>1775</c:v>
                </c:pt>
                <c:pt idx="628" formatCode="#,##0.00">
                  <c:v>1765</c:v>
                </c:pt>
                <c:pt idx="629" formatCode="#,##0.00">
                  <c:v>1755</c:v>
                </c:pt>
                <c:pt idx="630" formatCode="#,##0.00">
                  <c:v>1744</c:v>
                </c:pt>
                <c:pt idx="631" formatCode="#,##0.00">
                  <c:v>1734</c:v>
                </c:pt>
                <c:pt idx="632" formatCode="#,##0.00">
                  <c:v>1724</c:v>
                </c:pt>
                <c:pt idx="633" formatCode="#,##0.00">
                  <c:v>1714</c:v>
                </c:pt>
                <c:pt idx="634" formatCode="#,##0.00">
                  <c:v>1705</c:v>
                </c:pt>
                <c:pt idx="635" formatCode="#,##0.00">
                  <c:v>1695</c:v>
                </c:pt>
                <c:pt idx="636" formatCode="#,##0.00">
                  <c:v>1686</c:v>
                </c:pt>
                <c:pt idx="637" formatCode="#,##0.00">
                  <c:v>1676</c:v>
                </c:pt>
                <c:pt idx="638" formatCode="#,##0.00">
                  <c:v>1667</c:v>
                </c:pt>
                <c:pt idx="639" formatCode="#,##0.00">
                  <c:v>1657</c:v>
                </c:pt>
                <c:pt idx="640" formatCode="#,##0.00">
                  <c:v>1648</c:v>
                </c:pt>
                <c:pt idx="641" formatCode="#,##0.00">
                  <c:v>1639</c:v>
                </c:pt>
                <c:pt idx="642" formatCode="#,##0.00">
                  <c:v>1630</c:v>
                </c:pt>
                <c:pt idx="643" formatCode="#,##0.00">
                  <c:v>1621</c:v>
                </c:pt>
                <c:pt idx="644" formatCode="#,##0.00">
                  <c:v>1612</c:v>
                </c:pt>
                <c:pt idx="645" formatCode="#,##0.00">
                  <c:v>1604</c:v>
                </c:pt>
                <c:pt idx="646" formatCode="#,##0.00">
                  <c:v>1595</c:v>
                </c:pt>
                <c:pt idx="647" formatCode="#,##0.00">
                  <c:v>1586</c:v>
                </c:pt>
                <c:pt idx="648" formatCode="#,##0.00">
                  <c:v>1578</c:v>
                </c:pt>
                <c:pt idx="649" formatCode="#,##0.00">
                  <c:v>1569</c:v>
                </c:pt>
                <c:pt idx="650" formatCode="#,##0.00">
                  <c:v>1561</c:v>
                </c:pt>
                <c:pt idx="651" formatCode="#,##0.00">
                  <c:v>1552</c:v>
                </c:pt>
                <c:pt idx="652" formatCode="#,##0.00">
                  <c:v>1544</c:v>
                </c:pt>
                <c:pt idx="653" formatCode="#,##0.00">
                  <c:v>1535</c:v>
                </c:pt>
                <c:pt idx="654" formatCode="#,##0.00">
                  <c:v>1527</c:v>
                </c:pt>
                <c:pt idx="655" formatCode="#,##0.00">
                  <c:v>1518</c:v>
                </c:pt>
                <c:pt idx="656" formatCode="#,##0.00">
                  <c:v>1510</c:v>
                </c:pt>
                <c:pt idx="657" formatCode="#,##0.00">
                  <c:v>1502</c:v>
                </c:pt>
                <c:pt idx="658" formatCode="#,##0.00">
                  <c:v>1493</c:v>
                </c:pt>
                <c:pt idx="659" formatCode="#,##0.00">
                  <c:v>1485</c:v>
                </c:pt>
                <c:pt idx="660" formatCode="#,##0.00">
                  <c:v>1476</c:v>
                </c:pt>
                <c:pt idx="661" formatCode="#,##0.00">
                  <c:v>1468</c:v>
                </c:pt>
                <c:pt idx="662" formatCode="#,##0.00">
                  <c:v>1460</c:v>
                </c:pt>
                <c:pt idx="663" formatCode="#,##0.00">
                  <c:v>1452</c:v>
                </c:pt>
                <c:pt idx="664" formatCode="#,##0.00">
                  <c:v>1444</c:v>
                </c:pt>
                <c:pt idx="665" formatCode="#,##0.00">
                  <c:v>1436</c:v>
                </c:pt>
                <c:pt idx="666" formatCode="#,##0.00">
                  <c:v>1429</c:v>
                </c:pt>
                <c:pt idx="667" formatCode="#,##0.00">
                  <c:v>1421</c:v>
                </c:pt>
                <c:pt idx="668" formatCode="#,##0.00">
                  <c:v>1413</c:v>
                </c:pt>
                <c:pt idx="669" formatCode="#,##0.00">
                  <c:v>1406</c:v>
                </c:pt>
                <c:pt idx="670" formatCode="#,##0.00">
                  <c:v>1398</c:v>
                </c:pt>
                <c:pt idx="671" formatCode="#,##0.00">
                  <c:v>1391</c:v>
                </c:pt>
                <c:pt idx="672" formatCode="#,##0.00">
                  <c:v>1384</c:v>
                </c:pt>
                <c:pt idx="673" formatCode="#,##0.00">
                  <c:v>1376</c:v>
                </c:pt>
                <c:pt idx="674" formatCode="#,##0.00">
                  <c:v>1369</c:v>
                </c:pt>
                <c:pt idx="675" formatCode="#,##0.00">
                  <c:v>1362</c:v>
                </c:pt>
                <c:pt idx="676" formatCode="#,##0.00">
                  <c:v>1354</c:v>
                </c:pt>
                <c:pt idx="677" formatCode="#,##0.00">
                  <c:v>1347</c:v>
                </c:pt>
                <c:pt idx="678" formatCode="#,##0.00">
                  <c:v>1339</c:v>
                </c:pt>
                <c:pt idx="679" formatCode="#,##0.00">
                  <c:v>1332</c:v>
                </c:pt>
                <c:pt idx="680" formatCode="#,##0.00">
                  <c:v>1325</c:v>
                </c:pt>
                <c:pt idx="681" formatCode="#,##0.00">
                  <c:v>1317</c:v>
                </c:pt>
                <c:pt idx="682" formatCode="#,##0.00">
                  <c:v>1310</c:v>
                </c:pt>
                <c:pt idx="683" formatCode="#,##0.00">
                  <c:v>1303</c:v>
                </c:pt>
                <c:pt idx="684" formatCode="#,##0.00">
                  <c:v>1297</c:v>
                </c:pt>
                <c:pt idx="685" formatCode="#,##0.00">
                  <c:v>1289</c:v>
                </c:pt>
                <c:pt idx="686" formatCode="#,##0.00">
                  <c:v>1282</c:v>
                </c:pt>
                <c:pt idx="687" formatCode="#,##0.00">
                  <c:v>1275</c:v>
                </c:pt>
                <c:pt idx="688" formatCode="#,##0.00">
                  <c:v>1268</c:v>
                </c:pt>
                <c:pt idx="689" formatCode="#,##0.00">
                  <c:v>1261</c:v>
                </c:pt>
                <c:pt idx="690" formatCode="#,##0.00">
                  <c:v>1254</c:v>
                </c:pt>
                <c:pt idx="691" formatCode="#,##0.00">
                  <c:v>1247</c:v>
                </c:pt>
                <c:pt idx="692" formatCode="#,##0.00">
                  <c:v>1240</c:v>
                </c:pt>
                <c:pt idx="693" formatCode="#,##0.00">
                  <c:v>1233</c:v>
                </c:pt>
                <c:pt idx="694" formatCode="#,##0.00">
                  <c:v>1226</c:v>
                </c:pt>
                <c:pt idx="695" formatCode="#,##0.00">
                  <c:v>1219</c:v>
                </c:pt>
                <c:pt idx="696" formatCode="#,##0.00">
                  <c:v>1213</c:v>
                </c:pt>
                <c:pt idx="697" formatCode="#,##0.00">
                  <c:v>1206</c:v>
                </c:pt>
                <c:pt idx="698" formatCode="#,##0.00">
                  <c:v>1199</c:v>
                </c:pt>
                <c:pt idx="699" formatCode="#,##0.00">
                  <c:v>1193</c:v>
                </c:pt>
                <c:pt idx="700" formatCode="#,##0.00">
                  <c:v>1186</c:v>
                </c:pt>
                <c:pt idx="701" formatCode="#,##0.00">
                  <c:v>1180</c:v>
                </c:pt>
                <c:pt idx="702" formatCode="#,##0.00">
                  <c:v>1174</c:v>
                </c:pt>
                <c:pt idx="703" formatCode="#,##0.00">
                  <c:v>1167</c:v>
                </c:pt>
                <c:pt idx="704" formatCode="#,##0.00">
                  <c:v>1161</c:v>
                </c:pt>
                <c:pt idx="705" formatCode="#,##0.00">
                  <c:v>1154</c:v>
                </c:pt>
                <c:pt idx="706" formatCode="#,##0.00">
                  <c:v>1148</c:v>
                </c:pt>
                <c:pt idx="707" formatCode="#,##0.00">
                  <c:v>1142</c:v>
                </c:pt>
                <c:pt idx="708" formatCode="#,##0.00">
                  <c:v>1136</c:v>
                </c:pt>
                <c:pt idx="709" formatCode="#,##0.00">
                  <c:v>1129</c:v>
                </c:pt>
                <c:pt idx="710" formatCode="#,##0.00">
                  <c:v>1123</c:v>
                </c:pt>
                <c:pt idx="711" formatCode="#,##0.00">
                  <c:v>1117</c:v>
                </c:pt>
                <c:pt idx="712" formatCode="#,##0.00">
                  <c:v>1110</c:v>
                </c:pt>
                <c:pt idx="713" formatCode="#,##0.00">
                  <c:v>1104</c:v>
                </c:pt>
                <c:pt idx="714" formatCode="#,##0.00">
                  <c:v>1098</c:v>
                </c:pt>
                <c:pt idx="715" formatCode="#,##0.00">
                  <c:v>1092</c:v>
                </c:pt>
                <c:pt idx="716" formatCode="#,##0.00">
                  <c:v>1086</c:v>
                </c:pt>
                <c:pt idx="717" formatCode="#,##0.00">
                  <c:v>1080</c:v>
                </c:pt>
                <c:pt idx="718" formatCode="#,##0.00">
                  <c:v>1074</c:v>
                </c:pt>
                <c:pt idx="719" formatCode="#,##0.00">
                  <c:v>1068</c:v>
                </c:pt>
                <c:pt idx="720" formatCode="#,##0.00">
                  <c:v>1063</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3"/>
          <c:tx>
            <c:v>2 Percent Annual Chance</c:v>
          </c:tx>
          <c:spPr>
            <a:ln>
              <a:solidFill>
                <a:schemeClr val="tx2">
                  <a:lumMod val="60000"/>
                  <a:lumOff val="40000"/>
                </a:schemeClr>
              </a:solidFill>
            </a:ln>
          </c:spPr>
          <c:marker>
            <c:symbol val="none"/>
          </c:marker>
          <c:xVal>
            <c:numRef>
              <c:f>Hydrograph_JD2_3!$B$3:$B$740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Hydrograph_JD2_3!$E$3:$E$740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1</c:v>
                </c:pt>
                <c:pt idx="108">
                  <c:v>1</c:v>
                </c:pt>
                <c:pt idx="109">
                  <c:v>1</c:v>
                </c:pt>
                <c:pt idx="110">
                  <c:v>1</c:v>
                </c:pt>
                <c:pt idx="111">
                  <c:v>2</c:v>
                </c:pt>
                <c:pt idx="112">
                  <c:v>2</c:v>
                </c:pt>
                <c:pt idx="113">
                  <c:v>3</c:v>
                </c:pt>
                <c:pt idx="114">
                  <c:v>3</c:v>
                </c:pt>
                <c:pt idx="115">
                  <c:v>4</c:v>
                </c:pt>
                <c:pt idx="116">
                  <c:v>5</c:v>
                </c:pt>
                <c:pt idx="117">
                  <c:v>7</c:v>
                </c:pt>
                <c:pt idx="118">
                  <c:v>9</c:v>
                </c:pt>
                <c:pt idx="119">
                  <c:v>12</c:v>
                </c:pt>
                <c:pt idx="120">
                  <c:v>16</c:v>
                </c:pt>
                <c:pt idx="121">
                  <c:v>28</c:v>
                </c:pt>
                <c:pt idx="122">
                  <c:v>36</c:v>
                </c:pt>
                <c:pt idx="123">
                  <c:v>41</c:v>
                </c:pt>
                <c:pt idx="124">
                  <c:v>42</c:v>
                </c:pt>
                <c:pt idx="125">
                  <c:v>43</c:v>
                </c:pt>
                <c:pt idx="126">
                  <c:v>44</c:v>
                </c:pt>
                <c:pt idx="127">
                  <c:v>47</c:v>
                </c:pt>
                <c:pt idx="128">
                  <c:v>53</c:v>
                </c:pt>
                <c:pt idx="129" formatCode="#,##0.00">
                  <c:v>63</c:v>
                </c:pt>
                <c:pt idx="130" formatCode="#,##0.00">
                  <c:v>80</c:v>
                </c:pt>
                <c:pt idx="131" formatCode="#,##0.00">
                  <c:v>100</c:v>
                </c:pt>
                <c:pt idx="132" formatCode="#,##0.00">
                  <c:v>158</c:v>
                </c:pt>
                <c:pt idx="133" formatCode="#,##0.00">
                  <c:v>201</c:v>
                </c:pt>
                <c:pt idx="134" formatCode="#,##0.00">
                  <c:v>223</c:v>
                </c:pt>
                <c:pt idx="135" formatCode="#,##0.00">
                  <c:v>239</c:v>
                </c:pt>
                <c:pt idx="136" formatCode="#,##0.00">
                  <c:v>251</c:v>
                </c:pt>
                <c:pt idx="137" formatCode="#,##0.00">
                  <c:v>260</c:v>
                </c:pt>
                <c:pt idx="138" formatCode="#,##0.00">
                  <c:v>267</c:v>
                </c:pt>
                <c:pt idx="139" formatCode="#,##0.00">
                  <c:v>273</c:v>
                </c:pt>
                <c:pt idx="140" formatCode="#,##0.00">
                  <c:v>277</c:v>
                </c:pt>
                <c:pt idx="141" formatCode="#,##0.00">
                  <c:v>281</c:v>
                </c:pt>
                <c:pt idx="142" formatCode="#,##0.00">
                  <c:v>285</c:v>
                </c:pt>
                <c:pt idx="143" formatCode="#,##0.00">
                  <c:v>288</c:v>
                </c:pt>
                <c:pt idx="144" formatCode="#,##0.00">
                  <c:v>291</c:v>
                </c:pt>
                <c:pt idx="145" formatCode="#,##0.00">
                  <c:v>294</c:v>
                </c:pt>
                <c:pt idx="146" formatCode="#,##0.00">
                  <c:v>297</c:v>
                </c:pt>
                <c:pt idx="147" formatCode="#,##0.00">
                  <c:v>300</c:v>
                </c:pt>
                <c:pt idx="148" formatCode="#,##0.00">
                  <c:v>304</c:v>
                </c:pt>
                <c:pt idx="149" formatCode="#,##0.00">
                  <c:v>307</c:v>
                </c:pt>
                <c:pt idx="150" formatCode="#,##0.00">
                  <c:v>312</c:v>
                </c:pt>
                <c:pt idx="151" formatCode="#,##0.00">
                  <c:v>316</c:v>
                </c:pt>
                <c:pt idx="152" formatCode="#,##0.00">
                  <c:v>322</c:v>
                </c:pt>
                <c:pt idx="153" formatCode="#,##0.00">
                  <c:v>327</c:v>
                </c:pt>
                <c:pt idx="154" formatCode="#,##0.00">
                  <c:v>333</c:v>
                </c:pt>
                <c:pt idx="155" formatCode="#,##0.00">
                  <c:v>339</c:v>
                </c:pt>
                <c:pt idx="156" formatCode="#,##0.00">
                  <c:v>346</c:v>
                </c:pt>
                <c:pt idx="157" formatCode="#,##0.00">
                  <c:v>353</c:v>
                </c:pt>
                <c:pt idx="158" formatCode="#,##0.00">
                  <c:v>362</c:v>
                </c:pt>
                <c:pt idx="159" formatCode="#,##0.00">
                  <c:v>372</c:v>
                </c:pt>
                <c:pt idx="160" formatCode="#,##0.00">
                  <c:v>386</c:v>
                </c:pt>
                <c:pt idx="161" formatCode="#,##0.00">
                  <c:v>416</c:v>
                </c:pt>
                <c:pt idx="162" formatCode="#,##0.00">
                  <c:v>478</c:v>
                </c:pt>
                <c:pt idx="163" formatCode="#,##0.00">
                  <c:v>586</c:v>
                </c:pt>
                <c:pt idx="164" formatCode="#,##0.00">
                  <c:v>742</c:v>
                </c:pt>
                <c:pt idx="165" formatCode="#,##0.00">
                  <c:v>936</c:v>
                </c:pt>
                <c:pt idx="166" formatCode="#,##0.00">
                  <c:v>1139</c:v>
                </c:pt>
                <c:pt idx="167" formatCode="#,##0.00">
                  <c:v>1356</c:v>
                </c:pt>
                <c:pt idx="168" formatCode="#,##0.00">
                  <c:v>1591</c:v>
                </c:pt>
                <c:pt idx="169" formatCode="#,##0.00">
                  <c:v>1809</c:v>
                </c:pt>
                <c:pt idx="170" formatCode="#,##0.00">
                  <c:v>2042</c:v>
                </c:pt>
                <c:pt idx="171" formatCode="#,##0.00">
                  <c:v>2299</c:v>
                </c:pt>
                <c:pt idx="172" formatCode="#,##0.00">
                  <c:v>2580</c:v>
                </c:pt>
                <c:pt idx="173" formatCode="#,##0.00">
                  <c:v>2890</c:v>
                </c:pt>
                <c:pt idx="174" formatCode="#,##0.00">
                  <c:v>3197</c:v>
                </c:pt>
                <c:pt idx="175" formatCode="#,##0.00">
                  <c:v>3504</c:v>
                </c:pt>
                <c:pt idx="176" formatCode="#,##0.00">
                  <c:v>3807</c:v>
                </c:pt>
                <c:pt idx="177" formatCode="#,##0.00">
                  <c:v>4079</c:v>
                </c:pt>
                <c:pt idx="178" formatCode="#,##0.00">
                  <c:v>4325</c:v>
                </c:pt>
                <c:pt idx="179" formatCode="#,##0.00">
                  <c:v>4543</c:v>
                </c:pt>
                <c:pt idx="180" formatCode="#,##0.00">
                  <c:v>4746</c:v>
                </c:pt>
                <c:pt idx="181" formatCode="#,##0.00">
                  <c:v>4933</c:v>
                </c:pt>
                <c:pt idx="182" formatCode="#,##0.00">
                  <c:v>5107</c:v>
                </c:pt>
                <c:pt idx="183" formatCode="#,##0.00">
                  <c:v>5275</c:v>
                </c:pt>
                <c:pt idx="184" formatCode="#,##0.00">
                  <c:v>5439</c:v>
                </c:pt>
                <c:pt idx="185" formatCode="#,##0.00">
                  <c:v>5603</c:v>
                </c:pt>
                <c:pt idx="186" formatCode="#,##0.00">
                  <c:v>5772</c:v>
                </c:pt>
                <c:pt idx="187" formatCode="#,##0.00">
                  <c:v>5948</c:v>
                </c:pt>
                <c:pt idx="188" formatCode="#,##0.00">
                  <c:v>6126</c:v>
                </c:pt>
                <c:pt idx="189" formatCode="#,##0.00">
                  <c:v>6315</c:v>
                </c:pt>
                <c:pt idx="190" formatCode="#,##0.00">
                  <c:v>6518</c:v>
                </c:pt>
                <c:pt idx="191" formatCode="#,##0.00">
                  <c:v>6736</c:v>
                </c:pt>
                <c:pt idx="192" formatCode="#,##0.00">
                  <c:v>6969</c:v>
                </c:pt>
                <c:pt idx="193" formatCode="#,##0.00">
                  <c:v>7218</c:v>
                </c:pt>
                <c:pt idx="194" formatCode="#,##0.00">
                  <c:v>7481</c:v>
                </c:pt>
                <c:pt idx="195" formatCode="#,##0.00">
                  <c:v>7756</c:v>
                </c:pt>
                <c:pt idx="196" formatCode="#,##0.00">
                  <c:v>8036</c:v>
                </c:pt>
                <c:pt idx="197" formatCode="#,##0.00">
                  <c:v>8319</c:v>
                </c:pt>
                <c:pt idx="198" formatCode="#,##0.00">
                  <c:v>8577</c:v>
                </c:pt>
                <c:pt idx="199" formatCode="#,##0.00">
                  <c:v>8837</c:v>
                </c:pt>
                <c:pt idx="200" formatCode="#,##0.00">
                  <c:v>9093</c:v>
                </c:pt>
                <c:pt idx="201" formatCode="#,##0.00">
                  <c:v>9327</c:v>
                </c:pt>
                <c:pt idx="202" formatCode="#,##0.00">
                  <c:v>9555</c:v>
                </c:pt>
                <c:pt idx="203" formatCode="#,##0.00">
                  <c:v>9758</c:v>
                </c:pt>
                <c:pt idx="204" formatCode="#,##0.00">
                  <c:v>9946</c:v>
                </c:pt>
                <c:pt idx="205" formatCode="#,##0.00">
                  <c:v>10117</c:v>
                </c:pt>
                <c:pt idx="206" formatCode="#,##0.00">
                  <c:v>10271</c:v>
                </c:pt>
                <c:pt idx="207" formatCode="#,##0.00">
                  <c:v>10406</c:v>
                </c:pt>
                <c:pt idx="208" formatCode="#,##0.00">
                  <c:v>10524</c:v>
                </c:pt>
                <c:pt idx="209" formatCode="#,##0.00">
                  <c:v>10624</c:v>
                </c:pt>
                <c:pt idx="210" formatCode="#,##0.00">
                  <c:v>10706</c:v>
                </c:pt>
                <c:pt idx="211" formatCode="#,##0.00">
                  <c:v>10771</c:v>
                </c:pt>
                <c:pt idx="212" formatCode="#,##0.00">
                  <c:v>10821</c:v>
                </c:pt>
                <c:pt idx="213" formatCode="#,##0.00">
                  <c:v>10858</c:v>
                </c:pt>
                <c:pt idx="214" formatCode="#,##0.00">
                  <c:v>10882</c:v>
                </c:pt>
                <c:pt idx="215" formatCode="#,##0.00">
                  <c:v>10896</c:v>
                </c:pt>
                <c:pt idx="216" formatCode="#,##0.00">
                  <c:v>10899</c:v>
                </c:pt>
                <c:pt idx="217" formatCode="#,##0.00">
                  <c:v>10894</c:v>
                </c:pt>
                <c:pt idx="218" formatCode="#,##0.00">
                  <c:v>10881</c:v>
                </c:pt>
                <c:pt idx="219" formatCode="#,##0.00">
                  <c:v>10861</c:v>
                </c:pt>
                <c:pt idx="220" formatCode="#,##0.00">
                  <c:v>10836</c:v>
                </c:pt>
                <c:pt idx="221" formatCode="#,##0.00">
                  <c:v>10805</c:v>
                </c:pt>
                <c:pt idx="222" formatCode="#,##0.00">
                  <c:v>10770</c:v>
                </c:pt>
                <c:pt idx="223" formatCode="#,##0.00">
                  <c:v>10730</c:v>
                </c:pt>
                <c:pt idx="224" formatCode="#,##0.00">
                  <c:v>10687</c:v>
                </c:pt>
                <c:pt idx="225" formatCode="#,##0.00">
                  <c:v>10641</c:v>
                </c:pt>
                <c:pt idx="226" formatCode="#,##0.00">
                  <c:v>10593</c:v>
                </c:pt>
                <c:pt idx="227" formatCode="#,##0.00">
                  <c:v>10541</c:v>
                </c:pt>
                <c:pt idx="228" formatCode="#,##0.00">
                  <c:v>10488</c:v>
                </c:pt>
                <c:pt idx="229" formatCode="#,##0.00">
                  <c:v>10434</c:v>
                </c:pt>
                <c:pt idx="230" formatCode="#,##0.00">
                  <c:v>10378</c:v>
                </c:pt>
                <c:pt idx="231" formatCode="#,##0.00">
                  <c:v>10321</c:v>
                </c:pt>
                <c:pt idx="232" formatCode="#,##0.00">
                  <c:v>10261</c:v>
                </c:pt>
                <c:pt idx="233" formatCode="#,##0.00">
                  <c:v>10201</c:v>
                </c:pt>
                <c:pt idx="234" formatCode="#,##0.00">
                  <c:v>10140</c:v>
                </c:pt>
                <c:pt idx="235" formatCode="#,##0.00">
                  <c:v>10080</c:v>
                </c:pt>
                <c:pt idx="236" formatCode="#,##0.00">
                  <c:v>10018</c:v>
                </c:pt>
                <c:pt idx="237" formatCode="#,##0.00">
                  <c:v>9954</c:v>
                </c:pt>
                <c:pt idx="238" formatCode="#,##0.00">
                  <c:v>9891</c:v>
                </c:pt>
                <c:pt idx="239" formatCode="#,##0.00">
                  <c:v>9825</c:v>
                </c:pt>
                <c:pt idx="240" formatCode="#,##0.00">
                  <c:v>9757</c:v>
                </c:pt>
                <c:pt idx="241" formatCode="#,##0.00">
                  <c:v>9686</c:v>
                </c:pt>
                <c:pt idx="242" formatCode="#,##0.00">
                  <c:v>9614</c:v>
                </c:pt>
                <c:pt idx="243" formatCode="#,##0.00">
                  <c:v>9541</c:v>
                </c:pt>
                <c:pt idx="244" formatCode="#,##0.00">
                  <c:v>9469</c:v>
                </c:pt>
                <c:pt idx="245" formatCode="#,##0.00">
                  <c:v>9396</c:v>
                </c:pt>
                <c:pt idx="246" formatCode="#,##0.00">
                  <c:v>9323</c:v>
                </c:pt>
                <c:pt idx="247" formatCode="#,##0.00">
                  <c:v>9250</c:v>
                </c:pt>
                <c:pt idx="248" formatCode="#,##0.00">
                  <c:v>9177</c:v>
                </c:pt>
                <c:pt idx="249" formatCode="#,##0.00">
                  <c:v>9108</c:v>
                </c:pt>
                <c:pt idx="250" formatCode="#,##0.00">
                  <c:v>9037</c:v>
                </c:pt>
                <c:pt idx="251" formatCode="#,##0.00">
                  <c:v>8968</c:v>
                </c:pt>
                <c:pt idx="252" formatCode="#,##0.00">
                  <c:v>8900</c:v>
                </c:pt>
                <c:pt idx="253" formatCode="#,##0.00">
                  <c:v>8835</c:v>
                </c:pt>
                <c:pt idx="254" formatCode="#,##0.00">
                  <c:v>8773</c:v>
                </c:pt>
                <c:pt idx="255" formatCode="#,##0.00">
                  <c:v>8715</c:v>
                </c:pt>
                <c:pt idx="256" formatCode="#,##0.00">
                  <c:v>8659</c:v>
                </c:pt>
                <c:pt idx="257" formatCode="#,##0.00">
                  <c:v>8608</c:v>
                </c:pt>
                <c:pt idx="258" formatCode="#,##0.00">
                  <c:v>8582</c:v>
                </c:pt>
                <c:pt idx="259" formatCode="#,##0.00">
                  <c:v>8533</c:v>
                </c:pt>
                <c:pt idx="260" formatCode="#,##0.00">
                  <c:v>8489</c:v>
                </c:pt>
                <c:pt idx="261" formatCode="#,##0.00">
                  <c:v>8450</c:v>
                </c:pt>
                <c:pt idx="262" formatCode="#,##0.00">
                  <c:v>8415</c:v>
                </c:pt>
                <c:pt idx="263" formatCode="#,##0.00">
                  <c:v>8384</c:v>
                </c:pt>
                <c:pt idx="264" formatCode="#,##0.00">
                  <c:v>8356</c:v>
                </c:pt>
                <c:pt idx="265" formatCode="#,##0.00">
                  <c:v>8331</c:v>
                </c:pt>
                <c:pt idx="266" formatCode="#,##0.00">
                  <c:v>8307</c:v>
                </c:pt>
                <c:pt idx="267" formatCode="#,##0.00">
                  <c:v>8284</c:v>
                </c:pt>
                <c:pt idx="268" formatCode="#,##0.00">
                  <c:v>8263</c:v>
                </c:pt>
                <c:pt idx="269" formatCode="#,##0.00">
                  <c:v>8242</c:v>
                </c:pt>
                <c:pt idx="270" formatCode="#,##0.00">
                  <c:v>8221</c:v>
                </c:pt>
                <c:pt idx="271" formatCode="#,##0.00">
                  <c:v>8200</c:v>
                </c:pt>
                <c:pt idx="272" formatCode="#,##0.00">
                  <c:v>8179</c:v>
                </c:pt>
                <c:pt idx="273" formatCode="#,##0.00">
                  <c:v>8157</c:v>
                </c:pt>
                <c:pt idx="274" formatCode="#,##0.00">
                  <c:v>8135</c:v>
                </c:pt>
                <c:pt idx="275" formatCode="#,##0.00">
                  <c:v>8112</c:v>
                </c:pt>
                <c:pt idx="276" formatCode="#,##0.00">
                  <c:v>8088</c:v>
                </c:pt>
                <c:pt idx="277" formatCode="#,##0.00">
                  <c:v>8063</c:v>
                </c:pt>
                <c:pt idx="278" formatCode="#,##0.00">
                  <c:v>8037</c:v>
                </c:pt>
                <c:pt idx="279" formatCode="#,##0.00">
                  <c:v>8010</c:v>
                </c:pt>
                <c:pt idx="280" formatCode="#,##0.00">
                  <c:v>7981</c:v>
                </c:pt>
                <c:pt idx="281" formatCode="#,##0.00">
                  <c:v>7951</c:v>
                </c:pt>
                <c:pt idx="282" formatCode="#,##0.00">
                  <c:v>7919</c:v>
                </c:pt>
                <c:pt idx="283" formatCode="#,##0.00">
                  <c:v>7886</c:v>
                </c:pt>
                <c:pt idx="284" formatCode="#,##0.00">
                  <c:v>7852</c:v>
                </c:pt>
                <c:pt idx="285" formatCode="#,##0.00">
                  <c:v>7816</c:v>
                </c:pt>
                <c:pt idx="286" formatCode="#,##0.00">
                  <c:v>7780</c:v>
                </c:pt>
                <c:pt idx="287" formatCode="#,##0.00">
                  <c:v>7743</c:v>
                </c:pt>
                <c:pt idx="288" formatCode="#,##0.00">
                  <c:v>7704</c:v>
                </c:pt>
                <c:pt idx="289" formatCode="#,##0.00">
                  <c:v>7666</c:v>
                </c:pt>
                <c:pt idx="290" formatCode="#,##0.00">
                  <c:v>7627</c:v>
                </c:pt>
                <c:pt idx="291" formatCode="#,##0.00">
                  <c:v>7587</c:v>
                </c:pt>
                <c:pt idx="292" formatCode="#,##0.00">
                  <c:v>7547</c:v>
                </c:pt>
                <c:pt idx="293" formatCode="#,##0.00">
                  <c:v>7507</c:v>
                </c:pt>
                <c:pt idx="294" formatCode="#,##0.00">
                  <c:v>7466</c:v>
                </c:pt>
                <c:pt idx="295" formatCode="#,##0.00">
                  <c:v>7425</c:v>
                </c:pt>
                <c:pt idx="296" formatCode="#,##0.00">
                  <c:v>7383</c:v>
                </c:pt>
                <c:pt idx="297" formatCode="#,##0.00">
                  <c:v>7341</c:v>
                </c:pt>
                <c:pt idx="298" formatCode="#,##0.00">
                  <c:v>7299</c:v>
                </c:pt>
                <c:pt idx="299" formatCode="#,##0.00">
                  <c:v>7256</c:v>
                </c:pt>
                <c:pt idx="300" formatCode="#,##0.00">
                  <c:v>7212</c:v>
                </c:pt>
                <c:pt idx="301" formatCode="#,##0.00">
                  <c:v>7169</c:v>
                </c:pt>
                <c:pt idx="302" formatCode="#,##0.00">
                  <c:v>7125</c:v>
                </c:pt>
                <c:pt idx="303" formatCode="#,##0.00">
                  <c:v>7081</c:v>
                </c:pt>
                <c:pt idx="304" formatCode="#,##0.00">
                  <c:v>7037</c:v>
                </c:pt>
                <c:pt idx="305" formatCode="#,##0.00">
                  <c:v>6993</c:v>
                </c:pt>
                <c:pt idx="306" formatCode="#,##0.00">
                  <c:v>6949</c:v>
                </c:pt>
                <c:pt idx="307" formatCode="#,##0.00">
                  <c:v>6905</c:v>
                </c:pt>
                <c:pt idx="308" formatCode="#,##0.00">
                  <c:v>6861</c:v>
                </c:pt>
                <c:pt idx="309" formatCode="#,##0.00">
                  <c:v>6816</c:v>
                </c:pt>
                <c:pt idx="310" formatCode="#,##0.00">
                  <c:v>6772</c:v>
                </c:pt>
                <c:pt idx="311" formatCode="#,##0.00">
                  <c:v>6728</c:v>
                </c:pt>
                <c:pt idx="312" formatCode="#,##0.00">
                  <c:v>6683</c:v>
                </c:pt>
                <c:pt idx="313" formatCode="#,##0.00">
                  <c:v>6638</c:v>
                </c:pt>
                <c:pt idx="314" formatCode="#,##0.00">
                  <c:v>6591</c:v>
                </c:pt>
                <c:pt idx="315" formatCode="#,##0.00">
                  <c:v>6544</c:v>
                </c:pt>
                <c:pt idx="316" formatCode="#,##0.00">
                  <c:v>6501</c:v>
                </c:pt>
                <c:pt idx="317" formatCode="#,##0.00">
                  <c:v>6458</c:v>
                </c:pt>
                <c:pt idx="318" formatCode="#,##0.00">
                  <c:v>6414</c:v>
                </c:pt>
                <c:pt idx="319" formatCode="#,##0.00">
                  <c:v>6370</c:v>
                </c:pt>
                <c:pt idx="320" formatCode="#,##0.00">
                  <c:v>6326</c:v>
                </c:pt>
                <c:pt idx="321" formatCode="#,##0.00">
                  <c:v>6282</c:v>
                </c:pt>
                <c:pt idx="322" formatCode="#,##0.00">
                  <c:v>6237</c:v>
                </c:pt>
                <c:pt idx="323" formatCode="#,##0.00">
                  <c:v>6193</c:v>
                </c:pt>
                <c:pt idx="324" formatCode="#,##0.00">
                  <c:v>6150</c:v>
                </c:pt>
                <c:pt idx="325" formatCode="#,##0.00">
                  <c:v>6106</c:v>
                </c:pt>
                <c:pt idx="326" formatCode="#,##0.00">
                  <c:v>6063</c:v>
                </c:pt>
                <c:pt idx="327" formatCode="#,##0.00">
                  <c:v>6021</c:v>
                </c:pt>
                <c:pt idx="328" formatCode="#,##0.00">
                  <c:v>5979</c:v>
                </c:pt>
                <c:pt idx="329" formatCode="#,##0.00">
                  <c:v>5937</c:v>
                </c:pt>
                <c:pt idx="330" formatCode="#,##0.00">
                  <c:v>5896</c:v>
                </c:pt>
                <c:pt idx="331" formatCode="#,##0.00">
                  <c:v>5855</c:v>
                </c:pt>
                <c:pt idx="332" formatCode="#,##0.00">
                  <c:v>5815</c:v>
                </c:pt>
                <c:pt idx="333" formatCode="#,##0.00">
                  <c:v>5774</c:v>
                </c:pt>
                <c:pt idx="334" formatCode="#,##0.00">
                  <c:v>5734</c:v>
                </c:pt>
                <c:pt idx="335" formatCode="#,##0.00">
                  <c:v>5694</c:v>
                </c:pt>
                <c:pt idx="336" formatCode="#,##0.00">
                  <c:v>5654</c:v>
                </c:pt>
                <c:pt idx="337" formatCode="#,##0.00">
                  <c:v>5615</c:v>
                </c:pt>
                <c:pt idx="338" formatCode="#,##0.00">
                  <c:v>5575</c:v>
                </c:pt>
                <c:pt idx="339" formatCode="#,##0.00">
                  <c:v>5536</c:v>
                </c:pt>
                <c:pt idx="340" formatCode="#,##0.00">
                  <c:v>5497</c:v>
                </c:pt>
                <c:pt idx="341" formatCode="#,##0.00">
                  <c:v>5458</c:v>
                </c:pt>
                <c:pt idx="342" formatCode="#,##0.00">
                  <c:v>5419</c:v>
                </c:pt>
                <c:pt idx="343" formatCode="#,##0.00">
                  <c:v>5381</c:v>
                </c:pt>
                <c:pt idx="344" formatCode="#,##0.00">
                  <c:v>5343</c:v>
                </c:pt>
                <c:pt idx="345" formatCode="#,##0.00">
                  <c:v>5305</c:v>
                </c:pt>
                <c:pt idx="346" formatCode="#,##0.00">
                  <c:v>5268</c:v>
                </c:pt>
                <c:pt idx="347" formatCode="#,##0.00">
                  <c:v>5230</c:v>
                </c:pt>
                <c:pt idx="348" formatCode="#,##0.00">
                  <c:v>5193</c:v>
                </c:pt>
                <c:pt idx="349" formatCode="#,##0.00">
                  <c:v>5156</c:v>
                </c:pt>
                <c:pt idx="350" formatCode="#,##0.00">
                  <c:v>5120</c:v>
                </c:pt>
                <c:pt idx="351" formatCode="#,##0.00">
                  <c:v>5083</c:v>
                </c:pt>
                <c:pt idx="352" formatCode="#,##0.00">
                  <c:v>5048</c:v>
                </c:pt>
                <c:pt idx="353" formatCode="#,##0.00">
                  <c:v>5012</c:v>
                </c:pt>
                <c:pt idx="354" formatCode="#,##0.00">
                  <c:v>4977</c:v>
                </c:pt>
                <c:pt idx="355" formatCode="#,##0.00">
                  <c:v>4942</c:v>
                </c:pt>
                <c:pt idx="356" formatCode="#,##0.00">
                  <c:v>4907</c:v>
                </c:pt>
                <c:pt idx="357" formatCode="#,##0.00">
                  <c:v>4873</c:v>
                </c:pt>
                <c:pt idx="358" formatCode="#,##0.00">
                  <c:v>4839</c:v>
                </c:pt>
                <c:pt idx="359" formatCode="#,##0.00">
                  <c:v>4805</c:v>
                </c:pt>
                <c:pt idx="360" formatCode="#,##0.00">
                  <c:v>4772</c:v>
                </c:pt>
                <c:pt idx="361" formatCode="#,##0.00">
                  <c:v>4739</c:v>
                </c:pt>
                <c:pt idx="362" formatCode="#,##0.00">
                  <c:v>4707</c:v>
                </c:pt>
                <c:pt idx="363" formatCode="#,##0.00">
                  <c:v>4675</c:v>
                </c:pt>
                <c:pt idx="364" formatCode="#,##0.00">
                  <c:v>4644</c:v>
                </c:pt>
                <c:pt idx="365" formatCode="#,##0.00">
                  <c:v>4613</c:v>
                </c:pt>
                <c:pt idx="366" formatCode="#,##0.00">
                  <c:v>4582</c:v>
                </c:pt>
                <c:pt idx="367" formatCode="#,##0.00">
                  <c:v>4552</c:v>
                </c:pt>
                <c:pt idx="368" formatCode="#,##0.00">
                  <c:v>4523</c:v>
                </c:pt>
                <c:pt idx="369" formatCode="#,##0.00">
                  <c:v>4494</c:v>
                </c:pt>
                <c:pt idx="370" formatCode="#,##0.00">
                  <c:v>4465</c:v>
                </c:pt>
                <c:pt idx="371" formatCode="#,##0.00">
                  <c:v>4437</c:v>
                </c:pt>
                <c:pt idx="372" formatCode="#,##0.00">
                  <c:v>4410</c:v>
                </c:pt>
                <c:pt idx="373" formatCode="#,##0.00">
                  <c:v>4383</c:v>
                </c:pt>
                <c:pt idx="374" formatCode="#,##0.00">
                  <c:v>4357</c:v>
                </c:pt>
                <c:pt idx="375" formatCode="#,##0.00">
                  <c:v>4331</c:v>
                </c:pt>
                <c:pt idx="376" formatCode="#,##0.00">
                  <c:v>4307</c:v>
                </c:pt>
                <c:pt idx="377" formatCode="#,##0.00">
                  <c:v>4282</c:v>
                </c:pt>
                <c:pt idx="378" formatCode="#,##0.00">
                  <c:v>4259</c:v>
                </c:pt>
                <c:pt idx="379" formatCode="#,##0.00">
                  <c:v>4236</c:v>
                </c:pt>
                <c:pt idx="380" formatCode="#,##0.00">
                  <c:v>4214</c:v>
                </c:pt>
                <c:pt idx="381" formatCode="#,##0.00">
                  <c:v>4193</c:v>
                </c:pt>
                <c:pt idx="382" formatCode="#,##0.00">
                  <c:v>4172</c:v>
                </c:pt>
                <c:pt idx="383" formatCode="#,##0.00">
                  <c:v>4152</c:v>
                </c:pt>
                <c:pt idx="384" formatCode="#,##0.00">
                  <c:v>4133</c:v>
                </c:pt>
                <c:pt idx="385" formatCode="#,##0.00">
                  <c:v>4115</c:v>
                </c:pt>
                <c:pt idx="386" formatCode="#,##0.00">
                  <c:v>4097</c:v>
                </c:pt>
                <c:pt idx="387" formatCode="#,##0.00">
                  <c:v>4080</c:v>
                </c:pt>
                <c:pt idx="388" formatCode="#,##0.00">
                  <c:v>4064</c:v>
                </c:pt>
                <c:pt idx="389" formatCode="#,##0.00">
                  <c:v>4049</c:v>
                </c:pt>
                <c:pt idx="390" formatCode="#,##0.00">
                  <c:v>4035</c:v>
                </c:pt>
                <c:pt idx="391" formatCode="#,##0.00">
                  <c:v>4022</c:v>
                </c:pt>
                <c:pt idx="392" formatCode="#,##0.00">
                  <c:v>4009</c:v>
                </c:pt>
                <c:pt idx="393" formatCode="#,##0.00">
                  <c:v>3997</c:v>
                </c:pt>
                <c:pt idx="394" formatCode="#,##0.00">
                  <c:v>3986</c:v>
                </c:pt>
                <c:pt idx="395" formatCode="#,##0.00">
                  <c:v>3976</c:v>
                </c:pt>
                <c:pt idx="396" formatCode="#,##0.00">
                  <c:v>3967</c:v>
                </c:pt>
                <c:pt idx="397" formatCode="#,##0.00">
                  <c:v>3958</c:v>
                </c:pt>
                <c:pt idx="398" formatCode="#,##0.00">
                  <c:v>3950</c:v>
                </c:pt>
                <c:pt idx="399" formatCode="#,##0.00">
                  <c:v>3943</c:v>
                </c:pt>
                <c:pt idx="400" formatCode="#,##0.00">
                  <c:v>3936</c:v>
                </c:pt>
                <c:pt idx="401" formatCode="#,##0.00">
                  <c:v>3930</c:v>
                </c:pt>
                <c:pt idx="402" formatCode="#,##0.00">
                  <c:v>3926</c:v>
                </c:pt>
                <c:pt idx="403" formatCode="#,##0.00">
                  <c:v>3922</c:v>
                </c:pt>
                <c:pt idx="404" formatCode="#,##0.00">
                  <c:v>3917</c:v>
                </c:pt>
                <c:pt idx="405" formatCode="#,##0.00">
                  <c:v>3916</c:v>
                </c:pt>
                <c:pt idx="406" formatCode="#,##0.00">
                  <c:v>3913</c:v>
                </c:pt>
                <c:pt idx="407" formatCode="#,##0.00">
                  <c:v>3909</c:v>
                </c:pt>
                <c:pt idx="408" formatCode="#,##0.00">
                  <c:v>3906</c:v>
                </c:pt>
                <c:pt idx="409" formatCode="#,##0.00">
                  <c:v>3902</c:v>
                </c:pt>
                <c:pt idx="410" formatCode="#,##0.00">
                  <c:v>3899</c:v>
                </c:pt>
                <c:pt idx="411" formatCode="#,##0.00">
                  <c:v>3896</c:v>
                </c:pt>
                <c:pt idx="412" formatCode="#,##0.00">
                  <c:v>3894</c:v>
                </c:pt>
                <c:pt idx="413" formatCode="#,##0.00">
                  <c:v>3891</c:v>
                </c:pt>
                <c:pt idx="414" formatCode="#,##0.00">
                  <c:v>3889</c:v>
                </c:pt>
                <c:pt idx="415" formatCode="#,##0.00">
                  <c:v>3887</c:v>
                </c:pt>
                <c:pt idx="416" formatCode="#,##0.00">
                  <c:v>3884</c:v>
                </c:pt>
                <c:pt idx="417" formatCode="#,##0.00">
                  <c:v>3882</c:v>
                </c:pt>
                <c:pt idx="418" formatCode="#,##0.00">
                  <c:v>3879</c:v>
                </c:pt>
                <c:pt idx="419" formatCode="#,##0.00">
                  <c:v>3877</c:v>
                </c:pt>
                <c:pt idx="420" formatCode="#,##0.00">
                  <c:v>3874</c:v>
                </c:pt>
                <c:pt idx="421" formatCode="#,##0.00">
                  <c:v>3871</c:v>
                </c:pt>
                <c:pt idx="422" formatCode="#,##0.00">
                  <c:v>3868</c:v>
                </c:pt>
                <c:pt idx="423" formatCode="#,##0.00">
                  <c:v>3864</c:v>
                </c:pt>
                <c:pt idx="424" formatCode="#,##0.00">
                  <c:v>3860</c:v>
                </c:pt>
                <c:pt idx="425" formatCode="#,##0.00">
                  <c:v>3856</c:v>
                </c:pt>
                <c:pt idx="426" formatCode="#,##0.00">
                  <c:v>3852</c:v>
                </c:pt>
                <c:pt idx="427" formatCode="#,##0.00">
                  <c:v>3848</c:v>
                </c:pt>
                <c:pt idx="428" formatCode="#,##0.00">
                  <c:v>3843</c:v>
                </c:pt>
                <c:pt idx="429" formatCode="#,##0.00">
                  <c:v>3838</c:v>
                </c:pt>
                <c:pt idx="430" formatCode="#,##0.00">
                  <c:v>3833</c:v>
                </c:pt>
                <c:pt idx="431" formatCode="#,##0.00">
                  <c:v>3827</c:v>
                </c:pt>
                <c:pt idx="432" formatCode="#,##0.00">
                  <c:v>3821</c:v>
                </c:pt>
                <c:pt idx="433" formatCode="#,##0.00">
                  <c:v>3815</c:v>
                </c:pt>
                <c:pt idx="434" formatCode="#,##0.00">
                  <c:v>3808</c:v>
                </c:pt>
                <c:pt idx="435" formatCode="#,##0.00">
                  <c:v>3801</c:v>
                </c:pt>
                <c:pt idx="436" formatCode="#,##0.00">
                  <c:v>3794</c:v>
                </c:pt>
                <c:pt idx="437" formatCode="#,##0.00">
                  <c:v>3786</c:v>
                </c:pt>
                <c:pt idx="438" formatCode="#,##0.00">
                  <c:v>3778</c:v>
                </c:pt>
                <c:pt idx="439" formatCode="#,##0.00">
                  <c:v>3770</c:v>
                </c:pt>
                <c:pt idx="440" formatCode="#,##0.00">
                  <c:v>3761</c:v>
                </c:pt>
                <c:pt idx="441" formatCode="#,##0.00">
                  <c:v>3752</c:v>
                </c:pt>
                <c:pt idx="442" formatCode="#,##0.00">
                  <c:v>3743</c:v>
                </c:pt>
                <c:pt idx="443" formatCode="#,##0.00">
                  <c:v>3734</c:v>
                </c:pt>
                <c:pt idx="444" formatCode="#,##0.00">
                  <c:v>3724</c:v>
                </c:pt>
                <c:pt idx="445" formatCode="#,##0.00">
                  <c:v>3714</c:v>
                </c:pt>
                <c:pt idx="446" formatCode="#,##0.00">
                  <c:v>3703</c:v>
                </c:pt>
                <c:pt idx="447" formatCode="#,##0.00">
                  <c:v>3693</c:v>
                </c:pt>
                <c:pt idx="448" formatCode="#,##0.00">
                  <c:v>3682</c:v>
                </c:pt>
                <c:pt idx="449" formatCode="#,##0.00">
                  <c:v>3671</c:v>
                </c:pt>
                <c:pt idx="450" formatCode="#,##0.00">
                  <c:v>3660</c:v>
                </c:pt>
                <c:pt idx="451" formatCode="#,##0.00">
                  <c:v>3649</c:v>
                </c:pt>
                <c:pt idx="452" formatCode="#,##0.00">
                  <c:v>3637</c:v>
                </c:pt>
                <c:pt idx="453" formatCode="#,##0.00">
                  <c:v>3625</c:v>
                </c:pt>
                <c:pt idx="454" formatCode="#,##0.00">
                  <c:v>3614</c:v>
                </c:pt>
                <c:pt idx="455" formatCode="#,##0.00">
                  <c:v>3601</c:v>
                </c:pt>
                <c:pt idx="456" formatCode="#,##0.00">
                  <c:v>3589</c:v>
                </c:pt>
                <c:pt idx="457" formatCode="#,##0.00">
                  <c:v>3576</c:v>
                </c:pt>
                <c:pt idx="458" formatCode="#,##0.00">
                  <c:v>3563</c:v>
                </c:pt>
                <c:pt idx="459" formatCode="#,##0.00">
                  <c:v>3550</c:v>
                </c:pt>
                <c:pt idx="460" formatCode="#,##0.00">
                  <c:v>3537</c:v>
                </c:pt>
                <c:pt idx="461" formatCode="#,##0.00">
                  <c:v>3524</c:v>
                </c:pt>
                <c:pt idx="462" formatCode="#,##0.00">
                  <c:v>3511</c:v>
                </c:pt>
                <c:pt idx="463" formatCode="#,##0.00">
                  <c:v>3498</c:v>
                </c:pt>
                <c:pt idx="464" formatCode="#,##0.00">
                  <c:v>3484</c:v>
                </c:pt>
                <c:pt idx="465" formatCode="#,##0.00">
                  <c:v>3471</c:v>
                </c:pt>
                <c:pt idx="466" formatCode="#,##0.00">
                  <c:v>3458</c:v>
                </c:pt>
                <c:pt idx="467" formatCode="#,##0.00">
                  <c:v>3444</c:v>
                </c:pt>
                <c:pt idx="468" formatCode="#,##0.00">
                  <c:v>3431</c:v>
                </c:pt>
                <c:pt idx="469" formatCode="#,##0.00">
                  <c:v>3418</c:v>
                </c:pt>
                <c:pt idx="470" formatCode="#,##0.00">
                  <c:v>3405</c:v>
                </c:pt>
                <c:pt idx="471" formatCode="#,##0.00">
                  <c:v>3393</c:v>
                </c:pt>
                <c:pt idx="472" formatCode="#,##0.00">
                  <c:v>3381</c:v>
                </c:pt>
                <c:pt idx="473" formatCode="#,##0.00">
                  <c:v>3369</c:v>
                </c:pt>
                <c:pt idx="474" formatCode="#,##0.00">
                  <c:v>3356</c:v>
                </c:pt>
                <c:pt idx="475" formatCode="#,##0.00">
                  <c:v>3343</c:v>
                </c:pt>
                <c:pt idx="476" formatCode="#,##0.00">
                  <c:v>3330</c:v>
                </c:pt>
                <c:pt idx="477" formatCode="#,##0.00">
                  <c:v>3316</c:v>
                </c:pt>
                <c:pt idx="478" formatCode="#,##0.00">
                  <c:v>3302</c:v>
                </c:pt>
                <c:pt idx="479" formatCode="#,##0.00">
                  <c:v>3288</c:v>
                </c:pt>
                <c:pt idx="480" formatCode="#,##0.00">
                  <c:v>3273</c:v>
                </c:pt>
                <c:pt idx="481" formatCode="#,##0.00">
                  <c:v>3258</c:v>
                </c:pt>
                <c:pt idx="482" formatCode="#,##0.00">
                  <c:v>3244</c:v>
                </c:pt>
                <c:pt idx="483" formatCode="#,##0.00">
                  <c:v>3229</c:v>
                </c:pt>
                <c:pt idx="484" formatCode="#,##0.00">
                  <c:v>3214</c:v>
                </c:pt>
                <c:pt idx="485" formatCode="#,##0.00">
                  <c:v>3199</c:v>
                </c:pt>
                <c:pt idx="486" formatCode="#,##0.00">
                  <c:v>3184</c:v>
                </c:pt>
                <c:pt idx="487" formatCode="#,##0.00">
                  <c:v>3169</c:v>
                </c:pt>
                <c:pt idx="488" formatCode="#,##0.00">
                  <c:v>3154</c:v>
                </c:pt>
                <c:pt idx="489" formatCode="#,##0.00">
                  <c:v>3139</c:v>
                </c:pt>
                <c:pt idx="490" formatCode="#,##0.00">
                  <c:v>3124</c:v>
                </c:pt>
                <c:pt idx="491" formatCode="#,##0.00">
                  <c:v>3109</c:v>
                </c:pt>
                <c:pt idx="492" formatCode="#,##0.00">
                  <c:v>3094</c:v>
                </c:pt>
                <c:pt idx="493" formatCode="#,##0.00">
                  <c:v>3079</c:v>
                </c:pt>
                <c:pt idx="494" formatCode="#,##0.00">
                  <c:v>3064</c:v>
                </c:pt>
                <c:pt idx="495" formatCode="#,##0.00">
                  <c:v>3049</c:v>
                </c:pt>
                <c:pt idx="496" formatCode="#,##0.00">
                  <c:v>3034</c:v>
                </c:pt>
                <c:pt idx="497" formatCode="#,##0.00">
                  <c:v>3019</c:v>
                </c:pt>
                <c:pt idx="498" formatCode="#,##0.00">
                  <c:v>3004</c:v>
                </c:pt>
                <c:pt idx="499" formatCode="#,##0.00">
                  <c:v>2990</c:v>
                </c:pt>
                <c:pt idx="500" formatCode="#,##0.00">
                  <c:v>2975</c:v>
                </c:pt>
                <c:pt idx="501" formatCode="#,##0.00">
                  <c:v>2960</c:v>
                </c:pt>
                <c:pt idx="502" formatCode="#,##0.00">
                  <c:v>2945</c:v>
                </c:pt>
                <c:pt idx="503" formatCode="#,##0.00">
                  <c:v>2930</c:v>
                </c:pt>
                <c:pt idx="504" formatCode="#,##0.00">
                  <c:v>2916</c:v>
                </c:pt>
                <c:pt idx="505" formatCode="#,##0.00">
                  <c:v>2901</c:v>
                </c:pt>
                <c:pt idx="506" formatCode="#,##0.00">
                  <c:v>2886</c:v>
                </c:pt>
                <c:pt idx="507" formatCode="#,##0.00">
                  <c:v>2872</c:v>
                </c:pt>
                <c:pt idx="508" formatCode="#,##0.00">
                  <c:v>2857</c:v>
                </c:pt>
                <c:pt idx="509" formatCode="#,##0.00">
                  <c:v>2842</c:v>
                </c:pt>
                <c:pt idx="510" formatCode="#,##0.00">
                  <c:v>2828</c:v>
                </c:pt>
                <c:pt idx="511" formatCode="#,##0.00">
                  <c:v>2813</c:v>
                </c:pt>
                <c:pt idx="512" formatCode="#,##0.00">
                  <c:v>2798</c:v>
                </c:pt>
                <c:pt idx="513" formatCode="#,##0.00">
                  <c:v>2782</c:v>
                </c:pt>
                <c:pt idx="514" formatCode="#,##0.00">
                  <c:v>2766</c:v>
                </c:pt>
                <c:pt idx="515" formatCode="#,##0.00">
                  <c:v>2751</c:v>
                </c:pt>
                <c:pt idx="516" formatCode="#,##0.00">
                  <c:v>2739</c:v>
                </c:pt>
                <c:pt idx="517" formatCode="#,##0.00">
                  <c:v>2724</c:v>
                </c:pt>
                <c:pt idx="518" formatCode="#,##0.00">
                  <c:v>2710</c:v>
                </c:pt>
                <c:pt idx="519" formatCode="#,##0.00">
                  <c:v>2695</c:v>
                </c:pt>
                <c:pt idx="520" formatCode="#,##0.00">
                  <c:v>2681</c:v>
                </c:pt>
                <c:pt idx="521" formatCode="#,##0.00">
                  <c:v>2667</c:v>
                </c:pt>
                <c:pt idx="522" formatCode="#,##0.00">
                  <c:v>2653</c:v>
                </c:pt>
                <c:pt idx="523" formatCode="#,##0.00">
                  <c:v>2639</c:v>
                </c:pt>
                <c:pt idx="524" formatCode="#,##0.00">
                  <c:v>2625</c:v>
                </c:pt>
                <c:pt idx="525" formatCode="#,##0.00">
                  <c:v>2611</c:v>
                </c:pt>
                <c:pt idx="526" formatCode="#,##0.00">
                  <c:v>2597</c:v>
                </c:pt>
                <c:pt idx="527" formatCode="#,##0.00">
                  <c:v>2583</c:v>
                </c:pt>
                <c:pt idx="528" formatCode="#,##0.00">
                  <c:v>2569</c:v>
                </c:pt>
                <c:pt idx="529" formatCode="#,##0.00">
                  <c:v>2556</c:v>
                </c:pt>
                <c:pt idx="530" formatCode="#,##0.00">
                  <c:v>2542</c:v>
                </c:pt>
                <c:pt idx="531" formatCode="#,##0.00">
                  <c:v>2530</c:v>
                </c:pt>
                <c:pt idx="532" formatCode="#,##0.00">
                  <c:v>2516</c:v>
                </c:pt>
                <c:pt idx="533" formatCode="#,##0.00">
                  <c:v>2506</c:v>
                </c:pt>
                <c:pt idx="534" formatCode="#,##0.00">
                  <c:v>2491</c:v>
                </c:pt>
                <c:pt idx="535" formatCode="#,##0.00">
                  <c:v>2478</c:v>
                </c:pt>
                <c:pt idx="536" formatCode="#,##0.00">
                  <c:v>2467</c:v>
                </c:pt>
                <c:pt idx="537" formatCode="#,##0.00">
                  <c:v>2455</c:v>
                </c:pt>
                <c:pt idx="538" formatCode="#,##0.00">
                  <c:v>2448</c:v>
                </c:pt>
                <c:pt idx="539" formatCode="#,##0.00">
                  <c:v>2446</c:v>
                </c:pt>
                <c:pt idx="540" formatCode="#,##0.00">
                  <c:v>2446</c:v>
                </c:pt>
                <c:pt idx="541" formatCode="#,##0.00">
                  <c:v>2444</c:v>
                </c:pt>
                <c:pt idx="542" formatCode="#,##0.00">
                  <c:v>2439</c:v>
                </c:pt>
                <c:pt idx="543" formatCode="#,##0.00">
                  <c:v>2430</c:v>
                </c:pt>
                <c:pt idx="544" formatCode="#,##0.00">
                  <c:v>2419</c:v>
                </c:pt>
                <c:pt idx="545" formatCode="#,##0.00">
                  <c:v>2405</c:v>
                </c:pt>
                <c:pt idx="546" formatCode="#,##0.00">
                  <c:v>2389</c:v>
                </c:pt>
                <c:pt idx="547" formatCode="#,##0.00">
                  <c:v>2373</c:v>
                </c:pt>
                <c:pt idx="548" formatCode="#,##0.00">
                  <c:v>2356</c:v>
                </c:pt>
                <c:pt idx="549" formatCode="#,##0.00">
                  <c:v>2340</c:v>
                </c:pt>
                <c:pt idx="550" formatCode="#,##0.00">
                  <c:v>2323</c:v>
                </c:pt>
                <c:pt idx="551" formatCode="#,##0.00">
                  <c:v>2308</c:v>
                </c:pt>
                <c:pt idx="552" formatCode="#,##0.00">
                  <c:v>2292</c:v>
                </c:pt>
                <c:pt idx="553" formatCode="#,##0.00">
                  <c:v>2278</c:v>
                </c:pt>
                <c:pt idx="554" formatCode="#,##0.00">
                  <c:v>2264</c:v>
                </c:pt>
                <c:pt idx="555" formatCode="#,##0.00">
                  <c:v>2251</c:v>
                </c:pt>
                <c:pt idx="556" formatCode="#,##0.00">
                  <c:v>2238</c:v>
                </c:pt>
                <c:pt idx="557" formatCode="#,##0.00">
                  <c:v>2226</c:v>
                </c:pt>
                <c:pt idx="558" formatCode="#,##0.00">
                  <c:v>2214</c:v>
                </c:pt>
                <c:pt idx="559" formatCode="#,##0.00">
                  <c:v>2202</c:v>
                </c:pt>
                <c:pt idx="560" formatCode="#,##0.00">
                  <c:v>2190</c:v>
                </c:pt>
                <c:pt idx="561" formatCode="#,##0.00">
                  <c:v>2179</c:v>
                </c:pt>
                <c:pt idx="562" formatCode="#,##0.00">
                  <c:v>2168</c:v>
                </c:pt>
                <c:pt idx="563" formatCode="#,##0.00">
                  <c:v>2157</c:v>
                </c:pt>
                <c:pt idx="564" formatCode="#,##0.00">
                  <c:v>2146</c:v>
                </c:pt>
                <c:pt idx="565" formatCode="#,##0.00">
                  <c:v>2135</c:v>
                </c:pt>
                <c:pt idx="566" formatCode="#,##0.00">
                  <c:v>2125</c:v>
                </c:pt>
                <c:pt idx="567" formatCode="#,##0.00">
                  <c:v>2115</c:v>
                </c:pt>
                <c:pt idx="568" formatCode="#,##0.00">
                  <c:v>2104</c:v>
                </c:pt>
                <c:pt idx="569" formatCode="#,##0.00">
                  <c:v>2093</c:v>
                </c:pt>
                <c:pt idx="570" formatCode="#,##0.00">
                  <c:v>2083</c:v>
                </c:pt>
                <c:pt idx="571" formatCode="#,##0.00">
                  <c:v>2072</c:v>
                </c:pt>
                <c:pt idx="572" formatCode="#,##0.00">
                  <c:v>2061</c:v>
                </c:pt>
                <c:pt idx="573" formatCode="#,##0.00">
                  <c:v>2051</c:v>
                </c:pt>
                <c:pt idx="574" formatCode="#,##0.00">
                  <c:v>2040</c:v>
                </c:pt>
                <c:pt idx="575" formatCode="#,##0.00">
                  <c:v>2030</c:v>
                </c:pt>
                <c:pt idx="576" formatCode="#,##0.00">
                  <c:v>2020</c:v>
                </c:pt>
                <c:pt idx="577" formatCode="#,##0.00">
                  <c:v>2010</c:v>
                </c:pt>
                <c:pt idx="578" formatCode="#,##0.00">
                  <c:v>1999</c:v>
                </c:pt>
                <c:pt idx="579" formatCode="#,##0.00">
                  <c:v>1989</c:v>
                </c:pt>
                <c:pt idx="580" formatCode="#,##0.00">
                  <c:v>1979</c:v>
                </c:pt>
                <c:pt idx="581" formatCode="#,##0.00">
                  <c:v>1968</c:v>
                </c:pt>
                <c:pt idx="582" formatCode="#,##0.00">
                  <c:v>1958</c:v>
                </c:pt>
                <c:pt idx="583" formatCode="#,##0.00">
                  <c:v>1948</c:v>
                </c:pt>
                <c:pt idx="584" formatCode="#,##0.00">
                  <c:v>1938</c:v>
                </c:pt>
                <c:pt idx="585" formatCode="#,##0.00">
                  <c:v>1928</c:v>
                </c:pt>
                <c:pt idx="586" formatCode="#,##0.00">
                  <c:v>1917</c:v>
                </c:pt>
                <c:pt idx="587" formatCode="#,##0.00">
                  <c:v>1907</c:v>
                </c:pt>
                <c:pt idx="588" formatCode="#,##0.00">
                  <c:v>1897</c:v>
                </c:pt>
                <c:pt idx="589" formatCode="#,##0.00">
                  <c:v>1887</c:v>
                </c:pt>
                <c:pt idx="590" formatCode="#,##0.00">
                  <c:v>1877</c:v>
                </c:pt>
                <c:pt idx="591" formatCode="#,##0.00">
                  <c:v>1867</c:v>
                </c:pt>
                <c:pt idx="592" formatCode="#,##0.00">
                  <c:v>1858</c:v>
                </c:pt>
                <c:pt idx="593" formatCode="#,##0.00">
                  <c:v>1848</c:v>
                </c:pt>
                <c:pt idx="594" formatCode="#,##0.00">
                  <c:v>1839</c:v>
                </c:pt>
                <c:pt idx="595" formatCode="#,##0.00">
                  <c:v>1831</c:v>
                </c:pt>
                <c:pt idx="596" formatCode="#,##0.00">
                  <c:v>1823</c:v>
                </c:pt>
                <c:pt idx="597" formatCode="#,##0.00">
                  <c:v>1815</c:v>
                </c:pt>
                <c:pt idx="598" formatCode="#,##0.00">
                  <c:v>1807</c:v>
                </c:pt>
                <c:pt idx="599" formatCode="#,##0.00">
                  <c:v>1799</c:v>
                </c:pt>
                <c:pt idx="600" formatCode="#,##0.00">
                  <c:v>1790</c:v>
                </c:pt>
                <c:pt idx="601" formatCode="#,##0.00">
                  <c:v>1781</c:v>
                </c:pt>
                <c:pt idx="602" formatCode="#,##0.00">
                  <c:v>1772</c:v>
                </c:pt>
                <c:pt idx="603" formatCode="#,##0.00">
                  <c:v>1762</c:v>
                </c:pt>
                <c:pt idx="604" formatCode="#,##0.00">
                  <c:v>1753</c:v>
                </c:pt>
                <c:pt idx="605" formatCode="#,##0.00">
                  <c:v>1743</c:v>
                </c:pt>
                <c:pt idx="606" formatCode="#,##0.00">
                  <c:v>1733</c:v>
                </c:pt>
                <c:pt idx="607" formatCode="#,##0.00">
                  <c:v>1724</c:v>
                </c:pt>
                <c:pt idx="608" formatCode="#,##0.00">
                  <c:v>1714</c:v>
                </c:pt>
                <c:pt idx="609" formatCode="#,##0.00">
                  <c:v>1704</c:v>
                </c:pt>
                <c:pt idx="610" formatCode="#,##0.00">
                  <c:v>1695</c:v>
                </c:pt>
                <c:pt idx="611" formatCode="#,##0.00">
                  <c:v>1686</c:v>
                </c:pt>
                <c:pt idx="612" formatCode="#,##0.00">
                  <c:v>1676</c:v>
                </c:pt>
                <c:pt idx="613" formatCode="#,##0.00">
                  <c:v>1667</c:v>
                </c:pt>
                <c:pt idx="614" formatCode="#,##0.00">
                  <c:v>1658</c:v>
                </c:pt>
                <c:pt idx="615" formatCode="#,##0.00">
                  <c:v>1649</c:v>
                </c:pt>
                <c:pt idx="616" formatCode="#,##0.00">
                  <c:v>1641</c:v>
                </c:pt>
                <c:pt idx="617" formatCode="#,##0.00">
                  <c:v>1632</c:v>
                </c:pt>
                <c:pt idx="618" formatCode="#,##0.00">
                  <c:v>1624</c:v>
                </c:pt>
                <c:pt idx="619" formatCode="#,##0.00">
                  <c:v>1615</c:v>
                </c:pt>
                <c:pt idx="620" formatCode="#,##0.00">
                  <c:v>1607</c:v>
                </c:pt>
                <c:pt idx="621" formatCode="#,##0.00">
                  <c:v>1598</c:v>
                </c:pt>
                <c:pt idx="622" formatCode="#,##0.00">
                  <c:v>1590</c:v>
                </c:pt>
                <c:pt idx="623" formatCode="#,##0.00">
                  <c:v>1581</c:v>
                </c:pt>
                <c:pt idx="624" formatCode="#,##0.00">
                  <c:v>1573</c:v>
                </c:pt>
                <c:pt idx="625" formatCode="#,##0.00">
                  <c:v>1565</c:v>
                </c:pt>
                <c:pt idx="626" formatCode="#,##0.00">
                  <c:v>1557</c:v>
                </c:pt>
                <c:pt idx="627" formatCode="#,##0.00">
                  <c:v>1548</c:v>
                </c:pt>
                <c:pt idx="628" formatCode="#,##0.00">
                  <c:v>1540</c:v>
                </c:pt>
                <c:pt idx="629" formatCode="#,##0.00">
                  <c:v>1532</c:v>
                </c:pt>
                <c:pt idx="630" formatCode="#,##0.00">
                  <c:v>1524</c:v>
                </c:pt>
                <c:pt idx="631" formatCode="#,##0.00">
                  <c:v>1515</c:v>
                </c:pt>
                <c:pt idx="632" formatCode="#,##0.00">
                  <c:v>1507</c:v>
                </c:pt>
                <c:pt idx="633" formatCode="#,##0.00">
                  <c:v>1499</c:v>
                </c:pt>
                <c:pt idx="634" formatCode="#,##0.00">
                  <c:v>1491</c:v>
                </c:pt>
                <c:pt idx="635" formatCode="#,##0.00">
                  <c:v>1483</c:v>
                </c:pt>
                <c:pt idx="636" formatCode="#,##0.00">
                  <c:v>1474</c:v>
                </c:pt>
                <c:pt idx="637" formatCode="#,##0.00">
                  <c:v>1466</c:v>
                </c:pt>
                <c:pt idx="638" formatCode="#,##0.00">
                  <c:v>1458</c:v>
                </c:pt>
                <c:pt idx="639" formatCode="#,##0.00">
                  <c:v>1450</c:v>
                </c:pt>
                <c:pt idx="640" formatCode="#,##0.00">
                  <c:v>1443</c:v>
                </c:pt>
                <c:pt idx="641" formatCode="#,##0.00">
                  <c:v>1435</c:v>
                </c:pt>
                <c:pt idx="642" formatCode="#,##0.00">
                  <c:v>1428</c:v>
                </c:pt>
                <c:pt idx="643" formatCode="#,##0.00">
                  <c:v>1420</c:v>
                </c:pt>
                <c:pt idx="644" formatCode="#,##0.00">
                  <c:v>1413</c:v>
                </c:pt>
                <c:pt idx="645" formatCode="#,##0.00">
                  <c:v>1405</c:v>
                </c:pt>
                <c:pt idx="646" formatCode="#,##0.00">
                  <c:v>1398</c:v>
                </c:pt>
                <c:pt idx="647" formatCode="#,##0.00">
                  <c:v>1391</c:v>
                </c:pt>
                <c:pt idx="648" formatCode="#,##0.00">
                  <c:v>1383</c:v>
                </c:pt>
                <c:pt idx="649" formatCode="#,##0.00">
                  <c:v>1376</c:v>
                </c:pt>
                <c:pt idx="650" formatCode="#,##0.00">
                  <c:v>1370</c:v>
                </c:pt>
                <c:pt idx="651" formatCode="#,##0.00">
                  <c:v>1363</c:v>
                </c:pt>
                <c:pt idx="652" formatCode="#,##0.00">
                  <c:v>1356</c:v>
                </c:pt>
                <c:pt idx="653" formatCode="#,##0.00">
                  <c:v>1349</c:v>
                </c:pt>
                <c:pt idx="654" formatCode="#,##0.00">
                  <c:v>1341</c:v>
                </c:pt>
                <c:pt idx="655" formatCode="#,##0.00">
                  <c:v>1333</c:v>
                </c:pt>
                <c:pt idx="656" formatCode="#,##0.00">
                  <c:v>1326</c:v>
                </c:pt>
                <c:pt idx="657" formatCode="#,##0.00">
                  <c:v>1318</c:v>
                </c:pt>
                <c:pt idx="658" formatCode="#,##0.00">
                  <c:v>1311</c:v>
                </c:pt>
                <c:pt idx="659" formatCode="#,##0.00">
                  <c:v>1303</c:v>
                </c:pt>
                <c:pt idx="660" formatCode="#,##0.00">
                  <c:v>1296</c:v>
                </c:pt>
                <c:pt idx="661" formatCode="#,##0.00">
                  <c:v>1289</c:v>
                </c:pt>
                <c:pt idx="662" formatCode="#,##0.00">
                  <c:v>1282</c:v>
                </c:pt>
                <c:pt idx="663" formatCode="#,##0.00">
                  <c:v>1275</c:v>
                </c:pt>
                <c:pt idx="664" formatCode="#,##0.00">
                  <c:v>1268</c:v>
                </c:pt>
                <c:pt idx="665" formatCode="#,##0.00">
                  <c:v>1261</c:v>
                </c:pt>
                <c:pt idx="666" formatCode="#,##0.00">
                  <c:v>1254</c:v>
                </c:pt>
                <c:pt idx="667" formatCode="#,##0.00">
                  <c:v>1247</c:v>
                </c:pt>
                <c:pt idx="668" formatCode="#,##0.00">
                  <c:v>1240</c:v>
                </c:pt>
                <c:pt idx="669" formatCode="#,##0.00">
                  <c:v>1233</c:v>
                </c:pt>
                <c:pt idx="670" formatCode="#,##0.00">
                  <c:v>1226</c:v>
                </c:pt>
                <c:pt idx="671" formatCode="#,##0.00">
                  <c:v>1219</c:v>
                </c:pt>
                <c:pt idx="672" formatCode="#,##0.00">
                  <c:v>1213</c:v>
                </c:pt>
                <c:pt idx="673" formatCode="#,##0.00">
                  <c:v>1206</c:v>
                </c:pt>
                <c:pt idx="674" formatCode="#,##0.00">
                  <c:v>1199</c:v>
                </c:pt>
                <c:pt idx="675" formatCode="#,##0.00">
                  <c:v>1193</c:v>
                </c:pt>
                <c:pt idx="676" formatCode="#,##0.00">
                  <c:v>1186</c:v>
                </c:pt>
                <c:pt idx="677" formatCode="#,##0.00">
                  <c:v>1180</c:v>
                </c:pt>
                <c:pt idx="678" formatCode="#,##0.00">
                  <c:v>1173</c:v>
                </c:pt>
                <c:pt idx="679" formatCode="#,##0.00">
                  <c:v>1167</c:v>
                </c:pt>
                <c:pt idx="680" formatCode="#,##0.00">
                  <c:v>1161</c:v>
                </c:pt>
                <c:pt idx="681" formatCode="#,##0.00">
                  <c:v>1154</c:v>
                </c:pt>
                <c:pt idx="682" formatCode="#,##0.00">
                  <c:v>1148</c:v>
                </c:pt>
                <c:pt idx="683" formatCode="#,##0.00">
                  <c:v>1141</c:v>
                </c:pt>
                <c:pt idx="684" formatCode="#,##0.00">
                  <c:v>1135</c:v>
                </c:pt>
                <c:pt idx="685" formatCode="#,##0.00">
                  <c:v>1129</c:v>
                </c:pt>
                <c:pt idx="686" formatCode="#,##0.00">
                  <c:v>1123</c:v>
                </c:pt>
                <c:pt idx="687" formatCode="#,##0.00">
                  <c:v>1116</c:v>
                </c:pt>
                <c:pt idx="688" formatCode="#,##0.00">
                  <c:v>1110</c:v>
                </c:pt>
                <c:pt idx="689" formatCode="#,##0.00">
                  <c:v>1104</c:v>
                </c:pt>
                <c:pt idx="690" formatCode="#,##0.00">
                  <c:v>1098</c:v>
                </c:pt>
                <c:pt idx="691" formatCode="#,##0.00">
                  <c:v>1092</c:v>
                </c:pt>
                <c:pt idx="692" formatCode="#,##0.00">
                  <c:v>1086</c:v>
                </c:pt>
                <c:pt idx="693" formatCode="#,##0.00">
                  <c:v>1080</c:v>
                </c:pt>
                <c:pt idx="694" formatCode="#,##0.00">
                  <c:v>1074</c:v>
                </c:pt>
                <c:pt idx="695" formatCode="#,##0.00">
                  <c:v>1068</c:v>
                </c:pt>
                <c:pt idx="696" formatCode="#,##0.00">
                  <c:v>1062</c:v>
                </c:pt>
                <c:pt idx="697" formatCode="#,##0.00">
                  <c:v>1056</c:v>
                </c:pt>
                <c:pt idx="698" formatCode="#,##0.00">
                  <c:v>1051</c:v>
                </c:pt>
                <c:pt idx="699" formatCode="#,##0.00">
                  <c:v>1045</c:v>
                </c:pt>
                <c:pt idx="700" formatCode="#,##0.00">
                  <c:v>1040</c:v>
                </c:pt>
                <c:pt idx="701" formatCode="#,##0.00">
                  <c:v>1034</c:v>
                </c:pt>
                <c:pt idx="702" formatCode="#,##0.00">
                  <c:v>1029</c:v>
                </c:pt>
                <c:pt idx="703" formatCode="#,##0.00">
                  <c:v>1024</c:v>
                </c:pt>
                <c:pt idx="704" formatCode="#,##0.00">
                  <c:v>1019</c:v>
                </c:pt>
                <c:pt idx="705" formatCode="#,##0.00">
                  <c:v>1014</c:v>
                </c:pt>
                <c:pt idx="706" formatCode="#,##0.00">
                  <c:v>1009</c:v>
                </c:pt>
                <c:pt idx="707" formatCode="#,##0.00">
                  <c:v>1004</c:v>
                </c:pt>
                <c:pt idx="708" formatCode="#,##0.00">
                  <c:v>999</c:v>
                </c:pt>
                <c:pt idx="709" formatCode="#,##0.00">
                  <c:v>994</c:v>
                </c:pt>
                <c:pt idx="710" formatCode="#,##0.00">
                  <c:v>989</c:v>
                </c:pt>
                <c:pt idx="711" formatCode="#,##0.00">
                  <c:v>985</c:v>
                </c:pt>
                <c:pt idx="712" formatCode="#,##0.00">
                  <c:v>980</c:v>
                </c:pt>
                <c:pt idx="713" formatCode="#,##0.00">
                  <c:v>975</c:v>
                </c:pt>
                <c:pt idx="714" formatCode="#,##0.00">
                  <c:v>971</c:v>
                </c:pt>
                <c:pt idx="715" formatCode="#,##0.00">
                  <c:v>966</c:v>
                </c:pt>
                <c:pt idx="716" formatCode="#,##0.00">
                  <c:v>962</c:v>
                </c:pt>
                <c:pt idx="717" formatCode="#,##0.00">
                  <c:v>957</c:v>
                </c:pt>
                <c:pt idx="718" formatCode="#,##0.00">
                  <c:v>953</c:v>
                </c:pt>
                <c:pt idx="719" formatCode="#,##0.00">
                  <c:v>949</c:v>
                </c:pt>
                <c:pt idx="720" formatCode="#,##0.00">
                  <c:v>944</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4"/>
          <c:tx>
            <c:v>4 Percent Annual Chance</c:v>
          </c:tx>
          <c:spPr>
            <a:ln>
              <a:solidFill>
                <a:srgbClr val="FFCC00"/>
              </a:solidFill>
            </a:ln>
          </c:spPr>
          <c:marker>
            <c:symbol val="none"/>
          </c:marker>
          <c:xVal>
            <c:numRef>
              <c:f>Hydrograph_JD2_3!$B$3:$B$740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Hydrograph_JD2_3!$D$3:$D$740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0.1</c:v>
                </c:pt>
                <c:pt idx="107">
                  <c:v>0.1</c:v>
                </c:pt>
                <c:pt idx="108">
                  <c:v>0.1</c:v>
                </c:pt>
                <c:pt idx="109">
                  <c:v>0.2</c:v>
                </c:pt>
                <c:pt idx="110">
                  <c:v>0.3</c:v>
                </c:pt>
                <c:pt idx="111">
                  <c:v>0.3</c:v>
                </c:pt>
                <c:pt idx="112">
                  <c:v>0.5</c:v>
                </c:pt>
                <c:pt idx="113">
                  <c:v>0.7</c:v>
                </c:pt>
                <c:pt idx="114">
                  <c:v>1</c:v>
                </c:pt>
                <c:pt idx="115">
                  <c:v>1.6</c:v>
                </c:pt>
                <c:pt idx="116">
                  <c:v>2.2999999999999998</c:v>
                </c:pt>
                <c:pt idx="117">
                  <c:v>3.6</c:v>
                </c:pt>
                <c:pt idx="118">
                  <c:v>5.2</c:v>
                </c:pt>
                <c:pt idx="119">
                  <c:v>7</c:v>
                </c:pt>
                <c:pt idx="120">
                  <c:v>10.199999999999999</c:v>
                </c:pt>
                <c:pt idx="121">
                  <c:v>18.3</c:v>
                </c:pt>
                <c:pt idx="122">
                  <c:v>25.2</c:v>
                </c:pt>
                <c:pt idx="123">
                  <c:v>28.5</c:v>
                </c:pt>
                <c:pt idx="124">
                  <c:v>30.6</c:v>
                </c:pt>
                <c:pt idx="125">
                  <c:v>31.7</c:v>
                </c:pt>
                <c:pt idx="126">
                  <c:v>31</c:v>
                </c:pt>
                <c:pt idx="127">
                  <c:v>29.9</c:v>
                </c:pt>
                <c:pt idx="128">
                  <c:v>29.1</c:v>
                </c:pt>
                <c:pt idx="129" formatCode="#,##0.00">
                  <c:v>29.6</c:v>
                </c:pt>
                <c:pt idx="130" formatCode="#,##0.00">
                  <c:v>32.6</c:v>
                </c:pt>
                <c:pt idx="131" formatCode="#,##0.00">
                  <c:v>38.299999999999997</c:v>
                </c:pt>
                <c:pt idx="132" formatCode="#,##0.00">
                  <c:v>47</c:v>
                </c:pt>
                <c:pt idx="133" formatCode="#,##0.00">
                  <c:v>57.6</c:v>
                </c:pt>
                <c:pt idx="134" formatCode="#,##0.00">
                  <c:v>71.2</c:v>
                </c:pt>
                <c:pt idx="135" formatCode="#,##0.00">
                  <c:v>86.8</c:v>
                </c:pt>
                <c:pt idx="136" formatCode="#,##0.00">
                  <c:v>104.1</c:v>
                </c:pt>
                <c:pt idx="137" formatCode="#,##0.00">
                  <c:v>150.9</c:v>
                </c:pt>
                <c:pt idx="138" formatCode="#,##0.00">
                  <c:v>171.5</c:v>
                </c:pt>
                <c:pt idx="139" formatCode="#,##0.00">
                  <c:v>179.7</c:v>
                </c:pt>
                <c:pt idx="140" formatCode="#,##0.00">
                  <c:v>185.8</c:v>
                </c:pt>
                <c:pt idx="141" formatCode="#,##0.00">
                  <c:v>189.8</c:v>
                </c:pt>
                <c:pt idx="142" formatCode="#,##0.00">
                  <c:v>192.8</c:v>
                </c:pt>
                <c:pt idx="143" formatCode="#,##0.00">
                  <c:v>195.3</c:v>
                </c:pt>
                <c:pt idx="144" formatCode="#,##0.00">
                  <c:v>197.6</c:v>
                </c:pt>
                <c:pt idx="145" formatCode="#,##0.00">
                  <c:v>199.8</c:v>
                </c:pt>
                <c:pt idx="146" formatCode="#,##0.00">
                  <c:v>202</c:v>
                </c:pt>
                <c:pt idx="147" formatCode="#,##0.00">
                  <c:v>206.9</c:v>
                </c:pt>
                <c:pt idx="148" formatCode="#,##0.00">
                  <c:v>206.6</c:v>
                </c:pt>
                <c:pt idx="149" formatCode="#,##0.00">
                  <c:v>208.4</c:v>
                </c:pt>
                <c:pt idx="150">
                  <c:v>210.2</c:v>
                </c:pt>
                <c:pt idx="151">
                  <c:v>212.1</c:v>
                </c:pt>
                <c:pt idx="152">
                  <c:v>214</c:v>
                </c:pt>
                <c:pt idx="153">
                  <c:v>216</c:v>
                </c:pt>
                <c:pt idx="154">
                  <c:v>218.1</c:v>
                </c:pt>
                <c:pt idx="155">
                  <c:v>220.4</c:v>
                </c:pt>
                <c:pt idx="156">
                  <c:v>222.9</c:v>
                </c:pt>
                <c:pt idx="157" formatCode="#,##0.00">
                  <c:v>225.7</c:v>
                </c:pt>
                <c:pt idx="158" formatCode="#,##0.00">
                  <c:v>228.7</c:v>
                </c:pt>
                <c:pt idx="159" formatCode="#,##0.00">
                  <c:v>232</c:v>
                </c:pt>
                <c:pt idx="160" formatCode="#,##0.00">
                  <c:v>235.4</c:v>
                </c:pt>
                <c:pt idx="161" formatCode="#,##0.00">
                  <c:v>239</c:v>
                </c:pt>
                <c:pt idx="162" formatCode="#,##0.00">
                  <c:v>242.6</c:v>
                </c:pt>
                <c:pt idx="163" formatCode="#,##0.00">
                  <c:v>246.3</c:v>
                </c:pt>
                <c:pt idx="164" formatCode="#,##0.00">
                  <c:v>250.1</c:v>
                </c:pt>
                <c:pt idx="165" formatCode="#,##0.00">
                  <c:v>254.5</c:v>
                </c:pt>
                <c:pt idx="166" formatCode="#,##0.00">
                  <c:v>258.3</c:v>
                </c:pt>
                <c:pt idx="167" formatCode="#,##0.00">
                  <c:v>263</c:v>
                </c:pt>
                <c:pt idx="168" formatCode="#,##0.00">
                  <c:v>269.8</c:v>
                </c:pt>
                <c:pt idx="169" formatCode="#,##0.00">
                  <c:v>282.5</c:v>
                </c:pt>
                <c:pt idx="170" formatCode="#,##0.00">
                  <c:v>309.5</c:v>
                </c:pt>
                <c:pt idx="171" formatCode="#,##0.00">
                  <c:v>367.3</c:v>
                </c:pt>
                <c:pt idx="172" formatCode="#,##0.00">
                  <c:v>474.1</c:v>
                </c:pt>
                <c:pt idx="173" formatCode="#,##0.00">
                  <c:v>621</c:v>
                </c:pt>
                <c:pt idx="174" formatCode="#,##0.00">
                  <c:v>794.7</c:v>
                </c:pt>
                <c:pt idx="175" formatCode="#,##0.00">
                  <c:v>977</c:v>
                </c:pt>
                <c:pt idx="176" formatCode="#,##0.00">
                  <c:v>1157.0999999999999</c:v>
                </c:pt>
                <c:pt idx="177" formatCode="#,##0.00">
                  <c:v>1343</c:v>
                </c:pt>
                <c:pt idx="178" formatCode="#,##0.00">
                  <c:v>1540.3</c:v>
                </c:pt>
                <c:pt idx="179" formatCode="#,##0.00">
                  <c:v>1725.1</c:v>
                </c:pt>
                <c:pt idx="180" formatCode="#,##0.00">
                  <c:v>1905.5</c:v>
                </c:pt>
                <c:pt idx="181" formatCode="#,##0.00">
                  <c:v>2089.9</c:v>
                </c:pt>
                <c:pt idx="182" formatCode="#,##0.00">
                  <c:v>2278.3000000000002</c:v>
                </c:pt>
                <c:pt idx="183" formatCode="#,##0.00">
                  <c:v>2472.6999999999998</c:v>
                </c:pt>
                <c:pt idx="184" formatCode="#,##0.00">
                  <c:v>2663.3</c:v>
                </c:pt>
                <c:pt idx="185" formatCode="#,##0.00">
                  <c:v>2856.1</c:v>
                </c:pt>
                <c:pt idx="186" formatCode="#,##0.00">
                  <c:v>3028.8</c:v>
                </c:pt>
                <c:pt idx="187" formatCode="#,##0.00">
                  <c:v>3192.6</c:v>
                </c:pt>
                <c:pt idx="188" formatCode="#,##0.00">
                  <c:v>3343.3</c:v>
                </c:pt>
                <c:pt idx="189" formatCode="#,##0.00">
                  <c:v>3487.6</c:v>
                </c:pt>
                <c:pt idx="190" formatCode="#,##0.00">
                  <c:v>3610</c:v>
                </c:pt>
                <c:pt idx="191" formatCode="#,##0.00">
                  <c:v>3724.6</c:v>
                </c:pt>
                <c:pt idx="192" formatCode="#,##0.00">
                  <c:v>3833.4</c:v>
                </c:pt>
                <c:pt idx="193" formatCode="#,##0.00">
                  <c:v>3935.1</c:v>
                </c:pt>
                <c:pt idx="194" formatCode="#,##0.00">
                  <c:v>4030</c:v>
                </c:pt>
                <c:pt idx="195" formatCode="#,##0.00">
                  <c:v>4118.3</c:v>
                </c:pt>
                <c:pt idx="196" formatCode="#,##0.00">
                  <c:v>4204.7</c:v>
                </c:pt>
                <c:pt idx="197" formatCode="#,##0.00">
                  <c:v>4291.3</c:v>
                </c:pt>
                <c:pt idx="198" formatCode="#,##0.00">
                  <c:v>4381.7</c:v>
                </c:pt>
                <c:pt idx="199" formatCode="#,##0.00">
                  <c:v>4477.1000000000004</c:v>
                </c:pt>
                <c:pt idx="200" formatCode="#,##0.00">
                  <c:v>4579.2</c:v>
                </c:pt>
                <c:pt idx="201" formatCode="#,##0.00">
                  <c:v>4689.7</c:v>
                </c:pt>
                <c:pt idx="202" formatCode="#,##0.00">
                  <c:v>4809.8999999999996</c:v>
                </c:pt>
                <c:pt idx="203" formatCode="#,##0.00">
                  <c:v>4938.3999999999996</c:v>
                </c:pt>
                <c:pt idx="204" formatCode="#,##0.00">
                  <c:v>5076.8</c:v>
                </c:pt>
                <c:pt idx="205" formatCode="#,##0.00">
                  <c:v>5224.2</c:v>
                </c:pt>
                <c:pt idx="206" formatCode="#,##0.00">
                  <c:v>5379.5</c:v>
                </c:pt>
                <c:pt idx="207" formatCode="#,##0.00">
                  <c:v>5541.7</c:v>
                </c:pt>
                <c:pt idx="208" formatCode="#,##0.00">
                  <c:v>5711.8</c:v>
                </c:pt>
                <c:pt idx="209" formatCode="#,##0.00">
                  <c:v>5885.4</c:v>
                </c:pt>
                <c:pt idx="210" formatCode="#,##0.00">
                  <c:v>6057.4</c:v>
                </c:pt>
                <c:pt idx="211" formatCode="#,##0.00">
                  <c:v>6222</c:v>
                </c:pt>
                <c:pt idx="212" formatCode="#,##0.00">
                  <c:v>6381.6</c:v>
                </c:pt>
                <c:pt idx="213" formatCode="#,##0.00">
                  <c:v>6535.4</c:v>
                </c:pt>
                <c:pt idx="214" formatCode="#,##0.00">
                  <c:v>6680.4</c:v>
                </c:pt>
                <c:pt idx="215" formatCode="#,##0.00">
                  <c:v>6815.2</c:v>
                </c:pt>
                <c:pt idx="216" formatCode="#,##0.00">
                  <c:v>6938.4</c:v>
                </c:pt>
                <c:pt idx="217" formatCode="#,##0.00">
                  <c:v>7049.2</c:v>
                </c:pt>
                <c:pt idx="218" formatCode="#,##0.00">
                  <c:v>7148.3</c:v>
                </c:pt>
                <c:pt idx="219" formatCode="#,##0.00">
                  <c:v>7238.7</c:v>
                </c:pt>
                <c:pt idx="220" formatCode="#,##0.00">
                  <c:v>7316.8</c:v>
                </c:pt>
                <c:pt idx="221" formatCode="#,##0.00">
                  <c:v>7378.9</c:v>
                </c:pt>
                <c:pt idx="222" formatCode="#,##0.00">
                  <c:v>7431.3</c:v>
                </c:pt>
                <c:pt idx="223" formatCode="#,##0.00">
                  <c:v>7474</c:v>
                </c:pt>
                <c:pt idx="224" formatCode="#,##0.00">
                  <c:v>7507.9</c:v>
                </c:pt>
                <c:pt idx="225" formatCode="#,##0.00">
                  <c:v>7533.4</c:v>
                </c:pt>
                <c:pt idx="226" formatCode="#,##0.00">
                  <c:v>7551.2</c:v>
                </c:pt>
                <c:pt idx="227" formatCode="#,##0.00">
                  <c:v>7561.9</c:v>
                </c:pt>
                <c:pt idx="228" formatCode="#,##0.00">
                  <c:v>7566.2</c:v>
                </c:pt>
                <c:pt idx="229" formatCode="#,##0.00">
                  <c:v>7564.7</c:v>
                </c:pt>
                <c:pt idx="230" formatCode="#,##0.00">
                  <c:v>7558</c:v>
                </c:pt>
                <c:pt idx="231" formatCode="#,##0.00">
                  <c:v>7546.4</c:v>
                </c:pt>
                <c:pt idx="232" formatCode="#,##0.00">
                  <c:v>7530.4</c:v>
                </c:pt>
                <c:pt idx="233" formatCode="#,##0.00">
                  <c:v>7510.4</c:v>
                </c:pt>
                <c:pt idx="234" formatCode="#,##0.00">
                  <c:v>7487.1</c:v>
                </c:pt>
                <c:pt idx="235" formatCode="#,##0.00">
                  <c:v>7460.6</c:v>
                </c:pt>
                <c:pt idx="236" formatCode="#,##0.00">
                  <c:v>7431.4</c:v>
                </c:pt>
                <c:pt idx="237" formatCode="#,##0.00">
                  <c:v>7400</c:v>
                </c:pt>
                <c:pt idx="238" formatCode="#,##0.00">
                  <c:v>7366.7</c:v>
                </c:pt>
                <c:pt idx="239" formatCode="#,##0.00">
                  <c:v>7332</c:v>
                </c:pt>
                <c:pt idx="240" formatCode="#,##0.00">
                  <c:v>7296.2</c:v>
                </c:pt>
                <c:pt idx="241" formatCode="#,##0.00">
                  <c:v>7258.6</c:v>
                </c:pt>
                <c:pt idx="242" formatCode="#,##0.00">
                  <c:v>7220.4</c:v>
                </c:pt>
                <c:pt idx="243" formatCode="#,##0.00">
                  <c:v>7181.5</c:v>
                </c:pt>
                <c:pt idx="244" formatCode="#,##0.00">
                  <c:v>7141.8</c:v>
                </c:pt>
                <c:pt idx="245" formatCode="#,##0.00">
                  <c:v>7101.7</c:v>
                </c:pt>
                <c:pt idx="246" formatCode="#,##0.00">
                  <c:v>7061</c:v>
                </c:pt>
                <c:pt idx="247" formatCode="#,##0.00">
                  <c:v>7020.2</c:v>
                </c:pt>
                <c:pt idx="248" formatCode="#,##0.00">
                  <c:v>6978.6</c:v>
                </c:pt>
                <c:pt idx="249" formatCode="#,##0.00">
                  <c:v>6936.7</c:v>
                </c:pt>
                <c:pt idx="250" formatCode="#,##0.00">
                  <c:v>6894.3</c:v>
                </c:pt>
                <c:pt idx="251" formatCode="#,##0.00">
                  <c:v>6851.5</c:v>
                </c:pt>
                <c:pt idx="252" formatCode="#,##0.00">
                  <c:v>6808.3</c:v>
                </c:pt>
                <c:pt idx="253" formatCode="#,##0.00">
                  <c:v>6764.5</c:v>
                </c:pt>
                <c:pt idx="254" formatCode="#,##0.00">
                  <c:v>6720.2</c:v>
                </c:pt>
                <c:pt idx="255" formatCode="#,##0.00">
                  <c:v>6675.6</c:v>
                </c:pt>
                <c:pt idx="256" formatCode="#,##0.00">
                  <c:v>6630.8</c:v>
                </c:pt>
                <c:pt idx="257" formatCode="#,##0.00">
                  <c:v>6585.7</c:v>
                </c:pt>
                <c:pt idx="258" formatCode="#,##0.00">
                  <c:v>6540.3</c:v>
                </c:pt>
                <c:pt idx="259" formatCode="#,##0.00">
                  <c:v>6494.3</c:v>
                </c:pt>
                <c:pt idx="260" formatCode="#,##0.00">
                  <c:v>6448.5</c:v>
                </c:pt>
                <c:pt idx="261" formatCode="#,##0.00">
                  <c:v>6396</c:v>
                </c:pt>
                <c:pt idx="262" formatCode="#,##0.00">
                  <c:v>6350</c:v>
                </c:pt>
                <c:pt idx="263" formatCode="#,##0.00">
                  <c:v>6303.7</c:v>
                </c:pt>
                <c:pt idx="264" formatCode="#,##0.00">
                  <c:v>6256.7</c:v>
                </c:pt>
                <c:pt idx="265" formatCode="#,##0.00">
                  <c:v>6209.3</c:v>
                </c:pt>
                <c:pt idx="266" formatCode="#,##0.00">
                  <c:v>6162</c:v>
                </c:pt>
                <c:pt idx="267" formatCode="#,##0.00">
                  <c:v>6114.6</c:v>
                </c:pt>
                <c:pt idx="268" formatCode="#,##0.00">
                  <c:v>6067.3</c:v>
                </c:pt>
                <c:pt idx="269" formatCode="#,##0.00">
                  <c:v>6020.3</c:v>
                </c:pt>
                <c:pt idx="270" formatCode="#,##0.00">
                  <c:v>5973.2</c:v>
                </c:pt>
                <c:pt idx="271" formatCode="#,##0.00">
                  <c:v>5926.2</c:v>
                </c:pt>
                <c:pt idx="272" formatCode="#,##0.00">
                  <c:v>5878.6</c:v>
                </c:pt>
                <c:pt idx="273" formatCode="#,##0.00">
                  <c:v>5831.6</c:v>
                </c:pt>
                <c:pt idx="274" formatCode="#,##0.00">
                  <c:v>5785.2</c:v>
                </c:pt>
                <c:pt idx="275" formatCode="#,##0.00">
                  <c:v>5739.1</c:v>
                </c:pt>
                <c:pt idx="276" formatCode="#,##0.00">
                  <c:v>5693.3</c:v>
                </c:pt>
                <c:pt idx="277" formatCode="#,##0.00">
                  <c:v>5647.9</c:v>
                </c:pt>
                <c:pt idx="278" formatCode="#,##0.00">
                  <c:v>5603</c:v>
                </c:pt>
                <c:pt idx="279" formatCode="#,##0.00">
                  <c:v>5558.6</c:v>
                </c:pt>
                <c:pt idx="280" formatCode="#,##0.00">
                  <c:v>5514.6</c:v>
                </c:pt>
                <c:pt idx="281" formatCode="#,##0.00">
                  <c:v>5471.4</c:v>
                </c:pt>
                <c:pt idx="282" formatCode="#,##0.00">
                  <c:v>5428.7</c:v>
                </c:pt>
                <c:pt idx="283" formatCode="#,##0.00">
                  <c:v>5386.4</c:v>
                </c:pt>
                <c:pt idx="284" formatCode="#,##0.00">
                  <c:v>5344.8</c:v>
                </c:pt>
                <c:pt idx="285" formatCode="#,##0.00">
                  <c:v>5303.8</c:v>
                </c:pt>
                <c:pt idx="286" formatCode="#,##0.00">
                  <c:v>5263.2</c:v>
                </c:pt>
                <c:pt idx="287" formatCode="#,##0.00">
                  <c:v>5222.8</c:v>
                </c:pt>
                <c:pt idx="288" formatCode="#,##0.00">
                  <c:v>5183.1000000000004</c:v>
                </c:pt>
                <c:pt idx="289" formatCode="#,##0.00">
                  <c:v>5143.8999999999996</c:v>
                </c:pt>
                <c:pt idx="290" formatCode="#,##0.00">
                  <c:v>5105.6000000000004</c:v>
                </c:pt>
                <c:pt idx="291" formatCode="#,##0.00">
                  <c:v>5068.1000000000004</c:v>
                </c:pt>
                <c:pt idx="292" formatCode="#,##0.00">
                  <c:v>5031.7</c:v>
                </c:pt>
                <c:pt idx="293" formatCode="#,##0.00">
                  <c:v>4996.3999999999996</c:v>
                </c:pt>
                <c:pt idx="294" formatCode="#,##0.00">
                  <c:v>4962.3999999999996</c:v>
                </c:pt>
                <c:pt idx="295" formatCode="#,##0.00">
                  <c:v>4930</c:v>
                </c:pt>
                <c:pt idx="296" formatCode="#,##0.00">
                  <c:v>4899.2</c:v>
                </c:pt>
                <c:pt idx="297" formatCode="#,##0.00">
                  <c:v>4870.1000000000004</c:v>
                </c:pt>
                <c:pt idx="298" formatCode="#,##0.00">
                  <c:v>4843.1000000000004</c:v>
                </c:pt>
                <c:pt idx="299" formatCode="#,##0.00">
                  <c:v>4818.1000000000004</c:v>
                </c:pt>
                <c:pt idx="300" formatCode="#,##0.00">
                  <c:v>4795.1000000000004</c:v>
                </c:pt>
                <c:pt idx="301" formatCode="#,##0.00">
                  <c:v>4774.1000000000004</c:v>
                </c:pt>
                <c:pt idx="302" formatCode="#,##0.00">
                  <c:v>4755.1000000000004</c:v>
                </c:pt>
                <c:pt idx="303" formatCode="#,##0.00">
                  <c:v>4737.8</c:v>
                </c:pt>
                <c:pt idx="304" formatCode="#,##0.00">
                  <c:v>4721.8999999999996</c:v>
                </c:pt>
                <c:pt idx="305" formatCode="#,##0.00">
                  <c:v>4707</c:v>
                </c:pt>
                <c:pt idx="306" formatCode="#,##0.00">
                  <c:v>4693.1000000000004</c:v>
                </c:pt>
                <c:pt idx="307" formatCode="#,##0.00">
                  <c:v>4679.8</c:v>
                </c:pt>
                <c:pt idx="308" formatCode="#,##0.00">
                  <c:v>4666.8999999999996</c:v>
                </c:pt>
                <c:pt idx="309" formatCode="#,##0.00">
                  <c:v>4654</c:v>
                </c:pt>
                <c:pt idx="310" formatCode="#,##0.00">
                  <c:v>4641</c:v>
                </c:pt>
                <c:pt idx="311" formatCode="#,##0.00">
                  <c:v>4627.6000000000004</c:v>
                </c:pt>
                <c:pt idx="312" formatCode="#,##0.00">
                  <c:v>4613.6000000000004</c:v>
                </c:pt>
                <c:pt idx="313" formatCode="#,##0.00">
                  <c:v>4599</c:v>
                </c:pt>
                <c:pt idx="314" formatCode="#,##0.00">
                  <c:v>4583.7</c:v>
                </c:pt>
                <c:pt idx="315" formatCode="#,##0.00">
                  <c:v>4567.6000000000004</c:v>
                </c:pt>
                <c:pt idx="316" formatCode="#,##0.00">
                  <c:v>4550.6000000000004</c:v>
                </c:pt>
                <c:pt idx="317" formatCode="#,##0.00">
                  <c:v>4532.8999999999996</c:v>
                </c:pt>
                <c:pt idx="318" formatCode="#,##0.00">
                  <c:v>4514.3</c:v>
                </c:pt>
                <c:pt idx="319" formatCode="#,##0.00">
                  <c:v>4495</c:v>
                </c:pt>
                <c:pt idx="320" formatCode="#,##0.00">
                  <c:v>4475</c:v>
                </c:pt>
                <c:pt idx="321" formatCode="#,##0.00">
                  <c:v>4454.3999999999996</c:v>
                </c:pt>
                <c:pt idx="322" formatCode="#,##0.00">
                  <c:v>4433.2</c:v>
                </c:pt>
                <c:pt idx="323" formatCode="#,##0.00">
                  <c:v>4411.3999999999996</c:v>
                </c:pt>
                <c:pt idx="324" formatCode="#,##0.00">
                  <c:v>4389.2</c:v>
                </c:pt>
                <c:pt idx="325" formatCode="#,##0.00">
                  <c:v>4366.3</c:v>
                </c:pt>
                <c:pt idx="326" formatCode="#,##0.00">
                  <c:v>4343.2</c:v>
                </c:pt>
                <c:pt idx="327" formatCode="#,##0.00">
                  <c:v>4320</c:v>
                </c:pt>
                <c:pt idx="328" formatCode="#,##0.00">
                  <c:v>4296.5</c:v>
                </c:pt>
                <c:pt idx="329" formatCode="#,##0.00">
                  <c:v>4272.8</c:v>
                </c:pt>
                <c:pt idx="330" formatCode="#,##0.00">
                  <c:v>4248.8999999999996</c:v>
                </c:pt>
                <c:pt idx="331" formatCode="#,##0.00">
                  <c:v>4225</c:v>
                </c:pt>
                <c:pt idx="332" formatCode="#,##0.00">
                  <c:v>4201</c:v>
                </c:pt>
                <c:pt idx="333" formatCode="#,##0.00">
                  <c:v>4176.8</c:v>
                </c:pt>
                <c:pt idx="334" formatCode="#,##0.00">
                  <c:v>4152.3999999999996</c:v>
                </c:pt>
                <c:pt idx="335" formatCode="#,##0.00">
                  <c:v>4127.7</c:v>
                </c:pt>
                <c:pt idx="336" formatCode="#,##0.00">
                  <c:v>4102.8999999999996</c:v>
                </c:pt>
                <c:pt idx="337" formatCode="#,##0.00">
                  <c:v>4078</c:v>
                </c:pt>
                <c:pt idx="338" formatCode="#,##0.00">
                  <c:v>4053.1</c:v>
                </c:pt>
                <c:pt idx="339" formatCode="#,##0.00">
                  <c:v>4028</c:v>
                </c:pt>
                <c:pt idx="340" formatCode="#,##0.00">
                  <c:v>4002.8</c:v>
                </c:pt>
                <c:pt idx="341" formatCode="#,##0.00">
                  <c:v>3977.5</c:v>
                </c:pt>
                <c:pt idx="342" formatCode="#,##0.00">
                  <c:v>3952</c:v>
                </c:pt>
                <c:pt idx="343" formatCode="#,##0.00">
                  <c:v>3926.6</c:v>
                </c:pt>
                <c:pt idx="344" formatCode="#,##0.00">
                  <c:v>3901.1</c:v>
                </c:pt>
                <c:pt idx="345" formatCode="#,##0.00">
                  <c:v>3875.5</c:v>
                </c:pt>
                <c:pt idx="346" formatCode="#,##0.00">
                  <c:v>3850.2</c:v>
                </c:pt>
                <c:pt idx="347" formatCode="#,##0.00">
                  <c:v>3824.8</c:v>
                </c:pt>
                <c:pt idx="348" formatCode="#,##0.00">
                  <c:v>3799.4</c:v>
                </c:pt>
                <c:pt idx="349" formatCode="#,##0.00">
                  <c:v>3773.6</c:v>
                </c:pt>
                <c:pt idx="350" formatCode="#,##0.00">
                  <c:v>3748</c:v>
                </c:pt>
                <c:pt idx="351" formatCode="#,##0.00">
                  <c:v>3722.6</c:v>
                </c:pt>
                <c:pt idx="352" formatCode="#,##0.00">
                  <c:v>3697.5</c:v>
                </c:pt>
                <c:pt idx="353" formatCode="#,##0.00">
                  <c:v>3672.7</c:v>
                </c:pt>
                <c:pt idx="354" formatCode="#,##0.00">
                  <c:v>3648.2</c:v>
                </c:pt>
                <c:pt idx="355" formatCode="#,##0.00">
                  <c:v>3623.7</c:v>
                </c:pt>
                <c:pt idx="356" formatCode="#,##0.00">
                  <c:v>3599.7</c:v>
                </c:pt>
                <c:pt idx="357" formatCode="#,##0.00">
                  <c:v>3576.3</c:v>
                </c:pt>
                <c:pt idx="358" formatCode="#,##0.00">
                  <c:v>3553.5</c:v>
                </c:pt>
                <c:pt idx="359" formatCode="#,##0.00">
                  <c:v>3531.2</c:v>
                </c:pt>
                <c:pt idx="360" formatCode="#,##0.00">
                  <c:v>3512.2</c:v>
                </c:pt>
                <c:pt idx="361" formatCode="#,##0.00">
                  <c:v>3490</c:v>
                </c:pt>
                <c:pt idx="362" formatCode="#,##0.00">
                  <c:v>3468.1</c:v>
                </c:pt>
                <c:pt idx="363" formatCode="#,##0.00">
                  <c:v>3446.4</c:v>
                </c:pt>
                <c:pt idx="364" formatCode="#,##0.00">
                  <c:v>3424.8</c:v>
                </c:pt>
                <c:pt idx="365" formatCode="#,##0.00">
                  <c:v>3403.5</c:v>
                </c:pt>
                <c:pt idx="366" formatCode="#,##0.00">
                  <c:v>3382.8</c:v>
                </c:pt>
                <c:pt idx="367" formatCode="#,##0.00">
                  <c:v>3362</c:v>
                </c:pt>
                <c:pt idx="368" formatCode="#,##0.00">
                  <c:v>3341</c:v>
                </c:pt>
                <c:pt idx="369" formatCode="#,##0.00">
                  <c:v>3319.8</c:v>
                </c:pt>
                <c:pt idx="370" formatCode="#,##0.00">
                  <c:v>3298.6</c:v>
                </c:pt>
                <c:pt idx="371" formatCode="#,##0.00">
                  <c:v>3277.2</c:v>
                </c:pt>
                <c:pt idx="372" formatCode="#,##0.00">
                  <c:v>3255.8</c:v>
                </c:pt>
                <c:pt idx="373" formatCode="#,##0.00">
                  <c:v>3234.4</c:v>
                </c:pt>
                <c:pt idx="374" formatCode="#,##0.00">
                  <c:v>3213.3</c:v>
                </c:pt>
                <c:pt idx="375" formatCode="#,##0.00">
                  <c:v>3192</c:v>
                </c:pt>
                <c:pt idx="376" formatCode="#,##0.00">
                  <c:v>3170.8</c:v>
                </c:pt>
                <c:pt idx="377" formatCode="#,##0.00">
                  <c:v>3149.9</c:v>
                </c:pt>
                <c:pt idx="378" formatCode="#,##0.00">
                  <c:v>3129</c:v>
                </c:pt>
                <c:pt idx="379" formatCode="#,##0.00">
                  <c:v>3108.4</c:v>
                </c:pt>
                <c:pt idx="380" formatCode="#,##0.00">
                  <c:v>3087.9</c:v>
                </c:pt>
                <c:pt idx="381" formatCode="#,##0.00">
                  <c:v>3067.7</c:v>
                </c:pt>
                <c:pt idx="382" formatCode="#,##0.00">
                  <c:v>3047.7</c:v>
                </c:pt>
                <c:pt idx="383" formatCode="#,##0.00">
                  <c:v>3028</c:v>
                </c:pt>
                <c:pt idx="384" formatCode="#,##0.00">
                  <c:v>3008.5</c:v>
                </c:pt>
                <c:pt idx="385" formatCode="#,##0.00">
                  <c:v>2989.1</c:v>
                </c:pt>
                <c:pt idx="386" formatCode="#,##0.00">
                  <c:v>2969.9</c:v>
                </c:pt>
                <c:pt idx="387" formatCode="#,##0.00">
                  <c:v>2950.8</c:v>
                </c:pt>
                <c:pt idx="388" formatCode="#,##0.00">
                  <c:v>2931.7</c:v>
                </c:pt>
                <c:pt idx="389" formatCode="#,##0.00">
                  <c:v>2912.6</c:v>
                </c:pt>
                <c:pt idx="390" formatCode="#,##0.00">
                  <c:v>2893.7</c:v>
                </c:pt>
                <c:pt idx="391" formatCode="#,##0.00">
                  <c:v>2874.9</c:v>
                </c:pt>
                <c:pt idx="392" formatCode="#,##0.00">
                  <c:v>2856.3</c:v>
                </c:pt>
                <c:pt idx="393" formatCode="#,##0.00">
                  <c:v>2837.5</c:v>
                </c:pt>
                <c:pt idx="394" formatCode="#,##0.00">
                  <c:v>2818.2</c:v>
                </c:pt>
                <c:pt idx="395" formatCode="#,##0.00">
                  <c:v>2798.7</c:v>
                </c:pt>
                <c:pt idx="396" formatCode="#,##0.00">
                  <c:v>2779.7</c:v>
                </c:pt>
                <c:pt idx="397" formatCode="#,##0.00">
                  <c:v>2761.3</c:v>
                </c:pt>
                <c:pt idx="398" formatCode="#,##0.00">
                  <c:v>2745.9</c:v>
                </c:pt>
                <c:pt idx="399" formatCode="#,##0.00">
                  <c:v>2729.8</c:v>
                </c:pt>
                <c:pt idx="400" formatCode="#,##0.00">
                  <c:v>2712.2</c:v>
                </c:pt>
                <c:pt idx="401" formatCode="#,##0.00">
                  <c:v>2694.7</c:v>
                </c:pt>
                <c:pt idx="402" formatCode="#,##0.00">
                  <c:v>2677.5</c:v>
                </c:pt>
                <c:pt idx="403" formatCode="#,##0.00">
                  <c:v>2661</c:v>
                </c:pt>
                <c:pt idx="404" formatCode="#,##0.00">
                  <c:v>2645.4</c:v>
                </c:pt>
                <c:pt idx="405" formatCode="#,##0.00">
                  <c:v>2628.6</c:v>
                </c:pt>
                <c:pt idx="406" formatCode="#,##0.00">
                  <c:v>2612</c:v>
                </c:pt>
                <c:pt idx="407" formatCode="#,##0.00">
                  <c:v>2595.8000000000002</c:v>
                </c:pt>
                <c:pt idx="408" formatCode="#,##0.00">
                  <c:v>2579.6999999999998</c:v>
                </c:pt>
                <c:pt idx="409" formatCode="#,##0.00">
                  <c:v>2563.9</c:v>
                </c:pt>
                <c:pt idx="410" formatCode="#,##0.00">
                  <c:v>2548.3000000000002</c:v>
                </c:pt>
                <c:pt idx="411" formatCode="#,##0.00">
                  <c:v>2532.9</c:v>
                </c:pt>
                <c:pt idx="412" formatCode="#,##0.00">
                  <c:v>2518.1</c:v>
                </c:pt>
                <c:pt idx="413" formatCode="#,##0.00">
                  <c:v>2503</c:v>
                </c:pt>
                <c:pt idx="414" formatCode="#,##0.00">
                  <c:v>2489.3000000000002</c:v>
                </c:pt>
                <c:pt idx="415" formatCode="#,##0.00">
                  <c:v>2476.9</c:v>
                </c:pt>
                <c:pt idx="416" formatCode="#,##0.00">
                  <c:v>2469.9</c:v>
                </c:pt>
                <c:pt idx="417" formatCode="#,##0.00">
                  <c:v>2468.3000000000002</c:v>
                </c:pt>
                <c:pt idx="418" formatCode="#,##0.00">
                  <c:v>2464.8000000000002</c:v>
                </c:pt>
                <c:pt idx="419" formatCode="#,##0.00">
                  <c:v>2460.1</c:v>
                </c:pt>
                <c:pt idx="420" formatCode="#,##0.00">
                  <c:v>2452.3000000000002</c:v>
                </c:pt>
                <c:pt idx="421" formatCode="#,##0.00">
                  <c:v>2441.1999999999998</c:v>
                </c:pt>
                <c:pt idx="422" formatCode="#,##0.00">
                  <c:v>2427.4</c:v>
                </c:pt>
                <c:pt idx="423" formatCode="#,##0.00">
                  <c:v>2411.9</c:v>
                </c:pt>
                <c:pt idx="424" formatCode="#,##0.00">
                  <c:v>2395.5</c:v>
                </c:pt>
                <c:pt idx="425" formatCode="#,##0.00">
                  <c:v>2378.8000000000002</c:v>
                </c:pt>
                <c:pt idx="426" formatCode="#,##0.00">
                  <c:v>2362.3000000000002</c:v>
                </c:pt>
                <c:pt idx="427" formatCode="#,##0.00">
                  <c:v>2346.6999999999998</c:v>
                </c:pt>
                <c:pt idx="428" formatCode="#,##0.00">
                  <c:v>2331</c:v>
                </c:pt>
                <c:pt idx="429" formatCode="#,##0.00">
                  <c:v>2315.9</c:v>
                </c:pt>
                <c:pt idx="430" formatCode="#,##0.00">
                  <c:v>2301.6</c:v>
                </c:pt>
                <c:pt idx="431" formatCode="#,##0.00">
                  <c:v>2288</c:v>
                </c:pt>
                <c:pt idx="432" formatCode="#,##0.00">
                  <c:v>2275.1</c:v>
                </c:pt>
                <c:pt idx="433" formatCode="#,##0.00">
                  <c:v>2262.6999999999998</c:v>
                </c:pt>
                <c:pt idx="434" formatCode="#,##0.00">
                  <c:v>2250.6999999999998</c:v>
                </c:pt>
                <c:pt idx="435" formatCode="#,##0.00">
                  <c:v>2239.1999999999998</c:v>
                </c:pt>
                <c:pt idx="436" formatCode="#,##0.00">
                  <c:v>2228.1</c:v>
                </c:pt>
                <c:pt idx="437" formatCode="#,##0.00">
                  <c:v>2217.3000000000002</c:v>
                </c:pt>
                <c:pt idx="438" formatCode="#,##0.00">
                  <c:v>2206.8000000000002</c:v>
                </c:pt>
                <c:pt idx="439" formatCode="#,##0.00">
                  <c:v>2196.6</c:v>
                </c:pt>
                <c:pt idx="440" formatCode="#,##0.00">
                  <c:v>2186.6999999999998</c:v>
                </c:pt>
                <c:pt idx="441" formatCode="#,##0.00">
                  <c:v>2177</c:v>
                </c:pt>
                <c:pt idx="442" formatCode="#,##0.00">
                  <c:v>2167.6</c:v>
                </c:pt>
                <c:pt idx="443" formatCode="#,##0.00">
                  <c:v>2151.6</c:v>
                </c:pt>
                <c:pt idx="444" formatCode="#,##0.00">
                  <c:v>2147.6999999999998</c:v>
                </c:pt>
                <c:pt idx="445" formatCode="#,##0.00">
                  <c:v>2139.9</c:v>
                </c:pt>
                <c:pt idx="446" formatCode="#,##0.00">
                  <c:v>2131.6999999999998</c:v>
                </c:pt>
                <c:pt idx="447" formatCode="#,##0.00">
                  <c:v>2123.6</c:v>
                </c:pt>
                <c:pt idx="448" formatCode="#,##0.00">
                  <c:v>2115.6</c:v>
                </c:pt>
                <c:pt idx="449" formatCode="#,##0.00">
                  <c:v>2107.8000000000002</c:v>
                </c:pt>
                <c:pt idx="450" formatCode="#,##0.00">
                  <c:v>2100.3000000000002</c:v>
                </c:pt>
                <c:pt idx="451" formatCode="#,##0.00">
                  <c:v>2092.9</c:v>
                </c:pt>
                <c:pt idx="452" formatCode="#,##0.00">
                  <c:v>2085.8000000000002</c:v>
                </c:pt>
                <c:pt idx="453" formatCode="#,##0.00">
                  <c:v>2078.9</c:v>
                </c:pt>
                <c:pt idx="454" formatCode="#,##0.00">
                  <c:v>2072.1999999999998</c:v>
                </c:pt>
                <c:pt idx="455" formatCode="#,##0.00">
                  <c:v>2065.6999999999998</c:v>
                </c:pt>
                <c:pt idx="456" formatCode="#,##0.00">
                  <c:v>2059.4</c:v>
                </c:pt>
                <c:pt idx="457" formatCode="#,##0.00">
                  <c:v>2053.3000000000002</c:v>
                </c:pt>
                <c:pt idx="458" formatCode="#,##0.00">
                  <c:v>2047.4</c:v>
                </c:pt>
                <c:pt idx="459" formatCode="#,##0.00">
                  <c:v>2041.8</c:v>
                </c:pt>
                <c:pt idx="460" formatCode="#,##0.00">
                  <c:v>2036.3</c:v>
                </c:pt>
                <c:pt idx="461" formatCode="#,##0.00">
                  <c:v>2031.1</c:v>
                </c:pt>
                <c:pt idx="462" formatCode="#,##0.00">
                  <c:v>2026</c:v>
                </c:pt>
                <c:pt idx="463" formatCode="#,##0.00">
                  <c:v>2021.2</c:v>
                </c:pt>
                <c:pt idx="464" formatCode="#,##0.00">
                  <c:v>2016.5</c:v>
                </c:pt>
                <c:pt idx="465" formatCode="#,##0.00">
                  <c:v>2012</c:v>
                </c:pt>
                <c:pt idx="466" formatCode="#,##0.00">
                  <c:v>2007.7</c:v>
                </c:pt>
                <c:pt idx="467" formatCode="#,##0.00">
                  <c:v>2003.6</c:v>
                </c:pt>
                <c:pt idx="468" formatCode="#,##0.00">
                  <c:v>1999.7</c:v>
                </c:pt>
                <c:pt idx="469" formatCode="#,##0.00">
                  <c:v>1995.9</c:v>
                </c:pt>
                <c:pt idx="470" formatCode="#,##0.00">
                  <c:v>1992.3</c:v>
                </c:pt>
                <c:pt idx="471" formatCode="#,##0.00">
                  <c:v>1988.9</c:v>
                </c:pt>
                <c:pt idx="472" formatCode="#,##0.00">
                  <c:v>1985.6</c:v>
                </c:pt>
                <c:pt idx="473" formatCode="#,##0.00">
                  <c:v>1982.3</c:v>
                </c:pt>
                <c:pt idx="474" formatCode="#,##0.00">
                  <c:v>1979.2</c:v>
                </c:pt>
                <c:pt idx="475" formatCode="#,##0.00">
                  <c:v>1976.2</c:v>
                </c:pt>
                <c:pt idx="476" formatCode="#,##0.00">
                  <c:v>1973.2</c:v>
                </c:pt>
                <c:pt idx="477" formatCode="#,##0.00">
                  <c:v>1970.3</c:v>
                </c:pt>
                <c:pt idx="478" formatCode="#,##0.00">
                  <c:v>1967.4</c:v>
                </c:pt>
                <c:pt idx="479" formatCode="#,##0.00">
                  <c:v>1964.6</c:v>
                </c:pt>
                <c:pt idx="480" formatCode="#,##0.00">
                  <c:v>1961.8</c:v>
                </c:pt>
                <c:pt idx="481" formatCode="#,##0.00">
                  <c:v>1959</c:v>
                </c:pt>
                <c:pt idx="482" formatCode="#,##0.00">
                  <c:v>1956.2</c:v>
                </c:pt>
                <c:pt idx="483" formatCode="#,##0.00">
                  <c:v>1953.4</c:v>
                </c:pt>
                <c:pt idx="484" formatCode="#,##0.00">
                  <c:v>1950.6</c:v>
                </c:pt>
                <c:pt idx="485" formatCode="#,##0.00">
                  <c:v>1947.8</c:v>
                </c:pt>
                <c:pt idx="486" formatCode="#,##0.00">
                  <c:v>1944.9</c:v>
                </c:pt>
                <c:pt idx="487" formatCode="#,##0.00">
                  <c:v>1942</c:v>
                </c:pt>
                <c:pt idx="488" formatCode="#,##0.00">
                  <c:v>1939.2</c:v>
                </c:pt>
                <c:pt idx="489" formatCode="#,##0.00">
                  <c:v>1936.2</c:v>
                </c:pt>
                <c:pt idx="490" formatCode="#,##0.00">
                  <c:v>1933.3</c:v>
                </c:pt>
                <c:pt idx="491" formatCode="#,##0.00">
                  <c:v>1930.3</c:v>
                </c:pt>
                <c:pt idx="492" formatCode="#,##0.00">
                  <c:v>1927.3</c:v>
                </c:pt>
                <c:pt idx="493" formatCode="#,##0.00">
                  <c:v>1924.2</c:v>
                </c:pt>
                <c:pt idx="494" formatCode="#,##0.00">
                  <c:v>1921.1</c:v>
                </c:pt>
                <c:pt idx="495" formatCode="#,##0.00">
                  <c:v>1917.9</c:v>
                </c:pt>
                <c:pt idx="496" formatCode="#,##0.00">
                  <c:v>1914.7</c:v>
                </c:pt>
                <c:pt idx="497" formatCode="#,##0.00">
                  <c:v>1911.4</c:v>
                </c:pt>
                <c:pt idx="498" formatCode="#,##0.00">
                  <c:v>1908.1</c:v>
                </c:pt>
                <c:pt idx="499" formatCode="#,##0.00">
                  <c:v>1904.6</c:v>
                </c:pt>
                <c:pt idx="500" formatCode="#,##0.00">
                  <c:v>1901.2</c:v>
                </c:pt>
                <c:pt idx="501" formatCode="#,##0.00">
                  <c:v>1897.6</c:v>
                </c:pt>
                <c:pt idx="502" formatCode="#,##0.00">
                  <c:v>1894</c:v>
                </c:pt>
                <c:pt idx="503" formatCode="#,##0.00">
                  <c:v>1890.3</c:v>
                </c:pt>
                <c:pt idx="504" formatCode="#,##0.00">
                  <c:v>1886.6</c:v>
                </c:pt>
                <c:pt idx="505" formatCode="#,##0.00">
                  <c:v>1882.8</c:v>
                </c:pt>
                <c:pt idx="506" formatCode="#,##0.00">
                  <c:v>1879</c:v>
                </c:pt>
                <c:pt idx="507" formatCode="#,##0.00">
                  <c:v>1875.1</c:v>
                </c:pt>
                <c:pt idx="508" formatCode="#,##0.00">
                  <c:v>1871.1</c:v>
                </c:pt>
                <c:pt idx="509" formatCode="#,##0.00">
                  <c:v>1867</c:v>
                </c:pt>
                <c:pt idx="510" formatCode="#,##0.00">
                  <c:v>1862.9</c:v>
                </c:pt>
                <c:pt idx="511" formatCode="#,##0.00">
                  <c:v>1858.8</c:v>
                </c:pt>
                <c:pt idx="512" formatCode="#,##0.00">
                  <c:v>1854.7</c:v>
                </c:pt>
                <c:pt idx="513" formatCode="#,##0.00">
                  <c:v>1850.6</c:v>
                </c:pt>
                <c:pt idx="514" formatCode="#,##0.00">
                  <c:v>1846.5</c:v>
                </c:pt>
                <c:pt idx="515" formatCode="#,##0.00">
                  <c:v>1842.3</c:v>
                </c:pt>
                <c:pt idx="516" formatCode="#,##0.00">
                  <c:v>1838.2</c:v>
                </c:pt>
                <c:pt idx="517" formatCode="#,##0.00">
                  <c:v>1834</c:v>
                </c:pt>
                <c:pt idx="518" formatCode="#,##0.00">
                  <c:v>1829.8</c:v>
                </c:pt>
                <c:pt idx="519" formatCode="#,##0.00">
                  <c:v>1825.6</c:v>
                </c:pt>
                <c:pt idx="520" formatCode="#,##0.00">
                  <c:v>1825.1</c:v>
                </c:pt>
                <c:pt idx="521" formatCode="#,##0.00">
                  <c:v>1817.5</c:v>
                </c:pt>
                <c:pt idx="522" formatCode="#,##0.00">
                  <c:v>1813</c:v>
                </c:pt>
                <c:pt idx="523" formatCode="#,##0.00">
                  <c:v>1809</c:v>
                </c:pt>
                <c:pt idx="524" formatCode="#,##0.00">
                  <c:v>1805.7</c:v>
                </c:pt>
                <c:pt idx="525" formatCode="#,##0.00">
                  <c:v>1803.1</c:v>
                </c:pt>
                <c:pt idx="526" formatCode="#,##0.00">
                  <c:v>1800.6</c:v>
                </c:pt>
                <c:pt idx="527" formatCode="#,##0.00">
                  <c:v>1797.8</c:v>
                </c:pt>
                <c:pt idx="528" formatCode="#,##0.00">
                  <c:v>1794.4</c:v>
                </c:pt>
                <c:pt idx="529" formatCode="#,##0.00">
                  <c:v>1790.5</c:v>
                </c:pt>
                <c:pt idx="530" formatCode="#,##0.00">
                  <c:v>1786.1</c:v>
                </c:pt>
                <c:pt idx="531" formatCode="#,##0.00">
                  <c:v>1781.5</c:v>
                </c:pt>
                <c:pt idx="532" formatCode="#,##0.00">
                  <c:v>1776.6</c:v>
                </c:pt>
                <c:pt idx="533" formatCode="#,##0.00">
                  <c:v>1771.6</c:v>
                </c:pt>
                <c:pt idx="534" formatCode="#,##0.00">
                  <c:v>1766.5</c:v>
                </c:pt>
                <c:pt idx="535" formatCode="#,##0.00">
                  <c:v>1761.3</c:v>
                </c:pt>
                <c:pt idx="536" formatCode="#,##0.00">
                  <c:v>1755.9</c:v>
                </c:pt>
                <c:pt idx="537" formatCode="#,##0.00">
                  <c:v>1751.1</c:v>
                </c:pt>
                <c:pt idx="538" formatCode="#,##0.00">
                  <c:v>1746.3</c:v>
                </c:pt>
                <c:pt idx="539" formatCode="#,##0.00">
                  <c:v>1740.9</c:v>
                </c:pt>
                <c:pt idx="540" formatCode="#,##0.00">
                  <c:v>1735.3</c:v>
                </c:pt>
                <c:pt idx="541" formatCode="#,##0.00">
                  <c:v>1729.7</c:v>
                </c:pt>
                <c:pt idx="542" formatCode="#,##0.00">
                  <c:v>1724.1</c:v>
                </c:pt>
                <c:pt idx="543" formatCode="#,##0.00">
                  <c:v>1718.6</c:v>
                </c:pt>
                <c:pt idx="544" formatCode="#,##0.00">
                  <c:v>1713.1</c:v>
                </c:pt>
                <c:pt idx="545" formatCode="#,##0.00">
                  <c:v>1707.6</c:v>
                </c:pt>
                <c:pt idx="546" formatCode="#,##0.00">
                  <c:v>1702</c:v>
                </c:pt>
                <c:pt idx="547" formatCode="#,##0.00">
                  <c:v>1696.4</c:v>
                </c:pt>
                <c:pt idx="548" formatCode="#,##0.00">
                  <c:v>1690.8</c:v>
                </c:pt>
                <c:pt idx="549" formatCode="#,##0.00">
                  <c:v>1685.3</c:v>
                </c:pt>
                <c:pt idx="550" formatCode="#,##0.00">
                  <c:v>1679.9</c:v>
                </c:pt>
                <c:pt idx="551" formatCode="#,##0.00">
                  <c:v>1674.5</c:v>
                </c:pt>
                <c:pt idx="552" formatCode="#,##0.00">
                  <c:v>1669.2</c:v>
                </c:pt>
                <c:pt idx="553" formatCode="#,##0.00">
                  <c:v>1663.9</c:v>
                </c:pt>
                <c:pt idx="554" formatCode="#,##0.00">
                  <c:v>1658.6</c:v>
                </c:pt>
                <c:pt idx="555" formatCode="#,##0.00">
                  <c:v>1657.2</c:v>
                </c:pt>
                <c:pt idx="556" formatCode="#,##0.00">
                  <c:v>1649.4</c:v>
                </c:pt>
                <c:pt idx="557" formatCode="#,##0.00">
                  <c:v>1643.3</c:v>
                </c:pt>
                <c:pt idx="558" formatCode="#,##0.00">
                  <c:v>1637.7</c:v>
                </c:pt>
                <c:pt idx="559" formatCode="#,##0.00">
                  <c:v>1632.6</c:v>
                </c:pt>
                <c:pt idx="560" formatCode="#,##0.00">
                  <c:v>1627.5</c:v>
                </c:pt>
                <c:pt idx="561" formatCode="#,##0.00">
                  <c:v>1622</c:v>
                </c:pt>
                <c:pt idx="562" formatCode="#,##0.00">
                  <c:v>1616.5</c:v>
                </c:pt>
                <c:pt idx="563" formatCode="#,##0.00">
                  <c:v>1611.1</c:v>
                </c:pt>
                <c:pt idx="564" formatCode="#,##0.00">
                  <c:v>1605.7</c:v>
                </c:pt>
                <c:pt idx="565" formatCode="#,##0.00">
                  <c:v>1600.3</c:v>
                </c:pt>
                <c:pt idx="566" formatCode="#,##0.00">
                  <c:v>1595</c:v>
                </c:pt>
                <c:pt idx="567" formatCode="#,##0.00">
                  <c:v>1589.7</c:v>
                </c:pt>
                <c:pt idx="568" formatCode="#,##0.00">
                  <c:v>1584.5</c:v>
                </c:pt>
                <c:pt idx="569" formatCode="#,##0.00">
                  <c:v>1579.2</c:v>
                </c:pt>
                <c:pt idx="570" formatCode="#,##0.00">
                  <c:v>1573.9</c:v>
                </c:pt>
                <c:pt idx="571" formatCode="#,##0.00">
                  <c:v>1568.5</c:v>
                </c:pt>
                <c:pt idx="572" formatCode="#,##0.00">
                  <c:v>1563.2</c:v>
                </c:pt>
                <c:pt idx="573" formatCode="#,##0.00">
                  <c:v>1557.8</c:v>
                </c:pt>
                <c:pt idx="574" formatCode="#,##0.00">
                  <c:v>1552.3</c:v>
                </c:pt>
                <c:pt idx="575" formatCode="#,##0.00">
                  <c:v>1546.8</c:v>
                </c:pt>
                <c:pt idx="576" formatCode="#,##0.00">
                  <c:v>1541.3</c:v>
                </c:pt>
                <c:pt idx="577" formatCode="#,##0.00">
                  <c:v>1535.8</c:v>
                </c:pt>
                <c:pt idx="578" formatCode="#,##0.00">
                  <c:v>1530.3</c:v>
                </c:pt>
                <c:pt idx="579" formatCode="#,##0.00">
                  <c:v>1524.7</c:v>
                </c:pt>
                <c:pt idx="580" formatCode="#,##0.00">
                  <c:v>1519</c:v>
                </c:pt>
                <c:pt idx="581" formatCode="#,##0.00">
                  <c:v>1513.2</c:v>
                </c:pt>
                <c:pt idx="582" formatCode="#,##0.00">
                  <c:v>1507.4</c:v>
                </c:pt>
                <c:pt idx="583" formatCode="#,##0.00">
                  <c:v>1501.5</c:v>
                </c:pt>
                <c:pt idx="584" formatCode="#,##0.00">
                  <c:v>1495.6</c:v>
                </c:pt>
                <c:pt idx="585" formatCode="#,##0.00">
                  <c:v>1489.6</c:v>
                </c:pt>
                <c:pt idx="586" formatCode="#,##0.00">
                  <c:v>1483.5</c:v>
                </c:pt>
                <c:pt idx="587" formatCode="#,##0.00">
                  <c:v>1477.5</c:v>
                </c:pt>
                <c:pt idx="588" formatCode="#,##0.00">
                  <c:v>1471.4</c:v>
                </c:pt>
                <c:pt idx="589" formatCode="#,##0.00">
                  <c:v>1465.4</c:v>
                </c:pt>
                <c:pt idx="590" formatCode="#,##0.00">
                  <c:v>1459.4</c:v>
                </c:pt>
                <c:pt idx="591" formatCode="#,##0.00">
                  <c:v>1454</c:v>
                </c:pt>
                <c:pt idx="592" formatCode="#,##0.00">
                  <c:v>1448.4</c:v>
                </c:pt>
                <c:pt idx="593" formatCode="#,##0.00">
                  <c:v>1442.5</c:v>
                </c:pt>
                <c:pt idx="594" formatCode="#,##0.00">
                  <c:v>1436.4</c:v>
                </c:pt>
                <c:pt idx="595" formatCode="#,##0.00">
                  <c:v>1430.4</c:v>
                </c:pt>
                <c:pt idx="596" formatCode="#,##0.00">
                  <c:v>1424.8</c:v>
                </c:pt>
                <c:pt idx="597" formatCode="#,##0.00">
                  <c:v>1418.5</c:v>
                </c:pt>
                <c:pt idx="598" formatCode="#,##0.00">
                  <c:v>1412.6</c:v>
                </c:pt>
                <c:pt idx="599" formatCode="#,##0.00">
                  <c:v>1406.6</c:v>
                </c:pt>
                <c:pt idx="600" formatCode="#,##0.00">
                  <c:v>1400.7</c:v>
                </c:pt>
                <c:pt idx="601" formatCode="#,##0.00">
                  <c:v>1394.8</c:v>
                </c:pt>
                <c:pt idx="602" formatCode="#,##0.00">
                  <c:v>1388.9</c:v>
                </c:pt>
                <c:pt idx="603" formatCode="#,##0.00">
                  <c:v>1382.9</c:v>
                </c:pt>
                <c:pt idx="604" formatCode="#,##0.00">
                  <c:v>1376.9</c:v>
                </c:pt>
                <c:pt idx="605" formatCode="#,##0.00">
                  <c:v>1371</c:v>
                </c:pt>
                <c:pt idx="606" formatCode="#,##0.00">
                  <c:v>1365.1</c:v>
                </c:pt>
                <c:pt idx="607" formatCode="#,##0.00">
                  <c:v>1359.1</c:v>
                </c:pt>
                <c:pt idx="608" formatCode="#,##0.00">
                  <c:v>1353.2</c:v>
                </c:pt>
                <c:pt idx="609" formatCode="#,##0.00">
                  <c:v>1347.2</c:v>
                </c:pt>
                <c:pt idx="610" formatCode="#,##0.00">
                  <c:v>1341.1</c:v>
                </c:pt>
                <c:pt idx="611" formatCode="#,##0.00">
                  <c:v>1334.9</c:v>
                </c:pt>
                <c:pt idx="612" formatCode="#,##0.00">
                  <c:v>1328.8</c:v>
                </c:pt>
                <c:pt idx="613" formatCode="#,##0.00">
                  <c:v>1322.5</c:v>
                </c:pt>
                <c:pt idx="614" formatCode="#,##0.00">
                  <c:v>1316.3</c:v>
                </c:pt>
                <c:pt idx="615" formatCode="#,##0.00">
                  <c:v>1310.0999999999999</c:v>
                </c:pt>
                <c:pt idx="616" formatCode="#,##0.00">
                  <c:v>1303.9000000000001</c:v>
                </c:pt>
                <c:pt idx="617" formatCode="#,##0.00">
                  <c:v>1297.8</c:v>
                </c:pt>
                <c:pt idx="618" formatCode="#,##0.00">
                  <c:v>1291.5999999999999</c:v>
                </c:pt>
                <c:pt idx="619" formatCode="#,##0.00">
                  <c:v>1285.5</c:v>
                </c:pt>
                <c:pt idx="620" formatCode="#,##0.00">
                  <c:v>1279.5</c:v>
                </c:pt>
                <c:pt idx="621" formatCode="#,##0.00">
                  <c:v>1273.4000000000001</c:v>
                </c:pt>
                <c:pt idx="622" formatCode="#,##0.00">
                  <c:v>1267.5</c:v>
                </c:pt>
                <c:pt idx="623" formatCode="#,##0.00">
                  <c:v>1261.5999999999999</c:v>
                </c:pt>
                <c:pt idx="624" formatCode="#,##0.00">
                  <c:v>1255.5</c:v>
                </c:pt>
                <c:pt idx="625" formatCode="#,##0.00">
                  <c:v>1249.3</c:v>
                </c:pt>
                <c:pt idx="626" formatCode="#,##0.00">
                  <c:v>1243.0999999999999</c:v>
                </c:pt>
                <c:pt idx="627" formatCode="#,##0.00">
                  <c:v>1236.9000000000001</c:v>
                </c:pt>
                <c:pt idx="628" formatCode="#,##0.00">
                  <c:v>1230.8</c:v>
                </c:pt>
                <c:pt idx="629" formatCode="#,##0.00">
                  <c:v>1224.7</c:v>
                </c:pt>
                <c:pt idx="630" formatCode="#,##0.00">
                  <c:v>1218.5999999999999</c:v>
                </c:pt>
                <c:pt idx="631" formatCode="#,##0.00">
                  <c:v>1212.5</c:v>
                </c:pt>
                <c:pt idx="632" formatCode="#,##0.00">
                  <c:v>1206.5</c:v>
                </c:pt>
                <c:pt idx="633" formatCode="#,##0.00">
                  <c:v>1200.5</c:v>
                </c:pt>
                <c:pt idx="634" formatCode="#,##0.00">
                  <c:v>1194.5</c:v>
                </c:pt>
                <c:pt idx="635" formatCode="#,##0.00">
                  <c:v>1188.5999999999999</c:v>
                </c:pt>
                <c:pt idx="636" formatCode="#,##0.00">
                  <c:v>1182.7</c:v>
                </c:pt>
                <c:pt idx="637" formatCode="#,##0.00">
                  <c:v>1176.8</c:v>
                </c:pt>
                <c:pt idx="638" formatCode="#,##0.00">
                  <c:v>1170.8</c:v>
                </c:pt>
                <c:pt idx="639" formatCode="#,##0.00">
                  <c:v>1164.8</c:v>
                </c:pt>
                <c:pt idx="640" formatCode="#,##0.00">
                  <c:v>1158.8</c:v>
                </c:pt>
                <c:pt idx="641" formatCode="#,##0.00">
                  <c:v>1152.8</c:v>
                </c:pt>
                <c:pt idx="642" formatCode="#,##0.00">
                  <c:v>1147</c:v>
                </c:pt>
                <c:pt idx="643" formatCode="#,##0.00">
                  <c:v>1141.2</c:v>
                </c:pt>
                <c:pt idx="644" formatCode="#,##0.00">
                  <c:v>1135.4000000000001</c:v>
                </c:pt>
                <c:pt idx="645" formatCode="#,##0.00">
                  <c:v>1129.5</c:v>
                </c:pt>
                <c:pt idx="646" formatCode="#,##0.00">
                  <c:v>1123.5999999999999</c:v>
                </c:pt>
                <c:pt idx="647" formatCode="#,##0.00">
                  <c:v>1117.8</c:v>
                </c:pt>
                <c:pt idx="648" formatCode="#,##0.00">
                  <c:v>1111.9000000000001</c:v>
                </c:pt>
                <c:pt idx="649" formatCode="#,##0.00">
                  <c:v>1106.0999999999999</c:v>
                </c:pt>
                <c:pt idx="650" formatCode="#,##0.00">
                  <c:v>1100.5999999999999</c:v>
                </c:pt>
                <c:pt idx="651" formatCode="#,##0.00">
                  <c:v>1094.7</c:v>
                </c:pt>
                <c:pt idx="652" formatCode="#,##0.00">
                  <c:v>1089</c:v>
                </c:pt>
                <c:pt idx="653" formatCode="#,##0.00">
                  <c:v>1083.3</c:v>
                </c:pt>
                <c:pt idx="654" formatCode="#,##0.00">
                  <c:v>1077.5999999999999</c:v>
                </c:pt>
                <c:pt idx="655" formatCode="#,##0.00">
                  <c:v>1071.9000000000001</c:v>
                </c:pt>
                <c:pt idx="656" formatCode="#,##0.00">
                  <c:v>1066.7</c:v>
                </c:pt>
                <c:pt idx="657" formatCode="#,##0.00">
                  <c:v>1060.9000000000001</c:v>
                </c:pt>
                <c:pt idx="658" formatCode="#,##0.00">
                  <c:v>1055.3</c:v>
                </c:pt>
                <c:pt idx="659" formatCode="#,##0.00">
                  <c:v>1049.8</c:v>
                </c:pt>
                <c:pt idx="660" formatCode="#,##0.00">
                  <c:v>1044.3</c:v>
                </c:pt>
                <c:pt idx="661" formatCode="#,##0.00">
                  <c:v>1039</c:v>
                </c:pt>
                <c:pt idx="662" formatCode="#,##0.00">
                  <c:v>1033.7</c:v>
                </c:pt>
                <c:pt idx="663" formatCode="#,##0.00">
                  <c:v>1028.4000000000001</c:v>
                </c:pt>
                <c:pt idx="664" formatCode="#,##0.00">
                  <c:v>1023.2</c:v>
                </c:pt>
                <c:pt idx="665" formatCode="#,##0.00">
                  <c:v>1018.2</c:v>
                </c:pt>
                <c:pt idx="666" formatCode="#,##0.00">
                  <c:v>1013.2</c:v>
                </c:pt>
                <c:pt idx="667" formatCode="#,##0.00">
                  <c:v>1008.4</c:v>
                </c:pt>
                <c:pt idx="668" formatCode="#,##0.00">
                  <c:v>1003.6</c:v>
                </c:pt>
                <c:pt idx="669" formatCode="#,##0.00">
                  <c:v>998.9</c:v>
                </c:pt>
                <c:pt idx="670" formatCode="#,##0.00">
                  <c:v>994.2</c:v>
                </c:pt>
                <c:pt idx="671" formatCode="#,##0.00">
                  <c:v>989.5</c:v>
                </c:pt>
                <c:pt idx="672" formatCode="#,##0.00">
                  <c:v>984.9</c:v>
                </c:pt>
                <c:pt idx="673" formatCode="#,##0.00">
                  <c:v>980.5</c:v>
                </c:pt>
                <c:pt idx="674" formatCode="#,##0.00">
                  <c:v>976</c:v>
                </c:pt>
                <c:pt idx="675" formatCode="#,##0.00">
                  <c:v>971.5</c:v>
                </c:pt>
                <c:pt idx="676" formatCode="#,##0.00">
                  <c:v>966.9</c:v>
                </c:pt>
                <c:pt idx="677" formatCode="#,##0.00">
                  <c:v>962.3</c:v>
                </c:pt>
                <c:pt idx="678" formatCode="#,##0.00">
                  <c:v>957.7</c:v>
                </c:pt>
                <c:pt idx="679" formatCode="#,##0.00">
                  <c:v>953.1</c:v>
                </c:pt>
                <c:pt idx="680" formatCode="#,##0.00">
                  <c:v>948.5</c:v>
                </c:pt>
                <c:pt idx="681" formatCode="#,##0.00">
                  <c:v>943.9</c:v>
                </c:pt>
                <c:pt idx="682" formatCode="#,##0.00">
                  <c:v>939.3</c:v>
                </c:pt>
                <c:pt idx="683" formatCode="#,##0.00">
                  <c:v>934.7</c:v>
                </c:pt>
                <c:pt idx="684" formatCode="#,##0.00">
                  <c:v>930.1</c:v>
                </c:pt>
                <c:pt idx="685" formatCode="#,##0.00">
                  <c:v>925.6</c:v>
                </c:pt>
                <c:pt idx="686" formatCode="#,##0.00">
                  <c:v>921.3</c:v>
                </c:pt>
                <c:pt idx="687" formatCode="#,##0.00">
                  <c:v>917</c:v>
                </c:pt>
                <c:pt idx="688" formatCode="#,##0.00">
                  <c:v>912.8</c:v>
                </c:pt>
                <c:pt idx="689" formatCode="#,##0.00">
                  <c:v>908.7</c:v>
                </c:pt>
                <c:pt idx="690" formatCode="#,##0.00">
                  <c:v>904.7</c:v>
                </c:pt>
                <c:pt idx="691" formatCode="#,##0.00">
                  <c:v>900.6</c:v>
                </c:pt>
                <c:pt idx="692" formatCode="#,##0.00">
                  <c:v>896.4</c:v>
                </c:pt>
                <c:pt idx="693" formatCode="#,##0.00">
                  <c:v>892.1</c:v>
                </c:pt>
                <c:pt idx="694" formatCode="#,##0.00">
                  <c:v>887.9</c:v>
                </c:pt>
                <c:pt idx="695" formatCode="#,##0.00">
                  <c:v>883.6</c:v>
                </c:pt>
                <c:pt idx="696" formatCode="#,##0.00">
                  <c:v>879.3</c:v>
                </c:pt>
                <c:pt idx="697" formatCode="#,##0.00">
                  <c:v>875.1</c:v>
                </c:pt>
                <c:pt idx="698" formatCode="#,##0.00">
                  <c:v>870.9</c:v>
                </c:pt>
                <c:pt idx="699" formatCode="#,##0.00">
                  <c:v>866.7</c:v>
                </c:pt>
                <c:pt idx="700" formatCode="#,##0.00">
                  <c:v>862.5</c:v>
                </c:pt>
                <c:pt idx="701" formatCode="#,##0.00">
                  <c:v>858.5</c:v>
                </c:pt>
                <c:pt idx="702" formatCode="#,##0.00">
                  <c:v>854.4</c:v>
                </c:pt>
                <c:pt idx="703" formatCode="#,##0.00">
                  <c:v>850.3</c:v>
                </c:pt>
                <c:pt idx="704" formatCode="#,##0.00">
                  <c:v>846.3</c:v>
                </c:pt>
                <c:pt idx="705" formatCode="#,##0.00">
                  <c:v>842.3</c:v>
                </c:pt>
                <c:pt idx="706" formatCode="#,##0.00">
                  <c:v>838.3</c:v>
                </c:pt>
                <c:pt idx="707" formatCode="#,##0.00">
                  <c:v>834.3</c:v>
                </c:pt>
                <c:pt idx="708" formatCode="#,##0.00">
                  <c:v>830.4</c:v>
                </c:pt>
                <c:pt idx="709" formatCode="#,##0.00">
                  <c:v>826.4</c:v>
                </c:pt>
                <c:pt idx="710" formatCode="#,##0.00">
                  <c:v>822.6</c:v>
                </c:pt>
                <c:pt idx="711" formatCode="#,##0.00">
                  <c:v>818.7</c:v>
                </c:pt>
                <c:pt idx="712" formatCode="#,##0.00">
                  <c:v>814.8</c:v>
                </c:pt>
                <c:pt idx="713" formatCode="#,##0.00">
                  <c:v>811</c:v>
                </c:pt>
                <c:pt idx="714" formatCode="#,##0.00">
                  <c:v>807.3</c:v>
                </c:pt>
                <c:pt idx="715" formatCode="#,##0.00">
                  <c:v>803.5</c:v>
                </c:pt>
                <c:pt idx="716" formatCode="#,##0.00">
                  <c:v>799.9</c:v>
                </c:pt>
                <c:pt idx="717" formatCode="#,##0.00">
                  <c:v>796.2</c:v>
                </c:pt>
                <c:pt idx="718" formatCode="#,##0.00">
                  <c:v>792.6</c:v>
                </c:pt>
                <c:pt idx="719" formatCode="#,##0.00">
                  <c:v>789</c:v>
                </c:pt>
                <c:pt idx="720" formatCode="#,##0.00">
                  <c:v>785.4</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5"/>
          <c:tx>
            <c:v>10 Percent Annual Chance</c:v>
          </c:tx>
          <c:spPr>
            <a:ln>
              <a:solidFill>
                <a:srgbClr val="33CC33"/>
              </a:solidFill>
            </a:ln>
          </c:spPr>
          <c:marker>
            <c:symbol val="none"/>
          </c:marker>
          <c:xVal>
            <c:numRef>
              <c:f>Hydrograph_JD2_3!$B$3:$B$740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Hydrograph_JD2_3!$C$3:$C$740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0.1</c:v>
                </c:pt>
                <c:pt idx="114">
                  <c:v>0.1</c:v>
                </c:pt>
                <c:pt idx="115">
                  <c:v>0.2</c:v>
                </c:pt>
                <c:pt idx="116">
                  <c:v>0.4</c:v>
                </c:pt>
                <c:pt idx="117">
                  <c:v>0.6</c:v>
                </c:pt>
                <c:pt idx="118">
                  <c:v>1</c:v>
                </c:pt>
                <c:pt idx="119">
                  <c:v>1.9</c:v>
                </c:pt>
                <c:pt idx="120">
                  <c:v>3.6</c:v>
                </c:pt>
                <c:pt idx="121">
                  <c:v>8</c:v>
                </c:pt>
                <c:pt idx="122">
                  <c:v>11.8</c:v>
                </c:pt>
                <c:pt idx="123">
                  <c:v>15</c:v>
                </c:pt>
                <c:pt idx="124">
                  <c:v>17.2</c:v>
                </c:pt>
                <c:pt idx="125">
                  <c:v>18.8</c:v>
                </c:pt>
                <c:pt idx="126">
                  <c:v>19</c:v>
                </c:pt>
                <c:pt idx="127">
                  <c:v>18.7</c:v>
                </c:pt>
                <c:pt idx="128">
                  <c:v>18</c:v>
                </c:pt>
                <c:pt idx="129" formatCode="#,##0.00">
                  <c:v>17.2</c:v>
                </c:pt>
                <c:pt idx="130" formatCode="#,##0.00">
                  <c:v>16.3</c:v>
                </c:pt>
                <c:pt idx="131" formatCode="#,##0.00">
                  <c:v>15.6</c:v>
                </c:pt>
                <c:pt idx="132" formatCode="#,##0.00">
                  <c:v>15</c:v>
                </c:pt>
                <c:pt idx="133" formatCode="#,##0.00">
                  <c:v>15</c:v>
                </c:pt>
                <c:pt idx="134" formatCode="#,##0.00">
                  <c:v>15.6</c:v>
                </c:pt>
                <c:pt idx="135" formatCode="#,##0.00">
                  <c:v>17.7</c:v>
                </c:pt>
                <c:pt idx="136" formatCode="#,##0.00">
                  <c:v>21.8</c:v>
                </c:pt>
                <c:pt idx="137" formatCode="#,##0.00">
                  <c:v>26</c:v>
                </c:pt>
                <c:pt idx="138" formatCode="#,##0.00">
                  <c:v>32.1</c:v>
                </c:pt>
                <c:pt idx="139" formatCode="#,##0.00">
                  <c:v>39.299999999999997</c:v>
                </c:pt>
                <c:pt idx="140" formatCode="#,##0.00">
                  <c:v>46.9</c:v>
                </c:pt>
                <c:pt idx="141" formatCode="#,##0.00">
                  <c:v>54.3</c:v>
                </c:pt>
                <c:pt idx="142" formatCode="#,##0.00">
                  <c:v>61.1</c:v>
                </c:pt>
                <c:pt idx="143" formatCode="#,##0.00">
                  <c:v>68.099999999999994</c:v>
                </c:pt>
                <c:pt idx="144" formatCode="#,##0.00">
                  <c:v>74.599999999999994</c:v>
                </c:pt>
                <c:pt idx="145" formatCode="#,##0.00">
                  <c:v>80.3</c:v>
                </c:pt>
                <c:pt idx="146" formatCode="#,##0.00">
                  <c:v>85.1</c:v>
                </c:pt>
                <c:pt idx="147" formatCode="#,##0.00">
                  <c:v>89.1</c:v>
                </c:pt>
                <c:pt idx="148" formatCode="#,##0.00">
                  <c:v>92.6</c:v>
                </c:pt>
                <c:pt idx="149" formatCode="#,##0.00">
                  <c:v>95.5</c:v>
                </c:pt>
                <c:pt idx="150">
                  <c:v>98</c:v>
                </c:pt>
                <c:pt idx="151">
                  <c:v>100.3</c:v>
                </c:pt>
                <c:pt idx="152">
                  <c:v>102.2</c:v>
                </c:pt>
                <c:pt idx="153">
                  <c:v>104.1</c:v>
                </c:pt>
                <c:pt idx="154">
                  <c:v>105.9</c:v>
                </c:pt>
                <c:pt idx="155">
                  <c:v>107.6</c:v>
                </c:pt>
                <c:pt idx="156">
                  <c:v>109.3</c:v>
                </c:pt>
                <c:pt idx="157">
                  <c:v>111</c:v>
                </c:pt>
                <c:pt idx="158">
                  <c:v>112.7</c:v>
                </c:pt>
                <c:pt idx="159">
                  <c:v>114.3</c:v>
                </c:pt>
                <c:pt idx="160">
                  <c:v>115.9</c:v>
                </c:pt>
                <c:pt idx="161">
                  <c:v>120.7</c:v>
                </c:pt>
                <c:pt idx="162">
                  <c:v>142.69999999999999</c:v>
                </c:pt>
                <c:pt idx="163">
                  <c:v>131.4</c:v>
                </c:pt>
                <c:pt idx="164">
                  <c:v>121.7</c:v>
                </c:pt>
                <c:pt idx="165">
                  <c:v>118.7</c:v>
                </c:pt>
                <c:pt idx="166">
                  <c:v>125.1</c:v>
                </c:pt>
                <c:pt idx="167">
                  <c:v>145.19999999999999</c:v>
                </c:pt>
                <c:pt idx="168">
                  <c:v>131.6</c:v>
                </c:pt>
                <c:pt idx="169">
                  <c:v>122.6</c:v>
                </c:pt>
                <c:pt idx="170">
                  <c:v>124.5</c:v>
                </c:pt>
                <c:pt idx="171">
                  <c:v>147.69999999999999</c:v>
                </c:pt>
                <c:pt idx="172">
                  <c:v>135.1</c:v>
                </c:pt>
                <c:pt idx="173">
                  <c:v>124.6</c:v>
                </c:pt>
                <c:pt idx="174">
                  <c:v>134.19999999999999</c:v>
                </c:pt>
                <c:pt idx="175">
                  <c:v>148.5</c:v>
                </c:pt>
                <c:pt idx="176">
                  <c:v>132.69999999999999</c:v>
                </c:pt>
                <c:pt idx="177">
                  <c:v>126.9</c:v>
                </c:pt>
                <c:pt idx="178">
                  <c:v>150.9</c:v>
                </c:pt>
                <c:pt idx="179">
                  <c:v>141.4</c:v>
                </c:pt>
                <c:pt idx="180">
                  <c:v>128.80000000000001</c:v>
                </c:pt>
                <c:pt idx="181">
                  <c:v>148.4</c:v>
                </c:pt>
                <c:pt idx="182">
                  <c:v>148.5</c:v>
                </c:pt>
                <c:pt idx="183">
                  <c:v>133.5</c:v>
                </c:pt>
                <c:pt idx="184">
                  <c:v>155</c:v>
                </c:pt>
                <c:pt idx="185">
                  <c:v>163.1</c:v>
                </c:pt>
                <c:pt idx="186">
                  <c:v>172.6</c:v>
                </c:pt>
                <c:pt idx="187">
                  <c:v>198.6</c:v>
                </c:pt>
                <c:pt idx="188">
                  <c:v>246.3</c:v>
                </c:pt>
                <c:pt idx="189">
                  <c:v>329.6</c:v>
                </c:pt>
                <c:pt idx="190">
                  <c:v>448.6</c:v>
                </c:pt>
                <c:pt idx="191">
                  <c:v>588.20000000000005</c:v>
                </c:pt>
                <c:pt idx="192">
                  <c:v>728.1</c:v>
                </c:pt>
                <c:pt idx="193">
                  <c:v>869.1</c:v>
                </c:pt>
                <c:pt idx="194">
                  <c:v>994.3</c:v>
                </c:pt>
                <c:pt idx="195" formatCode="#,##0.00">
                  <c:v>1110</c:v>
                </c:pt>
                <c:pt idx="196" formatCode="#,##0.00">
                  <c:v>1220.7</c:v>
                </c:pt>
                <c:pt idx="197" formatCode="#,##0.00">
                  <c:v>1324.9</c:v>
                </c:pt>
                <c:pt idx="198" formatCode="#,##0.00">
                  <c:v>1421.1</c:v>
                </c:pt>
                <c:pt idx="199" formatCode="#,##0.00">
                  <c:v>1513.4</c:v>
                </c:pt>
                <c:pt idx="200" formatCode="#,##0.00">
                  <c:v>1585</c:v>
                </c:pt>
                <c:pt idx="201" formatCode="#,##0.00">
                  <c:v>1653.9</c:v>
                </c:pt>
                <c:pt idx="202" formatCode="#,##0.00">
                  <c:v>1718.1</c:v>
                </c:pt>
                <c:pt idx="203" formatCode="#,##0.00">
                  <c:v>1776.8</c:v>
                </c:pt>
                <c:pt idx="204" formatCode="#,##0.00">
                  <c:v>1829.3</c:v>
                </c:pt>
                <c:pt idx="205" formatCode="#,##0.00">
                  <c:v>1879.5</c:v>
                </c:pt>
                <c:pt idx="206" formatCode="#,##0.00">
                  <c:v>1926.9</c:v>
                </c:pt>
                <c:pt idx="207" formatCode="#,##0.00">
                  <c:v>1970.5</c:v>
                </c:pt>
                <c:pt idx="208" formatCode="#,##0.00">
                  <c:v>2010.5</c:v>
                </c:pt>
                <c:pt idx="209" formatCode="#,##0.00">
                  <c:v>2047.8</c:v>
                </c:pt>
                <c:pt idx="210" formatCode="#,##0.00">
                  <c:v>2083.5</c:v>
                </c:pt>
                <c:pt idx="211" formatCode="#,##0.00">
                  <c:v>2117.5</c:v>
                </c:pt>
                <c:pt idx="212" formatCode="#,##0.00">
                  <c:v>2150.3000000000002</c:v>
                </c:pt>
                <c:pt idx="213" formatCode="#,##0.00">
                  <c:v>2181.6999999999998</c:v>
                </c:pt>
                <c:pt idx="214" formatCode="#,##0.00">
                  <c:v>2211.8000000000002</c:v>
                </c:pt>
                <c:pt idx="215" formatCode="#,##0.00">
                  <c:v>2240.9</c:v>
                </c:pt>
                <c:pt idx="216" formatCode="#,##0.00">
                  <c:v>2269.1999999999998</c:v>
                </c:pt>
                <c:pt idx="217" formatCode="#,##0.00">
                  <c:v>2296.8000000000002</c:v>
                </c:pt>
                <c:pt idx="218" formatCode="#,##0.00">
                  <c:v>2323.8000000000002</c:v>
                </c:pt>
                <c:pt idx="219" formatCode="#,##0.00">
                  <c:v>2350.6999999999998</c:v>
                </c:pt>
                <c:pt idx="220" formatCode="#,##0.00">
                  <c:v>2380.9</c:v>
                </c:pt>
                <c:pt idx="221" formatCode="#,##0.00">
                  <c:v>2412.3000000000002</c:v>
                </c:pt>
                <c:pt idx="222" formatCode="#,##0.00">
                  <c:v>2432.4</c:v>
                </c:pt>
                <c:pt idx="223" formatCode="#,##0.00">
                  <c:v>2458.3000000000002</c:v>
                </c:pt>
                <c:pt idx="224" formatCode="#,##0.00">
                  <c:v>2487.8000000000002</c:v>
                </c:pt>
                <c:pt idx="225" formatCode="#,##0.00">
                  <c:v>2524.6</c:v>
                </c:pt>
                <c:pt idx="226" formatCode="#,##0.00">
                  <c:v>2576.4</c:v>
                </c:pt>
                <c:pt idx="227" formatCode="#,##0.00">
                  <c:v>2639.2</c:v>
                </c:pt>
                <c:pt idx="228" formatCode="#,##0.00">
                  <c:v>2709.4</c:v>
                </c:pt>
                <c:pt idx="229" formatCode="#,##0.00">
                  <c:v>2789.1</c:v>
                </c:pt>
                <c:pt idx="230" formatCode="#,##0.00">
                  <c:v>2875.1</c:v>
                </c:pt>
                <c:pt idx="231" formatCode="#,##0.00">
                  <c:v>2964.8</c:v>
                </c:pt>
                <c:pt idx="232" formatCode="#,##0.00">
                  <c:v>3056.1</c:v>
                </c:pt>
                <c:pt idx="233" formatCode="#,##0.00">
                  <c:v>3147.2</c:v>
                </c:pt>
                <c:pt idx="234" formatCode="#,##0.00">
                  <c:v>3239.4</c:v>
                </c:pt>
                <c:pt idx="235" formatCode="#,##0.00">
                  <c:v>3332.4</c:v>
                </c:pt>
                <c:pt idx="236" formatCode="#,##0.00">
                  <c:v>3419.1</c:v>
                </c:pt>
                <c:pt idx="237" formatCode="#,##0.00">
                  <c:v>3501.5</c:v>
                </c:pt>
                <c:pt idx="238" formatCode="#,##0.00">
                  <c:v>3579.3</c:v>
                </c:pt>
                <c:pt idx="239" formatCode="#,##0.00">
                  <c:v>3650.5</c:v>
                </c:pt>
                <c:pt idx="240" formatCode="#,##0.00">
                  <c:v>3715.4</c:v>
                </c:pt>
                <c:pt idx="241" formatCode="#,##0.00">
                  <c:v>3772.9</c:v>
                </c:pt>
                <c:pt idx="242" formatCode="#,##0.00">
                  <c:v>3822.9</c:v>
                </c:pt>
                <c:pt idx="243" formatCode="#,##0.00">
                  <c:v>3864.5</c:v>
                </c:pt>
                <c:pt idx="244" formatCode="#,##0.00">
                  <c:v>3898.3</c:v>
                </c:pt>
                <c:pt idx="245" formatCode="#,##0.00">
                  <c:v>3926.4</c:v>
                </c:pt>
                <c:pt idx="246" formatCode="#,##0.00">
                  <c:v>3948.1</c:v>
                </c:pt>
                <c:pt idx="247" formatCode="#,##0.00">
                  <c:v>3963.8</c:v>
                </c:pt>
                <c:pt idx="248" formatCode="#,##0.00">
                  <c:v>3974.8</c:v>
                </c:pt>
                <c:pt idx="249" formatCode="#,##0.00">
                  <c:v>3981.5</c:v>
                </c:pt>
                <c:pt idx="250" formatCode="#,##0.00">
                  <c:v>3984.3</c:v>
                </c:pt>
                <c:pt idx="251" formatCode="#,##0.00">
                  <c:v>3983.7</c:v>
                </c:pt>
                <c:pt idx="252" formatCode="#,##0.00">
                  <c:v>3980.3</c:v>
                </c:pt>
                <c:pt idx="253" formatCode="#,##0.00">
                  <c:v>3974.4</c:v>
                </c:pt>
                <c:pt idx="254" formatCode="#,##0.00">
                  <c:v>3966.2</c:v>
                </c:pt>
                <c:pt idx="255" formatCode="#,##0.00">
                  <c:v>3956</c:v>
                </c:pt>
                <c:pt idx="256" formatCode="#,##0.00">
                  <c:v>3944.2</c:v>
                </c:pt>
                <c:pt idx="257" formatCode="#,##0.00">
                  <c:v>3930.9</c:v>
                </c:pt>
                <c:pt idx="258" formatCode="#,##0.00">
                  <c:v>3919</c:v>
                </c:pt>
                <c:pt idx="259" formatCode="#,##0.00">
                  <c:v>3904.8</c:v>
                </c:pt>
                <c:pt idx="260" formatCode="#,##0.00">
                  <c:v>3887</c:v>
                </c:pt>
                <c:pt idx="261" formatCode="#,##0.00">
                  <c:v>3869</c:v>
                </c:pt>
                <c:pt idx="262" formatCode="#,##0.00">
                  <c:v>3850.5</c:v>
                </c:pt>
                <c:pt idx="263" formatCode="#,##0.00">
                  <c:v>3831.9</c:v>
                </c:pt>
                <c:pt idx="264" formatCode="#,##0.00">
                  <c:v>3812</c:v>
                </c:pt>
                <c:pt idx="265" formatCode="#,##0.00">
                  <c:v>3792</c:v>
                </c:pt>
                <c:pt idx="266" formatCode="#,##0.00">
                  <c:v>3771.9</c:v>
                </c:pt>
                <c:pt idx="267" formatCode="#,##0.00">
                  <c:v>3751.4</c:v>
                </c:pt>
                <c:pt idx="268" formatCode="#,##0.00">
                  <c:v>3730.5</c:v>
                </c:pt>
                <c:pt idx="269" formatCode="#,##0.00">
                  <c:v>3709.4</c:v>
                </c:pt>
                <c:pt idx="270" formatCode="#,##0.00">
                  <c:v>3688.1</c:v>
                </c:pt>
                <c:pt idx="271" formatCode="#,##0.00">
                  <c:v>3666.6</c:v>
                </c:pt>
                <c:pt idx="272" formatCode="#,##0.00">
                  <c:v>3644.7</c:v>
                </c:pt>
                <c:pt idx="273" formatCode="#,##0.00">
                  <c:v>3622.2</c:v>
                </c:pt>
                <c:pt idx="274" formatCode="#,##0.00">
                  <c:v>3599.4</c:v>
                </c:pt>
                <c:pt idx="275" formatCode="#,##0.00">
                  <c:v>3576.4</c:v>
                </c:pt>
                <c:pt idx="276" formatCode="#,##0.00">
                  <c:v>3553.2</c:v>
                </c:pt>
                <c:pt idx="277" formatCode="#,##0.00">
                  <c:v>3529.8</c:v>
                </c:pt>
                <c:pt idx="278" formatCode="#,##0.00">
                  <c:v>3506.4</c:v>
                </c:pt>
                <c:pt idx="279" formatCode="#,##0.00">
                  <c:v>3483.3</c:v>
                </c:pt>
                <c:pt idx="280" formatCode="#,##0.00">
                  <c:v>3460.1</c:v>
                </c:pt>
                <c:pt idx="281" formatCode="#,##0.00">
                  <c:v>3437</c:v>
                </c:pt>
                <c:pt idx="282" formatCode="#,##0.00">
                  <c:v>3413.9</c:v>
                </c:pt>
                <c:pt idx="283" formatCode="#,##0.00">
                  <c:v>3391.4</c:v>
                </c:pt>
                <c:pt idx="284" formatCode="#,##0.00">
                  <c:v>3368.9</c:v>
                </c:pt>
                <c:pt idx="285" formatCode="#,##0.00">
                  <c:v>3345.6</c:v>
                </c:pt>
                <c:pt idx="286" formatCode="#,##0.00">
                  <c:v>3321.6</c:v>
                </c:pt>
                <c:pt idx="287" formatCode="#,##0.00">
                  <c:v>3296.8</c:v>
                </c:pt>
                <c:pt idx="288" formatCode="#,##0.00">
                  <c:v>3271.6</c:v>
                </c:pt>
                <c:pt idx="289" formatCode="#,##0.00">
                  <c:v>3245.9</c:v>
                </c:pt>
                <c:pt idx="290" formatCode="#,##0.00">
                  <c:v>3220.5</c:v>
                </c:pt>
                <c:pt idx="291" formatCode="#,##0.00">
                  <c:v>3194.9</c:v>
                </c:pt>
                <c:pt idx="292" formatCode="#,##0.00">
                  <c:v>3169.5</c:v>
                </c:pt>
                <c:pt idx="293" formatCode="#,##0.00">
                  <c:v>3144.2</c:v>
                </c:pt>
                <c:pt idx="294" formatCode="#,##0.00">
                  <c:v>3119.1</c:v>
                </c:pt>
                <c:pt idx="295" formatCode="#,##0.00">
                  <c:v>3094.4</c:v>
                </c:pt>
                <c:pt idx="296" formatCode="#,##0.00">
                  <c:v>3070.2</c:v>
                </c:pt>
                <c:pt idx="297" formatCode="#,##0.00">
                  <c:v>3046.7</c:v>
                </c:pt>
                <c:pt idx="298" formatCode="#,##0.00">
                  <c:v>3024</c:v>
                </c:pt>
                <c:pt idx="299" formatCode="#,##0.00">
                  <c:v>3001.7</c:v>
                </c:pt>
                <c:pt idx="300" formatCode="#,##0.00">
                  <c:v>2979.9</c:v>
                </c:pt>
                <c:pt idx="301" formatCode="#,##0.00">
                  <c:v>2958.5</c:v>
                </c:pt>
                <c:pt idx="302" formatCode="#,##0.00">
                  <c:v>2937.3</c:v>
                </c:pt>
                <c:pt idx="303" formatCode="#,##0.00">
                  <c:v>2916.5</c:v>
                </c:pt>
                <c:pt idx="304" formatCode="#,##0.00">
                  <c:v>2896.2</c:v>
                </c:pt>
                <c:pt idx="305" formatCode="#,##0.00">
                  <c:v>2876.3</c:v>
                </c:pt>
                <c:pt idx="306" formatCode="#,##0.00">
                  <c:v>2856.7</c:v>
                </c:pt>
                <c:pt idx="307" formatCode="#,##0.00">
                  <c:v>2836.8</c:v>
                </c:pt>
                <c:pt idx="308" formatCode="#,##0.00">
                  <c:v>2816.5</c:v>
                </c:pt>
                <c:pt idx="309" formatCode="#,##0.00">
                  <c:v>2796.2</c:v>
                </c:pt>
                <c:pt idx="310" formatCode="#,##0.00">
                  <c:v>2776.3</c:v>
                </c:pt>
                <c:pt idx="311" formatCode="#,##0.00">
                  <c:v>2757.1</c:v>
                </c:pt>
                <c:pt idx="312" formatCode="#,##0.00">
                  <c:v>2741.3</c:v>
                </c:pt>
                <c:pt idx="313" formatCode="#,##0.00">
                  <c:v>2723.2</c:v>
                </c:pt>
                <c:pt idx="314" formatCode="#,##0.00">
                  <c:v>2704.7</c:v>
                </c:pt>
                <c:pt idx="315" formatCode="#,##0.00">
                  <c:v>2686.4</c:v>
                </c:pt>
                <c:pt idx="316" formatCode="#,##0.00">
                  <c:v>2668.2</c:v>
                </c:pt>
                <c:pt idx="317" formatCode="#,##0.00">
                  <c:v>2650.3</c:v>
                </c:pt>
                <c:pt idx="318" formatCode="#,##0.00">
                  <c:v>2631.9</c:v>
                </c:pt>
                <c:pt idx="319" formatCode="#,##0.00">
                  <c:v>2613.6999999999998</c:v>
                </c:pt>
                <c:pt idx="320" formatCode="#,##0.00">
                  <c:v>2595.6</c:v>
                </c:pt>
                <c:pt idx="321" formatCode="#,##0.00">
                  <c:v>2577.4</c:v>
                </c:pt>
                <c:pt idx="322" formatCode="#,##0.00">
                  <c:v>2559</c:v>
                </c:pt>
                <c:pt idx="323" formatCode="#,##0.00">
                  <c:v>2540.6</c:v>
                </c:pt>
                <c:pt idx="324" formatCode="#,##0.00">
                  <c:v>2523.1</c:v>
                </c:pt>
                <c:pt idx="325" formatCode="#,##0.00">
                  <c:v>2505.1999999999998</c:v>
                </c:pt>
                <c:pt idx="326" formatCode="#,##0.00">
                  <c:v>2493.1</c:v>
                </c:pt>
                <c:pt idx="327" formatCode="#,##0.00">
                  <c:v>2484.1</c:v>
                </c:pt>
                <c:pt idx="328" formatCode="#,##0.00">
                  <c:v>2478.6</c:v>
                </c:pt>
                <c:pt idx="329" formatCode="#,##0.00">
                  <c:v>2472.8000000000002</c:v>
                </c:pt>
                <c:pt idx="330" formatCode="#,##0.00">
                  <c:v>2464.6</c:v>
                </c:pt>
                <c:pt idx="331" formatCode="#,##0.00">
                  <c:v>2453.5</c:v>
                </c:pt>
                <c:pt idx="332" formatCode="#,##0.00">
                  <c:v>2438.8000000000002</c:v>
                </c:pt>
                <c:pt idx="333" formatCode="#,##0.00">
                  <c:v>2421.8000000000002</c:v>
                </c:pt>
                <c:pt idx="334" formatCode="#,##0.00">
                  <c:v>2403.3000000000002</c:v>
                </c:pt>
                <c:pt idx="335" formatCode="#,##0.00">
                  <c:v>2383.8000000000002</c:v>
                </c:pt>
                <c:pt idx="336" formatCode="#,##0.00">
                  <c:v>2363.8000000000002</c:v>
                </c:pt>
                <c:pt idx="337" formatCode="#,##0.00">
                  <c:v>2344.1</c:v>
                </c:pt>
                <c:pt idx="338" formatCode="#,##0.00">
                  <c:v>2323.6999999999998</c:v>
                </c:pt>
                <c:pt idx="339" formatCode="#,##0.00">
                  <c:v>2303.5</c:v>
                </c:pt>
                <c:pt idx="340" formatCode="#,##0.00">
                  <c:v>2283.6999999999998</c:v>
                </c:pt>
                <c:pt idx="341" formatCode="#,##0.00">
                  <c:v>2264.4</c:v>
                </c:pt>
                <c:pt idx="342" formatCode="#,##0.00">
                  <c:v>2245.4</c:v>
                </c:pt>
                <c:pt idx="343" formatCode="#,##0.00">
                  <c:v>2226.9</c:v>
                </c:pt>
                <c:pt idx="344" formatCode="#,##0.00">
                  <c:v>2208.5</c:v>
                </c:pt>
                <c:pt idx="345" formatCode="#,##0.00">
                  <c:v>2190.5</c:v>
                </c:pt>
                <c:pt idx="346" formatCode="#,##0.00">
                  <c:v>2172.8000000000002</c:v>
                </c:pt>
                <c:pt idx="347" formatCode="#,##0.00">
                  <c:v>2155.4</c:v>
                </c:pt>
                <c:pt idx="348" formatCode="#,##0.00">
                  <c:v>2138.3000000000002</c:v>
                </c:pt>
                <c:pt idx="349" formatCode="#,##0.00">
                  <c:v>2121.5</c:v>
                </c:pt>
                <c:pt idx="350" formatCode="#,##0.00">
                  <c:v>2098.1</c:v>
                </c:pt>
                <c:pt idx="351" formatCode="#,##0.00">
                  <c:v>2086.5</c:v>
                </c:pt>
                <c:pt idx="352" formatCode="#,##0.00">
                  <c:v>2071.1999999999998</c:v>
                </c:pt>
                <c:pt idx="353" formatCode="#,##0.00">
                  <c:v>2055.4</c:v>
                </c:pt>
                <c:pt idx="354" formatCode="#,##0.00">
                  <c:v>2039.7</c:v>
                </c:pt>
                <c:pt idx="355" formatCode="#,##0.00">
                  <c:v>2024</c:v>
                </c:pt>
                <c:pt idx="356" formatCode="#,##0.00">
                  <c:v>2008.2</c:v>
                </c:pt>
                <c:pt idx="357" formatCode="#,##0.00">
                  <c:v>1992.4</c:v>
                </c:pt>
                <c:pt idx="358" formatCode="#,##0.00">
                  <c:v>1976.6</c:v>
                </c:pt>
                <c:pt idx="359" formatCode="#,##0.00">
                  <c:v>1960.8</c:v>
                </c:pt>
                <c:pt idx="360" formatCode="#,##0.00">
                  <c:v>1944.9</c:v>
                </c:pt>
                <c:pt idx="361" formatCode="#,##0.00">
                  <c:v>1929</c:v>
                </c:pt>
                <c:pt idx="362" formatCode="#,##0.00">
                  <c:v>1913.2</c:v>
                </c:pt>
                <c:pt idx="363" formatCode="#,##0.00">
                  <c:v>1897.6</c:v>
                </c:pt>
                <c:pt idx="364" formatCode="#,##0.00">
                  <c:v>1882.8</c:v>
                </c:pt>
                <c:pt idx="365" formatCode="#,##0.00">
                  <c:v>1868.6</c:v>
                </c:pt>
                <c:pt idx="366" formatCode="#,##0.00">
                  <c:v>1854.8</c:v>
                </c:pt>
                <c:pt idx="367" formatCode="#,##0.00">
                  <c:v>1840.7</c:v>
                </c:pt>
                <c:pt idx="368" formatCode="#,##0.00">
                  <c:v>1826.4</c:v>
                </c:pt>
                <c:pt idx="369" formatCode="#,##0.00">
                  <c:v>1811.6</c:v>
                </c:pt>
                <c:pt idx="370" formatCode="#,##0.00">
                  <c:v>1798</c:v>
                </c:pt>
                <c:pt idx="371" formatCode="#,##0.00">
                  <c:v>1781.6</c:v>
                </c:pt>
                <c:pt idx="372" formatCode="#,##0.00">
                  <c:v>1765.8</c:v>
                </c:pt>
                <c:pt idx="373" formatCode="#,##0.00">
                  <c:v>1750</c:v>
                </c:pt>
                <c:pt idx="374" formatCode="#,##0.00">
                  <c:v>1734.3</c:v>
                </c:pt>
                <c:pt idx="375" formatCode="#,##0.00">
                  <c:v>1718.7</c:v>
                </c:pt>
                <c:pt idx="376" formatCode="#,##0.00">
                  <c:v>1703.3</c:v>
                </c:pt>
                <c:pt idx="377" formatCode="#,##0.00">
                  <c:v>1688.1</c:v>
                </c:pt>
                <c:pt idx="378" formatCode="#,##0.00">
                  <c:v>1673.1</c:v>
                </c:pt>
                <c:pt idx="379" formatCode="#,##0.00">
                  <c:v>1658.3</c:v>
                </c:pt>
                <c:pt idx="380" formatCode="#,##0.00">
                  <c:v>1643.7</c:v>
                </c:pt>
                <c:pt idx="381" formatCode="#,##0.00">
                  <c:v>1629.9</c:v>
                </c:pt>
                <c:pt idx="382" formatCode="#,##0.00">
                  <c:v>1615.5</c:v>
                </c:pt>
                <c:pt idx="383" formatCode="#,##0.00">
                  <c:v>1601.6</c:v>
                </c:pt>
                <c:pt idx="384" formatCode="#,##0.00">
                  <c:v>1587.6</c:v>
                </c:pt>
                <c:pt idx="385" formatCode="#,##0.00">
                  <c:v>1573.8</c:v>
                </c:pt>
                <c:pt idx="386" formatCode="#,##0.00">
                  <c:v>1560.7</c:v>
                </c:pt>
                <c:pt idx="387" formatCode="#,##0.00">
                  <c:v>1547.2</c:v>
                </c:pt>
                <c:pt idx="388" formatCode="#,##0.00">
                  <c:v>1533.8</c:v>
                </c:pt>
                <c:pt idx="389" formatCode="#,##0.00">
                  <c:v>1520.6</c:v>
                </c:pt>
                <c:pt idx="390" formatCode="#,##0.00">
                  <c:v>1507.9</c:v>
                </c:pt>
                <c:pt idx="391" formatCode="#,##0.00">
                  <c:v>1495.5</c:v>
                </c:pt>
                <c:pt idx="392" formatCode="#,##0.00">
                  <c:v>1483.4</c:v>
                </c:pt>
                <c:pt idx="393" formatCode="#,##0.00">
                  <c:v>1471.8</c:v>
                </c:pt>
                <c:pt idx="394" formatCode="#,##0.00">
                  <c:v>1460.7</c:v>
                </c:pt>
                <c:pt idx="395" formatCode="#,##0.00">
                  <c:v>1449.9</c:v>
                </c:pt>
                <c:pt idx="396" formatCode="#,##0.00">
                  <c:v>1439.6</c:v>
                </c:pt>
                <c:pt idx="397" formatCode="#,##0.00">
                  <c:v>1429.7</c:v>
                </c:pt>
                <c:pt idx="398" formatCode="#,##0.00">
                  <c:v>1420.2</c:v>
                </c:pt>
                <c:pt idx="399" formatCode="#,##0.00">
                  <c:v>1411.7</c:v>
                </c:pt>
                <c:pt idx="400" formatCode="#,##0.00">
                  <c:v>1402.4</c:v>
                </c:pt>
                <c:pt idx="401" formatCode="#,##0.00">
                  <c:v>1393.8</c:v>
                </c:pt>
                <c:pt idx="402" formatCode="#,##0.00">
                  <c:v>1385.9</c:v>
                </c:pt>
                <c:pt idx="403" formatCode="#,##0.00">
                  <c:v>1378.5</c:v>
                </c:pt>
                <c:pt idx="404" formatCode="#,##0.00">
                  <c:v>1371.5</c:v>
                </c:pt>
                <c:pt idx="405" formatCode="#,##0.00">
                  <c:v>1365.3</c:v>
                </c:pt>
                <c:pt idx="406" formatCode="#,##0.00">
                  <c:v>1359.4</c:v>
                </c:pt>
                <c:pt idx="407" formatCode="#,##0.00">
                  <c:v>1353.8</c:v>
                </c:pt>
                <c:pt idx="408" formatCode="#,##0.00">
                  <c:v>1348.6</c:v>
                </c:pt>
                <c:pt idx="409" formatCode="#,##0.00">
                  <c:v>1344.2</c:v>
                </c:pt>
                <c:pt idx="410" formatCode="#,##0.00">
                  <c:v>1340.1</c:v>
                </c:pt>
                <c:pt idx="411" formatCode="#,##0.00">
                  <c:v>1336</c:v>
                </c:pt>
                <c:pt idx="412" formatCode="#,##0.00">
                  <c:v>1331.9</c:v>
                </c:pt>
                <c:pt idx="413" formatCode="#,##0.00">
                  <c:v>1328.1</c:v>
                </c:pt>
                <c:pt idx="414" formatCode="#,##0.00">
                  <c:v>1324.8</c:v>
                </c:pt>
                <c:pt idx="415" formatCode="#,##0.00">
                  <c:v>1321.8</c:v>
                </c:pt>
                <c:pt idx="416" formatCode="#,##0.00">
                  <c:v>1319.2</c:v>
                </c:pt>
                <c:pt idx="417" formatCode="#,##0.00">
                  <c:v>1316.9</c:v>
                </c:pt>
                <c:pt idx="418" formatCode="#,##0.00">
                  <c:v>1314.9</c:v>
                </c:pt>
                <c:pt idx="419" formatCode="#,##0.00">
                  <c:v>1313.2</c:v>
                </c:pt>
                <c:pt idx="420" formatCode="#,##0.00">
                  <c:v>1311.7</c:v>
                </c:pt>
                <c:pt idx="421" formatCode="#,##0.00">
                  <c:v>1310.3</c:v>
                </c:pt>
                <c:pt idx="422" formatCode="#,##0.00">
                  <c:v>1309.0999999999999</c:v>
                </c:pt>
                <c:pt idx="423" formatCode="#,##0.00">
                  <c:v>1307.9000000000001</c:v>
                </c:pt>
                <c:pt idx="424" formatCode="#,##0.00">
                  <c:v>1306.8</c:v>
                </c:pt>
                <c:pt idx="425" formatCode="#,##0.00">
                  <c:v>1305.7</c:v>
                </c:pt>
                <c:pt idx="426" formatCode="#,##0.00">
                  <c:v>1304.5999999999999</c:v>
                </c:pt>
                <c:pt idx="427" formatCode="#,##0.00">
                  <c:v>1303.4000000000001</c:v>
                </c:pt>
                <c:pt idx="428" formatCode="#,##0.00">
                  <c:v>1302.0999999999999</c:v>
                </c:pt>
                <c:pt idx="429" formatCode="#,##0.00">
                  <c:v>1300.8</c:v>
                </c:pt>
                <c:pt idx="430" formatCode="#,##0.00">
                  <c:v>1299.4000000000001</c:v>
                </c:pt>
                <c:pt idx="431" formatCode="#,##0.00">
                  <c:v>1297.9000000000001</c:v>
                </c:pt>
                <c:pt idx="432" formatCode="#,##0.00">
                  <c:v>1296.3</c:v>
                </c:pt>
                <c:pt idx="433" formatCode="#,##0.00">
                  <c:v>1294.5</c:v>
                </c:pt>
                <c:pt idx="434" formatCode="#,##0.00">
                  <c:v>1292.5999999999999</c:v>
                </c:pt>
                <c:pt idx="435" formatCode="#,##0.00">
                  <c:v>1290.5</c:v>
                </c:pt>
                <c:pt idx="436" formatCode="#,##0.00">
                  <c:v>1288.3</c:v>
                </c:pt>
                <c:pt idx="437" formatCode="#,##0.00">
                  <c:v>1286</c:v>
                </c:pt>
                <c:pt idx="438" formatCode="#,##0.00">
                  <c:v>1283.5</c:v>
                </c:pt>
                <c:pt idx="439" formatCode="#,##0.00">
                  <c:v>1280.9000000000001</c:v>
                </c:pt>
                <c:pt idx="440" formatCode="#,##0.00">
                  <c:v>1278.2</c:v>
                </c:pt>
                <c:pt idx="441" formatCode="#,##0.00">
                  <c:v>1275.4000000000001</c:v>
                </c:pt>
                <c:pt idx="442" formatCode="#,##0.00">
                  <c:v>1272.4000000000001</c:v>
                </c:pt>
                <c:pt idx="443" formatCode="#,##0.00">
                  <c:v>1269.3</c:v>
                </c:pt>
                <c:pt idx="444" formatCode="#,##0.00">
                  <c:v>1266.0999999999999</c:v>
                </c:pt>
                <c:pt idx="445" formatCode="#,##0.00">
                  <c:v>1262.8</c:v>
                </c:pt>
                <c:pt idx="446" formatCode="#,##0.00">
                  <c:v>1259.5</c:v>
                </c:pt>
                <c:pt idx="447" formatCode="#,##0.00">
                  <c:v>1256.0999999999999</c:v>
                </c:pt>
                <c:pt idx="448" formatCode="#,##0.00">
                  <c:v>1252.5</c:v>
                </c:pt>
                <c:pt idx="449" formatCode="#,##0.00">
                  <c:v>1248.7</c:v>
                </c:pt>
                <c:pt idx="450" formatCode="#,##0.00">
                  <c:v>1244.8</c:v>
                </c:pt>
                <c:pt idx="451" formatCode="#,##0.00">
                  <c:v>1240.7</c:v>
                </c:pt>
                <c:pt idx="452" formatCode="#,##0.00">
                  <c:v>1236.5</c:v>
                </c:pt>
                <c:pt idx="453" formatCode="#,##0.00">
                  <c:v>1232.2</c:v>
                </c:pt>
                <c:pt idx="454" formatCode="#,##0.00">
                  <c:v>1227.7</c:v>
                </c:pt>
                <c:pt idx="455" formatCode="#,##0.00">
                  <c:v>1223.3</c:v>
                </c:pt>
                <c:pt idx="456" formatCode="#,##0.00">
                  <c:v>1218.8</c:v>
                </c:pt>
                <c:pt idx="457" formatCode="#,##0.00">
                  <c:v>1214.4000000000001</c:v>
                </c:pt>
                <c:pt idx="458" formatCode="#,##0.00">
                  <c:v>1209.9000000000001</c:v>
                </c:pt>
                <c:pt idx="459" formatCode="#,##0.00">
                  <c:v>1205.4000000000001</c:v>
                </c:pt>
                <c:pt idx="460" formatCode="#,##0.00">
                  <c:v>1200.8</c:v>
                </c:pt>
                <c:pt idx="461" formatCode="#,##0.00">
                  <c:v>1196.2</c:v>
                </c:pt>
                <c:pt idx="462" formatCode="#,##0.00">
                  <c:v>1191.5999999999999</c:v>
                </c:pt>
                <c:pt idx="463" formatCode="#,##0.00">
                  <c:v>1186.9000000000001</c:v>
                </c:pt>
                <c:pt idx="464" formatCode="#,##0.00">
                  <c:v>1182.0999999999999</c:v>
                </c:pt>
                <c:pt idx="465" formatCode="#,##0.00">
                  <c:v>1177.3</c:v>
                </c:pt>
                <c:pt idx="466" formatCode="#,##0.00">
                  <c:v>1172.4000000000001</c:v>
                </c:pt>
                <c:pt idx="467" formatCode="#,##0.00">
                  <c:v>1167.5</c:v>
                </c:pt>
                <c:pt idx="468" formatCode="#,##0.00">
                  <c:v>1162.5</c:v>
                </c:pt>
                <c:pt idx="469" formatCode="#,##0.00">
                  <c:v>1157.4000000000001</c:v>
                </c:pt>
                <c:pt idx="470" formatCode="#,##0.00">
                  <c:v>1152.3</c:v>
                </c:pt>
                <c:pt idx="471" formatCode="#,##0.00">
                  <c:v>1147.4000000000001</c:v>
                </c:pt>
                <c:pt idx="472" formatCode="#,##0.00">
                  <c:v>1142.3</c:v>
                </c:pt>
                <c:pt idx="473" formatCode="#,##0.00">
                  <c:v>1137.2</c:v>
                </c:pt>
                <c:pt idx="474" formatCode="#,##0.00">
                  <c:v>1132</c:v>
                </c:pt>
                <c:pt idx="475" formatCode="#,##0.00">
                  <c:v>1126.8</c:v>
                </c:pt>
                <c:pt idx="476" formatCode="#,##0.00">
                  <c:v>1121.5999999999999</c:v>
                </c:pt>
                <c:pt idx="477" formatCode="#,##0.00">
                  <c:v>1116.4000000000001</c:v>
                </c:pt>
                <c:pt idx="478" formatCode="#,##0.00">
                  <c:v>1111.0999999999999</c:v>
                </c:pt>
                <c:pt idx="479" formatCode="#,##0.00">
                  <c:v>1105.9000000000001</c:v>
                </c:pt>
                <c:pt idx="480" formatCode="#,##0.00">
                  <c:v>1100.7</c:v>
                </c:pt>
                <c:pt idx="481" formatCode="#,##0.00">
                  <c:v>1095.5999999999999</c:v>
                </c:pt>
                <c:pt idx="482" formatCode="#,##0.00">
                  <c:v>1090.5</c:v>
                </c:pt>
                <c:pt idx="483" formatCode="#,##0.00">
                  <c:v>1085.7</c:v>
                </c:pt>
                <c:pt idx="484" formatCode="#,##0.00">
                  <c:v>1080.4000000000001</c:v>
                </c:pt>
                <c:pt idx="485" formatCode="#,##0.00">
                  <c:v>1075.2</c:v>
                </c:pt>
                <c:pt idx="486" formatCode="#,##0.00">
                  <c:v>1070.0999999999999</c:v>
                </c:pt>
                <c:pt idx="487" formatCode="#,##0.00">
                  <c:v>1065</c:v>
                </c:pt>
                <c:pt idx="488" formatCode="#,##0.00">
                  <c:v>1060</c:v>
                </c:pt>
                <c:pt idx="489" formatCode="#,##0.00">
                  <c:v>1055</c:v>
                </c:pt>
                <c:pt idx="490" formatCode="#,##0.00">
                  <c:v>1050</c:v>
                </c:pt>
                <c:pt idx="491" formatCode="#,##0.00">
                  <c:v>1045.0999999999999</c:v>
                </c:pt>
                <c:pt idx="492" formatCode="#,##0.00">
                  <c:v>1040.5999999999999</c:v>
                </c:pt>
                <c:pt idx="493" formatCode="#,##0.00">
                  <c:v>1035.5</c:v>
                </c:pt>
                <c:pt idx="494" formatCode="#,##0.00">
                  <c:v>1030.5999999999999</c:v>
                </c:pt>
                <c:pt idx="495" formatCode="#,##0.00">
                  <c:v>1025.7</c:v>
                </c:pt>
                <c:pt idx="496" formatCode="#,##0.00">
                  <c:v>1020.9</c:v>
                </c:pt>
                <c:pt idx="497" formatCode="#,##0.00">
                  <c:v>1016.1</c:v>
                </c:pt>
                <c:pt idx="498" formatCode="#,##0.00">
                  <c:v>1016.2</c:v>
                </c:pt>
                <c:pt idx="499" formatCode="#,##0.00">
                  <c:v>1008.2</c:v>
                </c:pt>
                <c:pt idx="500" formatCode="#,##0.00">
                  <c:v>1002.8</c:v>
                </c:pt>
                <c:pt idx="501" formatCode="#,##0.00">
                  <c:v>997.9</c:v>
                </c:pt>
                <c:pt idx="502" formatCode="#,##0.00">
                  <c:v>993.1</c:v>
                </c:pt>
                <c:pt idx="503" formatCode="#,##0.00">
                  <c:v>988.4</c:v>
                </c:pt>
                <c:pt idx="504" formatCode="#,##0.00">
                  <c:v>984</c:v>
                </c:pt>
                <c:pt idx="505" formatCode="#,##0.00">
                  <c:v>979.7</c:v>
                </c:pt>
                <c:pt idx="506" formatCode="#,##0.00">
                  <c:v>975.2</c:v>
                </c:pt>
                <c:pt idx="507" formatCode="#,##0.00">
                  <c:v>970.4</c:v>
                </c:pt>
                <c:pt idx="508" formatCode="#,##0.00">
                  <c:v>965.6</c:v>
                </c:pt>
                <c:pt idx="509" formatCode="#,##0.00">
                  <c:v>960.8</c:v>
                </c:pt>
                <c:pt idx="510" formatCode="#,##0.00">
                  <c:v>956</c:v>
                </c:pt>
                <c:pt idx="511" formatCode="#,##0.00">
                  <c:v>951.2</c:v>
                </c:pt>
                <c:pt idx="512" formatCode="#,##0.00">
                  <c:v>946.4</c:v>
                </c:pt>
                <c:pt idx="513" formatCode="#,##0.00">
                  <c:v>941.8</c:v>
                </c:pt>
                <c:pt idx="514" formatCode="#,##0.00">
                  <c:v>937.1</c:v>
                </c:pt>
                <c:pt idx="515" formatCode="#,##0.00">
                  <c:v>932.6</c:v>
                </c:pt>
                <c:pt idx="516" formatCode="#,##0.00">
                  <c:v>928.1</c:v>
                </c:pt>
                <c:pt idx="517" formatCode="#,##0.00">
                  <c:v>923.8</c:v>
                </c:pt>
                <c:pt idx="518" formatCode="#,##0.00">
                  <c:v>919.5</c:v>
                </c:pt>
                <c:pt idx="519" formatCode="#,##0.00">
                  <c:v>915.3</c:v>
                </c:pt>
                <c:pt idx="520" formatCode="#,##0.00">
                  <c:v>911.1</c:v>
                </c:pt>
                <c:pt idx="521" formatCode="#,##0.00">
                  <c:v>907.1</c:v>
                </c:pt>
                <c:pt idx="522" formatCode="#,##0.00">
                  <c:v>903</c:v>
                </c:pt>
                <c:pt idx="523" formatCode="#,##0.00">
                  <c:v>898.9</c:v>
                </c:pt>
                <c:pt idx="524" formatCode="#,##0.00">
                  <c:v>894.7</c:v>
                </c:pt>
                <c:pt idx="525" formatCode="#,##0.00">
                  <c:v>890.4</c:v>
                </c:pt>
                <c:pt idx="526" formatCode="#,##0.00">
                  <c:v>886.1</c:v>
                </c:pt>
                <c:pt idx="527" formatCode="#,##0.00">
                  <c:v>881.8</c:v>
                </c:pt>
                <c:pt idx="528" formatCode="#,##0.00">
                  <c:v>877.4</c:v>
                </c:pt>
                <c:pt idx="529" formatCode="#,##0.00">
                  <c:v>873.1</c:v>
                </c:pt>
                <c:pt idx="530" formatCode="#,##0.00">
                  <c:v>868.7</c:v>
                </c:pt>
                <c:pt idx="531" formatCode="#,##0.00">
                  <c:v>864.3</c:v>
                </c:pt>
                <c:pt idx="532" formatCode="#,##0.00">
                  <c:v>859.9</c:v>
                </c:pt>
                <c:pt idx="533" formatCode="#,##0.00">
                  <c:v>855.5</c:v>
                </c:pt>
                <c:pt idx="534" formatCode="#,##0.00">
                  <c:v>851.1</c:v>
                </c:pt>
                <c:pt idx="535" formatCode="#,##0.00">
                  <c:v>846.7</c:v>
                </c:pt>
                <c:pt idx="536" formatCode="#,##0.00">
                  <c:v>842.4</c:v>
                </c:pt>
                <c:pt idx="537" formatCode="#,##0.00">
                  <c:v>838</c:v>
                </c:pt>
                <c:pt idx="538" formatCode="#,##0.00">
                  <c:v>833.6</c:v>
                </c:pt>
                <c:pt idx="539" formatCode="#,##0.00">
                  <c:v>829.2</c:v>
                </c:pt>
                <c:pt idx="540" formatCode="#,##0.00">
                  <c:v>824.9</c:v>
                </c:pt>
                <c:pt idx="541" formatCode="#,##0.00">
                  <c:v>820.6</c:v>
                </c:pt>
                <c:pt idx="542" formatCode="#,##0.00">
                  <c:v>816.2</c:v>
                </c:pt>
                <c:pt idx="543" formatCode="#,##0.00">
                  <c:v>811.8</c:v>
                </c:pt>
                <c:pt idx="544" formatCode="#,##0.00">
                  <c:v>807.5</c:v>
                </c:pt>
                <c:pt idx="545" formatCode="#,##0.00">
                  <c:v>803.2</c:v>
                </c:pt>
                <c:pt idx="546" formatCode="#,##0.00">
                  <c:v>799</c:v>
                </c:pt>
                <c:pt idx="547" formatCode="#,##0.00">
                  <c:v>794.8</c:v>
                </c:pt>
                <c:pt idx="548" formatCode="#,##0.00">
                  <c:v>790.6</c:v>
                </c:pt>
                <c:pt idx="549" formatCode="#,##0.00">
                  <c:v>786.6</c:v>
                </c:pt>
                <c:pt idx="550" formatCode="#,##0.00">
                  <c:v>782.5</c:v>
                </c:pt>
                <c:pt idx="551" formatCode="#,##0.00">
                  <c:v>778.5</c:v>
                </c:pt>
                <c:pt idx="552" formatCode="#,##0.00">
                  <c:v>774.3</c:v>
                </c:pt>
                <c:pt idx="553" formatCode="#,##0.00">
                  <c:v>770</c:v>
                </c:pt>
                <c:pt idx="554" formatCode="#,##0.00">
                  <c:v>765.6</c:v>
                </c:pt>
                <c:pt idx="555" formatCode="#,##0.00">
                  <c:v>761.1</c:v>
                </c:pt>
                <c:pt idx="556" formatCode="#,##0.00">
                  <c:v>756.5</c:v>
                </c:pt>
                <c:pt idx="557" formatCode="#,##0.00">
                  <c:v>751.9</c:v>
                </c:pt>
                <c:pt idx="558" formatCode="#,##0.00">
                  <c:v>747.3</c:v>
                </c:pt>
                <c:pt idx="559" formatCode="#,##0.00">
                  <c:v>742.9</c:v>
                </c:pt>
                <c:pt idx="560" formatCode="#,##0.00">
                  <c:v>738.5</c:v>
                </c:pt>
                <c:pt idx="561" formatCode="#,##0.00">
                  <c:v>734.2</c:v>
                </c:pt>
                <c:pt idx="562" formatCode="#,##0.00">
                  <c:v>730.1</c:v>
                </c:pt>
                <c:pt idx="563" formatCode="#,##0.00">
                  <c:v>726</c:v>
                </c:pt>
                <c:pt idx="564" formatCode="#,##0.00">
                  <c:v>722.1</c:v>
                </c:pt>
                <c:pt idx="565" formatCode="#,##0.00">
                  <c:v>718.2</c:v>
                </c:pt>
                <c:pt idx="566" formatCode="#,##0.00">
                  <c:v>714.4</c:v>
                </c:pt>
                <c:pt idx="567" formatCode="#,##0.00">
                  <c:v>710.6</c:v>
                </c:pt>
                <c:pt idx="568" formatCode="#,##0.00">
                  <c:v>706.9</c:v>
                </c:pt>
                <c:pt idx="569" formatCode="#,##0.00">
                  <c:v>703.2</c:v>
                </c:pt>
                <c:pt idx="570" formatCode="#,##0.00">
                  <c:v>699.6</c:v>
                </c:pt>
                <c:pt idx="571" formatCode="#,##0.00">
                  <c:v>696</c:v>
                </c:pt>
                <c:pt idx="572" formatCode="#,##0.00">
                  <c:v>692.5</c:v>
                </c:pt>
                <c:pt idx="573" formatCode="#,##0.00">
                  <c:v>690.9</c:v>
                </c:pt>
                <c:pt idx="574" formatCode="#,##0.00">
                  <c:v>686.2</c:v>
                </c:pt>
                <c:pt idx="575" formatCode="#,##0.00">
                  <c:v>682.4</c:v>
                </c:pt>
                <c:pt idx="576" formatCode="#,##0.00">
                  <c:v>678.9</c:v>
                </c:pt>
                <c:pt idx="577" formatCode="#,##0.00">
                  <c:v>675.5</c:v>
                </c:pt>
                <c:pt idx="578" formatCode="#,##0.00">
                  <c:v>672.2</c:v>
                </c:pt>
                <c:pt idx="579" formatCode="#,##0.00">
                  <c:v>669</c:v>
                </c:pt>
                <c:pt idx="580" formatCode="#,##0.00">
                  <c:v>665.8</c:v>
                </c:pt>
                <c:pt idx="581" formatCode="#,##0.00">
                  <c:v>662.7</c:v>
                </c:pt>
                <c:pt idx="582" formatCode="#,##0.00">
                  <c:v>659.7</c:v>
                </c:pt>
                <c:pt idx="583" formatCode="#,##0.00">
                  <c:v>656.7</c:v>
                </c:pt>
                <c:pt idx="584" formatCode="#,##0.00">
                  <c:v>653.79999999999995</c:v>
                </c:pt>
                <c:pt idx="585" formatCode="#,##0.00">
                  <c:v>650.9</c:v>
                </c:pt>
                <c:pt idx="586" formatCode="#,##0.00">
                  <c:v>648</c:v>
                </c:pt>
                <c:pt idx="587" formatCode="#,##0.00">
                  <c:v>645.20000000000005</c:v>
                </c:pt>
                <c:pt idx="588" formatCode="#,##0.00">
                  <c:v>642.4</c:v>
                </c:pt>
                <c:pt idx="589" formatCode="#,##0.00">
                  <c:v>639.6</c:v>
                </c:pt>
                <c:pt idx="590" formatCode="#,##0.00">
                  <c:v>636.9</c:v>
                </c:pt>
                <c:pt idx="591" formatCode="#,##0.00">
                  <c:v>634.1</c:v>
                </c:pt>
                <c:pt idx="592" formatCode="#,##0.00">
                  <c:v>631.4</c:v>
                </c:pt>
                <c:pt idx="593" formatCode="#,##0.00">
                  <c:v>628.70000000000005</c:v>
                </c:pt>
                <c:pt idx="594" formatCode="#,##0.00">
                  <c:v>626</c:v>
                </c:pt>
                <c:pt idx="595" formatCode="#,##0.00">
                  <c:v>623.29999999999995</c:v>
                </c:pt>
                <c:pt idx="596" formatCode="#,##0.00">
                  <c:v>620.6</c:v>
                </c:pt>
                <c:pt idx="597" formatCode="#,##0.00">
                  <c:v>617.9</c:v>
                </c:pt>
                <c:pt idx="598" formatCode="#,##0.00">
                  <c:v>615.20000000000005</c:v>
                </c:pt>
                <c:pt idx="599" formatCode="#,##0.00">
                  <c:v>612.6</c:v>
                </c:pt>
                <c:pt idx="600" formatCode="#,##0.00">
                  <c:v>610</c:v>
                </c:pt>
                <c:pt idx="601" formatCode="#,##0.00">
                  <c:v>607.4</c:v>
                </c:pt>
                <c:pt idx="602" formatCode="#,##0.00">
                  <c:v>604.79999999999995</c:v>
                </c:pt>
                <c:pt idx="603" formatCode="#,##0.00">
                  <c:v>602.29999999999995</c:v>
                </c:pt>
                <c:pt idx="604" formatCode="#,##0.00">
                  <c:v>599.70000000000005</c:v>
                </c:pt>
                <c:pt idx="605" formatCode="#,##0.00">
                  <c:v>597.20000000000005</c:v>
                </c:pt>
                <c:pt idx="606" formatCode="#,##0.00">
                  <c:v>594.6</c:v>
                </c:pt>
                <c:pt idx="607" formatCode="#,##0.00">
                  <c:v>592.1</c:v>
                </c:pt>
                <c:pt idx="608" formatCode="#,##0.00">
                  <c:v>589.6</c:v>
                </c:pt>
                <c:pt idx="609" formatCode="#,##0.00">
                  <c:v>587.1</c:v>
                </c:pt>
                <c:pt idx="610" formatCode="#,##0.00">
                  <c:v>584.70000000000005</c:v>
                </c:pt>
                <c:pt idx="611" formatCode="#,##0.00">
                  <c:v>582.29999999999995</c:v>
                </c:pt>
                <c:pt idx="612" formatCode="#,##0.00">
                  <c:v>579.9</c:v>
                </c:pt>
                <c:pt idx="613" formatCode="#,##0.00">
                  <c:v>577.5</c:v>
                </c:pt>
                <c:pt idx="614" formatCode="#,##0.00">
                  <c:v>575.1</c:v>
                </c:pt>
                <c:pt idx="615" formatCode="#,##0.00">
                  <c:v>572.79999999999995</c:v>
                </c:pt>
                <c:pt idx="616" formatCode="#,##0.00">
                  <c:v>570.5</c:v>
                </c:pt>
                <c:pt idx="617" formatCode="#,##0.00">
                  <c:v>568.29999999999995</c:v>
                </c:pt>
                <c:pt idx="618" formatCode="#,##0.00">
                  <c:v>566</c:v>
                </c:pt>
                <c:pt idx="619" formatCode="#,##0.00">
                  <c:v>563.70000000000005</c:v>
                </c:pt>
                <c:pt idx="620" formatCode="#,##0.00">
                  <c:v>561.5</c:v>
                </c:pt>
                <c:pt idx="621" formatCode="#,##0.00">
                  <c:v>559.20000000000005</c:v>
                </c:pt>
                <c:pt idx="622" formatCode="#,##0.00">
                  <c:v>557</c:v>
                </c:pt>
                <c:pt idx="623" formatCode="#,##0.00">
                  <c:v>554.79999999999995</c:v>
                </c:pt>
                <c:pt idx="624" formatCode="#,##0.00">
                  <c:v>552.6</c:v>
                </c:pt>
                <c:pt idx="625">
                  <c:v>550.4</c:v>
                </c:pt>
                <c:pt idx="626">
                  <c:v>548.20000000000005</c:v>
                </c:pt>
                <c:pt idx="627">
                  <c:v>546.1</c:v>
                </c:pt>
                <c:pt idx="628">
                  <c:v>544</c:v>
                </c:pt>
                <c:pt idx="629">
                  <c:v>541.79999999999995</c:v>
                </c:pt>
                <c:pt idx="630">
                  <c:v>539.79999999999995</c:v>
                </c:pt>
                <c:pt idx="631">
                  <c:v>537.79999999999995</c:v>
                </c:pt>
                <c:pt idx="632">
                  <c:v>535.70000000000005</c:v>
                </c:pt>
                <c:pt idx="633">
                  <c:v>533.70000000000005</c:v>
                </c:pt>
                <c:pt idx="634">
                  <c:v>531.6</c:v>
                </c:pt>
                <c:pt idx="635">
                  <c:v>529.5</c:v>
                </c:pt>
                <c:pt idx="636">
                  <c:v>527.5</c:v>
                </c:pt>
                <c:pt idx="637">
                  <c:v>525.4</c:v>
                </c:pt>
                <c:pt idx="638">
                  <c:v>523.4</c:v>
                </c:pt>
                <c:pt idx="639">
                  <c:v>521.4</c:v>
                </c:pt>
                <c:pt idx="640">
                  <c:v>519.4</c:v>
                </c:pt>
                <c:pt idx="641">
                  <c:v>517.5</c:v>
                </c:pt>
                <c:pt idx="642">
                  <c:v>515.70000000000005</c:v>
                </c:pt>
                <c:pt idx="643">
                  <c:v>513.9</c:v>
                </c:pt>
                <c:pt idx="644">
                  <c:v>512</c:v>
                </c:pt>
                <c:pt idx="645">
                  <c:v>510</c:v>
                </c:pt>
                <c:pt idx="646">
                  <c:v>508.1</c:v>
                </c:pt>
                <c:pt idx="647">
                  <c:v>506.2</c:v>
                </c:pt>
                <c:pt idx="648">
                  <c:v>504.4</c:v>
                </c:pt>
                <c:pt idx="649">
                  <c:v>502.5</c:v>
                </c:pt>
                <c:pt idx="650">
                  <c:v>500.7</c:v>
                </c:pt>
                <c:pt idx="651">
                  <c:v>499</c:v>
                </c:pt>
                <c:pt idx="652">
                  <c:v>497.2</c:v>
                </c:pt>
                <c:pt idx="653">
                  <c:v>495.5</c:v>
                </c:pt>
                <c:pt idx="654">
                  <c:v>493.8</c:v>
                </c:pt>
                <c:pt idx="655">
                  <c:v>492.2</c:v>
                </c:pt>
                <c:pt idx="656">
                  <c:v>490.5</c:v>
                </c:pt>
                <c:pt idx="657">
                  <c:v>488.9</c:v>
                </c:pt>
                <c:pt idx="658">
                  <c:v>487.4</c:v>
                </c:pt>
                <c:pt idx="659">
                  <c:v>485.8</c:v>
                </c:pt>
                <c:pt idx="660">
                  <c:v>484.3</c:v>
                </c:pt>
                <c:pt idx="661">
                  <c:v>482.8</c:v>
                </c:pt>
                <c:pt idx="662">
                  <c:v>481.4</c:v>
                </c:pt>
                <c:pt idx="663">
                  <c:v>480</c:v>
                </c:pt>
                <c:pt idx="664">
                  <c:v>478.6</c:v>
                </c:pt>
                <c:pt idx="665">
                  <c:v>477.4</c:v>
                </c:pt>
                <c:pt idx="666">
                  <c:v>476</c:v>
                </c:pt>
                <c:pt idx="667">
                  <c:v>474.6</c:v>
                </c:pt>
                <c:pt idx="668">
                  <c:v>473.3</c:v>
                </c:pt>
                <c:pt idx="669">
                  <c:v>472.1</c:v>
                </c:pt>
                <c:pt idx="670">
                  <c:v>470.8</c:v>
                </c:pt>
                <c:pt idx="671">
                  <c:v>469.5</c:v>
                </c:pt>
                <c:pt idx="672">
                  <c:v>468.3</c:v>
                </c:pt>
                <c:pt idx="673">
                  <c:v>467.1</c:v>
                </c:pt>
                <c:pt idx="674">
                  <c:v>465.9</c:v>
                </c:pt>
                <c:pt idx="675">
                  <c:v>464.7</c:v>
                </c:pt>
                <c:pt idx="676">
                  <c:v>463.5</c:v>
                </c:pt>
                <c:pt idx="677">
                  <c:v>462.3</c:v>
                </c:pt>
                <c:pt idx="678">
                  <c:v>461.2</c:v>
                </c:pt>
                <c:pt idx="679">
                  <c:v>460.1</c:v>
                </c:pt>
                <c:pt idx="680">
                  <c:v>458.9</c:v>
                </c:pt>
                <c:pt idx="681">
                  <c:v>457.8</c:v>
                </c:pt>
                <c:pt idx="682">
                  <c:v>456.7</c:v>
                </c:pt>
                <c:pt idx="683">
                  <c:v>455.7</c:v>
                </c:pt>
                <c:pt idx="684">
                  <c:v>454.6</c:v>
                </c:pt>
                <c:pt idx="685">
                  <c:v>453.5</c:v>
                </c:pt>
                <c:pt idx="686">
                  <c:v>452.5</c:v>
                </c:pt>
                <c:pt idx="687">
                  <c:v>451.5</c:v>
                </c:pt>
                <c:pt idx="688">
                  <c:v>450.5</c:v>
                </c:pt>
                <c:pt idx="689">
                  <c:v>449.5</c:v>
                </c:pt>
                <c:pt idx="690">
                  <c:v>448.6</c:v>
                </c:pt>
                <c:pt idx="691">
                  <c:v>447.6</c:v>
                </c:pt>
                <c:pt idx="692">
                  <c:v>446.7</c:v>
                </c:pt>
                <c:pt idx="693">
                  <c:v>445.7</c:v>
                </c:pt>
                <c:pt idx="694">
                  <c:v>444.8</c:v>
                </c:pt>
                <c:pt idx="695">
                  <c:v>443.9</c:v>
                </c:pt>
                <c:pt idx="696">
                  <c:v>443</c:v>
                </c:pt>
                <c:pt idx="697">
                  <c:v>442.1</c:v>
                </c:pt>
                <c:pt idx="698">
                  <c:v>441.2</c:v>
                </c:pt>
                <c:pt idx="699">
                  <c:v>440.4</c:v>
                </c:pt>
                <c:pt idx="700">
                  <c:v>439.5</c:v>
                </c:pt>
                <c:pt idx="701">
                  <c:v>438.7</c:v>
                </c:pt>
                <c:pt idx="702">
                  <c:v>437.9</c:v>
                </c:pt>
                <c:pt idx="703">
                  <c:v>437.2</c:v>
                </c:pt>
                <c:pt idx="704">
                  <c:v>436.4</c:v>
                </c:pt>
                <c:pt idx="705">
                  <c:v>435.7</c:v>
                </c:pt>
                <c:pt idx="706">
                  <c:v>435</c:v>
                </c:pt>
                <c:pt idx="707">
                  <c:v>434.3</c:v>
                </c:pt>
                <c:pt idx="708">
                  <c:v>433.6</c:v>
                </c:pt>
                <c:pt idx="709">
                  <c:v>432.9</c:v>
                </c:pt>
                <c:pt idx="710">
                  <c:v>432.3</c:v>
                </c:pt>
                <c:pt idx="711">
                  <c:v>431.5</c:v>
                </c:pt>
                <c:pt idx="712">
                  <c:v>430.8</c:v>
                </c:pt>
                <c:pt idx="713">
                  <c:v>430.1</c:v>
                </c:pt>
                <c:pt idx="714">
                  <c:v>429.5</c:v>
                </c:pt>
                <c:pt idx="715">
                  <c:v>428.9</c:v>
                </c:pt>
                <c:pt idx="716">
                  <c:v>428.3</c:v>
                </c:pt>
                <c:pt idx="717">
                  <c:v>427.6</c:v>
                </c:pt>
                <c:pt idx="718">
                  <c:v>427</c:v>
                </c:pt>
                <c:pt idx="719">
                  <c:v>426.4</c:v>
                </c:pt>
                <c:pt idx="720">
                  <c:v>425.8</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6"/>
          <c:order val="6"/>
          <c:tx>
            <c:v>1 Percent Minus Annual Chance</c:v>
          </c:tx>
          <c:marker>
            <c:symbol val="none"/>
          </c:marker>
          <c:xVal>
            <c:numRef>
              <c:f>Hydrograph_JD2_3!$B$3:$B$740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Hydrograph_JD2_3!$I$3:$I$740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0.1</c:v>
                </c:pt>
                <c:pt idx="117">
                  <c:v>0.2</c:v>
                </c:pt>
                <c:pt idx="118">
                  <c:v>0.4</c:v>
                </c:pt>
                <c:pt idx="119">
                  <c:v>0.4</c:v>
                </c:pt>
                <c:pt idx="120">
                  <c:v>1</c:v>
                </c:pt>
                <c:pt idx="121">
                  <c:v>3.2</c:v>
                </c:pt>
                <c:pt idx="122" formatCode="#,##0.00">
                  <c:v>5.5</c:v>
                </c:pt>
                <c:pt idx="123" formatCode="#,##0.00">
                  <c:v>7.9</c:v>
                </c:pt>
                <c:pt idx="124" formatCode="#,##0.00">
                  <c:v>10</c:v>
                </c:pt>
                <c:pt idx="125" formatCode="#,##0.00">
                  <c:v>11.8</c:v>
                </c:pt>
                <c:pt idx="126" formatCode="#,##0.00">
                  <c:v>12.7</c:v>
                </c:pt>
                <c:pt idx="127" formatCode="#,##0.00">
                  <c:v>13.2</c:v>
                </c:pt>
                <c:pt idx="128" formatCode="#,##0.00">
                  <c:v>13.2</c:v>
                </c:pt>
                <c:pt idx="129" formatCode="#,##0.00">
                  <c:v>13</c:v>
                </c:pt>
                <c:pt idx="130" formatCode="#,##0.00">
                  <c:v>12.7</c:v>
                </c:pt>
                <c:pt idx="131" formatCode="#,##0.00">
                  <c:v>12.2</c:v>
                </c:pt>
                <c:pt idx="132" formatCode="#,##0.00">
                  <c:v>11.6</c:v>
                </c:pt>
                <c:pt idx="133" formatCode="#,##0.00">
                  <c:v>11.5</c:v>
                </c:pt>
                <c:pt idx="134" formatCode="#,##0.00">
                  <c:v>10.7</c:v>
                </c:pt>
                <c:pt idx="135" formatCode="#,##0.00">
                  <c:v>10.3</c:v>
                </c:pt>
                <c:pt idx="136" formatCode="#,##0.00">
                  <c:v>10.199999999999999</c:v>
                </c:pt>
                <c:pt idx="137" formatCode="#,##0.00">
                  <c:v>10.6</c:v>
                </c:pt>
                <c:pt idx="138" formatCode="#,##0.00">
                  <c:v>11.3</c:v>
                </c:pt>
                <c:pt idx="139" formatCode="#,##0.00">
                  <c:v>12.6</c:v>
                </c:pt>
                <c:pt idx="140" formatCode="#,##0.00">
                  <c:v>14.7</c:v>
                </c:pt>
                <c:pt idx="141" formatCode="#,##0.00">
                  <c:v>17.899999999999999</c:v>
                </c:pt>
                <c:pt idx="142" formatCode="#,##0.00">
                  <c:v>22</c:v>
                </c:pt>
                <c:pt idx="143" formatCode="#,##0.00">
                  <c:v>26.3</c:v>
                </c:pt>
                <c:pt idx="144" formatCode="#,##0.00">
                  <c:v>31</c:v>
                </c:pt>
                <c:pt idx="145" formatCode="#,##0.00">
                  <c:v>35.9</c:v>
                </c:pt>
                <c:pt idx="146" formatCode="#,##0.00">
                  <c:v>41.3</c:v>
                </c:pt>
                <c:pt idx="147" formatCode="#,##0.00">
                  <c:v>46.3</c:v>
                </c:pt>
                <c:pt idx="148" formatCode="#,##0.00">
                  <c:v>50.8</c:v>
                </c:pt>
                <c:pt idx="149" formatCode="#,##0.00">
                  <c:v>54.8</c:v>
                </c:pt>
                <c:pt idx="150" formatCode="#,##0.00">
                  <c:v>58.4</c:v>
                </c:pt>
                <c:pt idx="151" formatCode="#,##0.00">
                  <c:v>61.7</c:v>
                </c:pt>
                <c:pt idx="152" formatCode="#,##0.00">
                  <c:v>64.8</c:v>
                </c:pt>
                <c:pt idx="153" formatCode="#,##0.00">
                  <c:v>67.599999999999994</c:v>
                </c:pt>
                <c:pt idx="154" formatCode="#,##0.00">
                  <c:v>70</c:v>
                </c:pt>
                <c:pt idx="155" formatCode="#,##0.00">
                  <c:v>72.2</c:v>
                </c:pt>
                <c:pt idx="156" formatCode="#,##0.00">
                  <c:v>74.2</c:v>
                </c:pt>
                <c:pt idx="157" formatCode="#,##0.00">
                  <c:v>76</c:v>
                </c:pt>
                <c:pt idx="158" formatCode="#,##0.00">
                  <c:v>77.599999999999994</c:v>
                </c:pt>
                <c:pt idx="159" formatCode="#,##0.00">
                  <c:v>79.099999999999994</c:v>
                </c:pt>
                <c:pt idx="160" formatCode="#,##0.00">
                  <c:v>80.599999999999994</c:v>
                </c:pt>
                <c:pt idx="161" formatCode="#,##0.00">
                  <c:v>82</c:v>
                </c:pt>
                <c:pt idx="162" formatCode="#,##0.00">
                  <c:v>83.4</c:v>
                </c:pt>
                <c:pt idx="163" formatCode="#,##0.00">
                  <c:v>84.8</c:v>
                </c:pt>
                <c:pt idx="164" formatCode="#,##0.00">
                  <c:v>86.2</c:v>
                </c:pt>
                <c:pt idx="165" formatCode="#,##0.00">
                  <c:v>87.6</c:v>
                </c:pt>
                <c:pt idx="166" formatCode="#,##0.00">
                  <c:v>88.9</c:v>
                </c:pt>
                <c:pt idx="167" formatCode="#,##0.00">
                  <c:v>90.3</c:v>
                </c:pt>
                <c:pt idx="168" formatCode="#,##0.00">
                  <c:v>91.7</c:v>
                </c:pt>
                <c:pt idx="169" formatCode="#,##0.00">
                  <c:v>93.1</c:v>
                </c:pt>
                <c:pt idx="170" formatCode="#,##0.00">
                  <c:v>94.4</c:v>
                </c:pt>
                <c:pt idx="171" formatCode="#,##0.00">
                  <c:v>95.7</c:v>
                </c:pt>
                <c:pt idx="172" formatCode="#,##0.00">
                  <c:v>96.9</c:v>
                </c:pt>
                <c:pt idx="173" formatCode="#,##0.00">
                  <c:v>98.1</c:v>
                </c:pt>
                <c:pt idx="174" formatCode="#,##0.00">
                  <c:v>99.2</c:v>
                </c:pt>
                <c:pt idx="175" formatCode="#,##0.00">
                  <c:v>100.3</c:v>
                </c:pt>
                <c:pt idx="176" formatCode="#,##0.00">
                  <c:v>101.4</c:v>
                </c:pt>
                <c:pt idx="177" formatCode="#,##0.00">
                  <c:v>102.3</c:v>
                </c:pt>
                <c:pt idx="178" formatCode="#,##0.00">
                  <c:v>103.3</c:v>
                </c:pt>
                <c:pt idx="179" formatCode="#,##0.00">
                  <c:v>104.2</c:v>
                </c:pt>
                <c:pt idx="180" formatCode="#,##0.00">
                  <c:v>105.1</c:v>
                </c:pt>
                <c:pt idx="181" formatCode="#,##0.00">
                  <c:v>106</c:v>
                </c:pt>
                <c:pt idx="182" formatCode="#,##0.00">
                  <c:v>106.8</c:v>
                </c:pt>
                <c:pt idx="183" formatCode="#,##0.00">
                  <c:v>107.6</c:v>
                </c:pt>
                <c:pt idx="184" formatCode="#,##0.00">
                  <c:v>108.4</c:v>
                </c:pt>
                <c:pt idx="185" formatCode="#,##0.00">
                  <c:v>109.1</c:v>
                </c:pt>
                <c:pt idx="186" formatCode="#,##0.00">
                  <c:v>109.8</c:v>
                </c:pt>
                <c:pt idx="187" formatCode="#,##0.00">
                  <c:v>110.5</c:v>
                </c:pt>
                <c:pt idx="188" formatCode="#,##0.00">
                  <c:v>111.2</c:v>
                </c:pt>
                <c:pt idx="189" formatCode="#,##0.00">
                  <c:v>111.9</c:v>
                </c:pt>
                <c:pt idx="190" formatCode="#,##0.00">
                  <c:v>112.5</c:v>
                </c:pt>
                <c:pt idx="191" formatCode="#,##0.00">
                  <c:v>113.1</c:v>
                </c:pt>
                <c:pt idx="192" formatCode="#,##0.00">
                  <c:v>113.8</c:v>
                </c:pt>
                <c:pt idx="193" formatCode="#,##0.00">
                  <c:v>114.5</c:v>
                </c:pt>
                <c:pt idx="194" formatCode="#,##0.00">
                  <c:v>115.5</c:v>
                </c:pt>
                <c:pt idx="195" formatCode="#,##0.00">
                  <c:v>122.3</c:v>
                </c:pt>
                <c:pt idx="196" formatCode="#,##0.00">
                  <c:v>146.69999999999999</c:v>
                </c:pt>
                <c:pt idx="197" formatCode="#,##0.00">
                  <c:v>136.69999999999999</c:v>
                </c:pt>
                <c:pt idx="198" formatCode="#,##0.00">
                  <c:v>167.4</c:v>
                </c:pt>
                <c:pt idx="199" formatCode="#,##0.00">
                  <c:v>217.8</c:v>
                </c:pt>
                <c:pt idx="200" formatCode="#,##0.00">
                  <c:v>287</c:v>
                </c:pt>
                <c:pt idx="201" formatCode="#,##0.00">
                  <c:v>387.1</c:v>
                </c:pt>
                <c:pt idx="202" formatCode="#,##0.00">
                  <c:v>506.3</c:v>
                </c:pt>
                <c:pt idx="203" formatCode="#,##0.00">
                  <c:v>629.4</c:v>
                </c:pt>
                <c:pt idx="204" formatCode="#,##0.00">
                  <c:v>745.3</c:v>
                </c:pt>
                <c:pt idx="205" formatCode="#,##0.00">
                  <c:v>852.8</c:v>
                </c:pt>
                <c:pt idx="206" formatCode="#,##0.00">
                  <c:v>945.6</c:v>
                </c:pt>
                <c:pt idx="207" formatCode="#,##0.00">
                  <c:v>1028.8</c:v>
                </c:pt>
                <c:pt idx="208" formatCode="#,##0.00">
                  <c:v>1104.7</c:v>
                </c:pt>
                <c:pt idx="209" formatCode="#,##0.00">
                  <c:v>1173.0999999999999</c:v>
                </c:pt>
                <c:pt idx="210" formatCode="#,##0.00">
                  <c:v>1235.5999999999999</c:v>
                </c:pt>
                <c:pt idx="211" formatCode="#,##0.00">
                  <c:v>1294.0999999999999</c:v>
                </c:pt>
                <c:pt idx="212" formatCode="#,##0.00">
                  <c:v>1348.4</c:v>
                </c:pt>
                <c:pt idx="213" formatCode="#,##0.00">
                  <c:v>1399.5</c:v>
                </c:pt>
                <c:pt idx="214" formatCode="#,##0.00">
                  <c:v>1446.3</c:v>
                </c:pt>
                <c:pt idx="215" formatCode="#,##0.00">
                  <c:v>1485</c:v>
                </c:pt>
                <c:pt idx="216" formatCode="#,##0.00">
                  <c:v>1519.2</c:v>
                </c:pt>
                <c:pt idx="217" formatCode="#,##0.00">
                  <c:v>1551.1</c:v>
                </c:pt>
                <c:pt idx="218" formatCode="#,##0.00">
                  <c:v>1582.9</c:v>
                </c:pt>
                <c:pt idx="219" formatCode="#,##0.00">
                  <c:v>1613</c:v>
                </c:pt>
                <c:pt idx="220" formatCode="#,##0.00">
                  <c:v>1641.9</c:v>
                </c:pt>
                <c:pt idx="221" formatCode="#,##0.00">
                  <c:v>1670</c:v>
                </c:pt>
                <c:pt idx="222" formatCode="#,##0.00">
                  <c:v>1696.7</c:v>
                </c:pt>
                <c:pt idx="223" formatCode="#,##0.00">
                  <c:v>1721.6</c:v>
                </c:pt>
                <c:pt idx="224" formatCode="#,##0.00">
                  <c:v>1744.8</c:v>
                </c:pt>
                <c:pt idx="225" formatCode="#,##0.00">
                  <c:v>1766.4</c:v>
                </c:pt>
                <c:pt idx="226" formatCode="#,##0.00">
                  <c:v>1785.3</c:v>
                </c:pt>
                <c:pt idx="227" formatCode="#,##0.00">
                  <c:v>1805.7</c:v>
                </c:pt>
                <c:pt idx="228" formatCode="#,##0.00">
                  <c:v>1825.1</c:v>
                </c:pt>
                <c:pt idx="229" formatCode="#,##0.00">
                  <c:v>1844.2</c:v>
                </c:pt>
                <c:pt idx="230" formatCode="#,##0.00">
                  <c:v>1863.4</c:v>
                </c:pt>
                <c:pt idx="231" formatCode="#,##0.00">
                  <c:v>1882.6</c:v>
                </c:pt>
                <c:pt idx="232" formatCode="#,##0.00">
                  <c:v>1901.9</c:v>
                </c:pt>
                <c:pt idx="233" formatCode="#,##0.00">
                  <c:v>1921.5</c:v>
                </c:pt>
                <c:pt idx="234" formatCode="#,##0.00">
                  <c:v>1941.1</c:v>
                </c:pt>
                <c:pt idx="235" formatCode="#,##0.00">
                  <c:v>1960.8</c:v>
                </c:pt>
                <c:pt idx="236" formatCode="#,##0.00">
                  <c:v>1981.1</c:v>
                </c:pt>
                <c:pt idx="237" formatCode="#,##0.00">
                  <c:v>2002.4</c:v>
                </c:pt>
                <c:pt idx="238" formatCode="#,##0.00">
                  <c:v>2026.1</c:v>
                </c:pt>
                <c:pt idx="239" formatCode="#,##0.00">
                  <c:v>2053.8000000000002</c:v>
                </c:pt>
                <c:pt idx="240" formatCode="#,##0.00">
                  <c:v>2085.9</c:v>
                </c:pt>
                <c:pt idx="241" formatCode="#,##0.00">
                  <c:v>2123.6</c:v>
                </c:pt>
                <c:pt idx="242" formatCode="#,##0.00">
                  <c:v>2167.5</c:v>
                </c:pt>
                <c:pt idx="243" formatCode="#,##0.00">
                  <c:v>2216.6</c:v>
                </c:pt>
                <c:pt idx="244" formatCode="#,##0.00">
                  <c:v>2267.9</c:v>
                </c:pt>
                <c:pt idx="245" formatCode="#,##0.00">
                  <c:v>2319.6</c:v>
                </c:pt>
                <c:pt idx="246" formatCode="#,##0.00">
                  <c:v>2374.3000000000002</c:v>
                </c:pt>
                <c:pt idx="247" formatCode="#,##0.00">
                  <c:v>2437</c:v>
                </c:pt>
                <c:pt idx="248" formatCode="#,##0.00">
                  <c:v>2511</c:v>
                </c:pt>
                <c:pt idx="249" formatCode="#,##0.00">
                  <c:v>2582.9</c:v>
                </c:pt>
                <c:pt idx="250" formatCode="#,##0.00">
                  <c:v>2667.4</c:v>
                </c:pt>
                <c:pt idx="251" formatCode="#,##0.00">
                  <c:v>2740.6</c:v>
                </c:pt>
                <c:pt idx="252" formatCode="#,##0.00">
                  <c:v>2818.5</c:v>
                </c:pt>
                <c:pt idx="253" formatCode="#,##0.00">
                  <c:v>2892.4</c:v>
                </c:pt>
                <c:pt idx="254" formatCode="#,##0.00">
                  <c:v>2965.2</c:v>
                </c:pt>
                <c:pt idx="255" formatCode="#,##0.00">
                  <c:v>3025</c:v>
                </c:pt>
                <c:pt idx="256" formatCode="#,##0.00">
                  <c:v>3077.5</c:v>
                </c:pt>
                <c:pt idx="257" formatCode="#,##0.00">
                  <c:v>3124.3</c:v>
                </c:pt>
                <c:pt idx="258" formatCode="#,##0.00">
                  <c:v>3166.1</c:v>
                </c:pt>
                <c:pt idx="259" formatCode="#,##0.00">
                  <c:v>3203.7</c:v>
                </c:pt>
                <c:pt idx="260" formatCode="#,##0.00">
                  <c:v>3237.3</c:v>
                </c:pt>
                <c:pt idx="261" formatCode="#,##0.00">
                  <c:v>3264.7</c:v>
                </c:pt>
                <c:pt idx="262" formatCode="#,##0.00">
                  <c:v>3288.3</c:v>
                </c:pt>
                <c:pt idx="263" formatCode="#,##0.00">
                  <c:v>3308</c:v>
                </c:pt>
                <c:pt idx="264" formatCode="#,##0.00">
                  <c:v>3324.4</c:v>
                </c:pt>
                <c:pt idx="265" formatCode="#,##0.00">
                  <c:v>3337.5</c:v>
                </c:pt>
                <c:pt idx="266" formatCode="#,##0.00">
                  <c:v>3347.6</c:v>
                </c:pt>
                <c:pt idx="267" formatCode="#,##0.00">
                  <c:v>3354.8</c:v>
                </c:pt>
                <c:pt idx="268" formatCode="#,##0.00">
                  <c:v>3359.5</c:v>
                </c:pt>
                <c:pt idx="269" formatCode="#,##0.00">
                  <c:v>3362</c:v>
                </c:pt>
                <c:pt idx="270" formatCode="#,##0.00">
                  <c:v>3362.6</c:v>
                </c:pt>
                <c:pt idx="271" formatCode="#,##0.00">
                  <c:v>3361.4</c:v>
                </c:pt>
                <c:pt idx="272" formatCode="#,##0.00">
                  <c:v>3358.8</c:v>
                </c:pt>
                <c:pt idx="273" formatCode="#,##0.00">
                  <c:v>3354.8</c:v>
                </c:pt>
                <c:pt idx="274" formatCode="#,##0.00">
                  <c:v>3349.8</c:v>
                </c:pt>
                <c:pt idx="275" formatCode="#,##0.00">
                  <c:v>3343.8</c:v>
                </c:pt>
                <c:pt idx="276" formatCode="#,##0.00">
                  <c:v>3337.1</c:v>
                </c:pt>
                <c:pt idx="277" formatCode="#,##0.00">
                  <c:v>3329.8</c:v>
                </c:pt>
                <c:pt idx="278" formatCode="#,##0.00">
                  <c:v>3321.6</c:v>
                </c:pt>
                <c:pt idx="279" formatCode="#,##0.00">
                  <c:v>3312.7</c:v>
                </c:pt>
                <c:pt idx="280" formatCode="#,##0.00">
                  <c:v>3302.9</c:v>
                </c:pt>
                <c:pt idx="281" formatCode="#,##0.00">
                  <c:v>3292.2</c:v>
                </c:pt>
                <c:pt idx="282" formatCode="#,##0.00">
                  <c:v>3280.8</c:v>
                </c:pt>
                <c:pt idx="283" formatCode="#,##0.00">
                  <c:v>3268.7</c:v>
                </c:pt>
                <c:pt idx="284" formatCode="#,##0.00">
                  <c:v>3256</c:v>
                </c:pt>
                <c:pt idx="285" formatCode="#,##0.00">
                  <c:v>3242.8</c:v>
                </c:pt>
                <c:pt idx="286" formatCode="#,##0.00">
                  <c:v>3228.8</c:v>
                </c:pt>
                <c:pt idx="287" formatCode="#,##0.00">
                  <c:v>3214</c:v>
                </c:pt>
                <c:pt idx="288" formatCode="#,##0.00">
                  <c:v>3198.7</c:v>
                </c:pt>
                <c:pt idx="289" formatCode="#,##0.00">
                  <c:v>3182.8</c:v>
                </c:pt>
                <c:pt idx="290" formatCode="#,##0.00">
                  <c:v>3166.5</c:v>
                </c:pt>
                <c:pt idx="291" formatCode="#,##0.00">
                  <c:v>3149.7</c:v>
                </c:pt>
                <c:pt idx="292" formatCode="#,##0.00">
                  <c:v>3132.2</c:v>
                </c:pt>
                <c:pt idx="293" formatCode="#,##0.00">
                  <c:v>3114.3</c:v>
                </c:pt>
                <c:pt idx="294" formatCode="#,##0.00">
                  <c:v>3095.6</c:v>
                </c:pt>
                <c:pt idx="295" formatCode="#,##0.00">
                  <c:v>3076.6</c:v>
                </c:pt>
                <c:pt idx="296" formatCode="#,##0.00">
                  <c:v>3057.3</c:v>
                </c:pt>
                <c:pt idx="297" formatCode="#,##0.00">
                  <c:v>3037.8</c:v>
                </c:pt>
                <c:pt idx="298" formatCode="#,##0.00">
                  <c:v>3018</c:v>
                </c:pt>
                <c:pt idx="299" formatCode="#,##0.00">
                  <c:v>2997.9</c:v>
                </c:pt>
                <c:pt idx="300" formatCode="#,##0.00">
                  <c:v>2977.5</c:v>
                </c:pt>
                <c:pt idx="301" formatCode="#,##0.00">
                  <c:v>2956.8</c:v>
                </c:pt>
                <c:pt idx="302" formatCode="#,##0.00">
                  <c:v>2935.7</c:v>
                </c:pt>
                <c:pt idx="303" formatCode="#,##0.00">
                  <c:v>2914.3</c:v>
                </c:pt>
                <c:pt idx="304" formatCode="#,##0.00">
                  <c:v>2892.9</c:v>
                </c:pt>
                <c:pt idx="305" formatCode="#,##0.00">
                  <c:v>2871.3</c:v>
                </c:pt>
                <c:pt idx="306" formatCode="#,##0.00">
                  <c:v>2849.1</c:v>
                </c:pt>
                <c:pt idx="307" formatCode="#,##0.00">
                  <c:v>2826.1</c:v>
                </c:pt>
                <c:pt idx="308" formatCode="#,##0.00">
                  <c:v>2802.8</c:v>
                </c:pt>
                <c:pt idx="309" formatCode="#,##0.00">
                  <c:v>2779.8</c:v>
                </c:pt>
                <c:pt idx="310" formatCode="#,##0.00">
                  <c:v>2757.2</c:v>
                </c:pt>
                <c:pt idx="311" formatCode="#,##0.00">
                  <c:v>2737.8</c:v>
                </c:pt>
                <c:pt idx="312" formatCode="#,##0.00">
                  <c:v>2715.6</c:v>
                </c:pt>
                <c:pt idx="313" formatCode="#,##0.00">
                  <c:v>2693.3</c:v>
                </c:pt>
                <c:pt idx="314" formatCode="#,##0.00">
                  <c:v>2671.2</c:v>
                </c:pt>
                <c:pt idx="315" formatCode="#,##0.00">
                  <c:v>2649.6</c:v>
                </c:pt>
                <c:pt idx="316" formatCode="#,##0.00">
                  <c:v>2627.5</c:v>
                </c:pt>
                <c:pt idx="317" formatCode="#,##0.00">
                  <c:v>2605.6</c:v>
                </c:pt>
                <c:pt idx="318" formatCode="#,##0.00">
                  <c:v>2583.6</c:v>
                </c:pt>
                <c:pt idx="319" formatCode="#,##0.00">
                  <c:v>2562.1</c:v>
                </c:pt>
                <c:pt idx="320" formatCode="#,##0.00">
                  <c:v>2541.1</c:v>
                </c:pt>
                <c:pt idx="321" formatCode="#,##0.00">
                  <c:v>2522</c:v>
                </c:pt>
                <c:pt idx="322" formatCode="#,##0.00">
                  <c:v>2505.5</c:v>
                </c:pt>
                <c:pt idx="323" formatCode="#,##0.00">
                  <c:v>2496</c:v>
                </c:pt>
                <c:pt idx="324" formatCode="#,##0.00">
                  <c:v>2486.8000000000002</c:v>
                </c:pt>
                <c:pt idx="325" formatCode="#,##0.00">
                  <c:v>2477.6999999999998</c:v>
                </c:pt>
                <c:pt idx="326" formatCode="#,##0.00">
                  <c:v>2466.4</c:v>
                </c:pt>
                <c:pt idx="327" formatCode="#,##0.00">
                  <c:v>2452.4</c:v>
                </c:pt>
                <c:pt idx="328" formatCode="#,##0.00">
                  <c:v>2435.1999999999998</c:v>
                </c:pt>
                <c:pt idx="329" formatCode="#,##0.00">
                  <c:v>2416.3000000000002</c:v>
                </c:pt>
                <c:pt idx="330" formatCode="#,##0.00">
                  <c:v>2396.4</c:v>
                </c:pt>
                <c:pt idx="331" formatCode="#,##0.00">
                  <c:v>2376.1</c:v>
                </c:pt>
                <c:pt idx="332" formatCode="#,##0.00">
                  <c:v>2356.1</c:v>
                </c:pt>
                <c:pt idx="333" formatCode="#,##0.00">
                  <c:v>2336.8000000000002</c:v>
                </c:pt>
                <c:pt idx="334" formatCode="#,##0.00">
                  <c:v>2317.4</c:v>
                </c:pt>
                <c:pt idx="335" formatCode="#,##0.00">
                  <c:v>2298.9</c:v>
                </c:pt>
                <c:pt idx="336" formatCode="#,##0.00">
                  <c:v>2281.1</c:v>
                </c:pt>
                <c:pt idx="337" formatCode="#,##0.00">
                  <c:v>2264.1</c:v>
                </c:pt>
                <c:pt idx="338" formatCode="#,##0.00">
                  <c:v>2247.5</c:v>
                </c:pt>
                <c:pt idx="339" formatCode="#,##0.00">
                  <c:v>2231.4</c:v>
                </c:pt>
                <c:pt idx="340" formatCode="#,##0.00">
                  <c:v>2215.6</c:v>
                </c:pt>
                <c:pt idx="341" formatCode="#,##0.00">
                  <c:v>2200.1</c:v>
                </c:pt>
                <c:pt idx="342" formatCode="#,##0.00">
                  <c:v>2184.9</c:v>
                </c:pt>
                <c:pt idx="343" formatCode="#,##0.00">
                  <c:v>2169.8000000000002</c:v>
                </c:pt>
                <c:pt idx="344" formatCode="#,##0.00">
                  <c:v>2154.8000000000002</c:v>
                </c:pt>
                <c:pt idx="345" formatCode="#,##0.00">
                  <c:v>2139.8000000000002</c:v>
                </c:pt>
                <c:pt idx="346" formatCode="#,##0.00">
                  <c:v>2124.9</c:v>
                </c:pt>
                <c:pt idx="347" formatCode="#,##0.00">
                  <c:v>2110</c:v>
                </c:pt>
                <c:pt idx="348" formatCode="#,##0.00">
                  <c:v>2095.1999999999998</c:v>
                </c:pt>
                <c:pt idx="349" formatCode="#,##0.00">
                  <c:v>2080.4</c:v>
                </c:pt>
                <c:pt idx="350" formatCode="#,##0.00">
                  <c:v>2065.6</c:v>
                </c:pt>
                <c:pt idx="351" formatCode="#,##0.00">
                  <c:v>2050.8000000000002</c:v>
                </c:pt>
                <c:pt idx="352" formatCode="#,##0.00">
                  <c:v>2036.2</c:v>
                </c:pt>
                <c:pt idx="353" formatCode="#,##0.00">
                  <c:v>2018.7</c:v>
                </c:pt>
                <c:pt idx="354" formatCode="#,##0.00">
                  <c:v>2005.4</c:v>
                </c:pt>
                <c:pt idx="355" formatCode="#,##0.00">
                  <c:v>1991.2</c:v>
                </c:pt>
                <c:pt idx="356" formatCode="#,##0.00">
                  <c:v>1976.6</c:v>
                </c:pt>
                <c:pt idx="357" formatCode="#,##0.00">
                  <c:v>1961.8</c:v>
                </c:pt>
                <c:pt idx="358" formatCode="#,##0.00">
                  <c:v>1947</c:v>
                </c:pt>
                <c:pt idx="359" formatCode="#,##0.00">
                  <c:v>1932.2</c:v>
                </c:pt>
                <c:pt idx="360" formatCode="#,##0.00">
                  <c:v>1917.4</c:v>
                </c:pt>
                <c:pt idx="361" formatCode="#,##0.00">
                  <c:v>1902.7</c:v>
                </c:pt>
                <c:pt idx="362" formatCode="#,##0.00">
                  <c:v>1888.3</c:v>
                </c:pt>
                <c:pt idx="363" formatCode="#,##0.00">
                  <c:v>1874.5</c:v>
                </c:pt>
                <c:pt idx="364" formatCode="#,##0.00">
                  <c:v>1861.5</c:v>
                </c:pt>
                <c:pt idx="365" formatCode="#,##0.00">
                  <c:v>1848.8</c:v>
                </c:pt>
                <c:pt idx="366" formatCode="#,##0.00">
                  <c:v>1835.9</c:v>
                </c:pt>
                <c:pt idx="367" formatCode="#,##0.00">
                  <c:v>1822.7</c:v>
                </c:pt>
                <c:pt idx="368" formatCode="#,##0.00">
                  <c:v>1809</c:v>
                </c:pt>
                <c:pt idx="369" formatCode="#,##0.00">
                  <c:v>1795.7</c:v>
                </c:pt>
                <c:pt idx="370" formatCode="#,##0.00">
                  <c:v>1781</c:v>
                </c:pt>
                <c:pt idx="371" formatCode="#,##0.00">
                  <c:v>1766.5</c:v>
                </c:pt>
                <c:pt idx="372" formatCode="#,##0.00">
                  <c:v>1751.7</c:v>
                </c:pt>
                <c:pt idx="373" formatCode="#,##0.00">
                  <c:v>1737.1</c:v>
                </c:pt>
                <c:pt idx="374" formatCode="#,##0.00">
                  <c:v>1722.6</c:v>
                </c:pt>
                <c:pt idx="375" formatCode="#,##0.00">
                  <c:v>1708.3</c:v>
                </c:pt>
                <c:pt idx="376" formatCode="#,##0.00">
                  <c:v>1694.2</c:v>
                </c:pt>
                <c:pt idx="377" formatCode="#,##0.00">
                  <c:v>1680.3</c:v>
                </c:pt>
                <c:pt idx="378" formatCode="#,##0.00">
                  <c:v>1666.4</c:v>
                </c:pt>
                <c:pt idx="379" formatCode="#,##0.00">
                  <c:v>1652.8</c:v>
                </c:pt>
                <c:pt idx="380" formatCode="#,##0.00">
                  <c:v>1639.3</c:v>
                </c:pt>
                <c:pt idx="381" formatCode="#,##0.00">
                  <c:v>1626.4</c:v>
                </c:pt>
                <c:pt idx="382" formatCode="#,##0.00">
                  <c:v>1613.1</c:v>
                </c:pt>
                <c:pt idx="383" formatCode="#,##0.00">
                  <c:v>1599.9</c:v>
                </c:pt>
                <c:pt idx="384" formatCode="#,##0.00">
                  <c:v>1586.8</c:v>
                </c:pt>
                <c:pt idx="385" formatCode="#,##0.00">
                  <c:v>1573.8</c:v>
                </c:pt>
                <c:pt idx="386" formatCode="#,##0.00">
                  <c:v>1560.9</c:v>
                </c:pt>
                <c:pt idx="387" formatCode="#,##0.00">
                  <c:v>1547.9</c:v>
                </c:pt>
                <c:pt idx="388" formatCode="#,##0.00">
                  <c:v>1535</c:v>
                </c:pt>
                <c:pt idx="389" formatCode="#,##0.00">
                  <c:v>1522.4</c:v>
                </c:pt>
                <c:pt idx="390" formatCode="#,##0.00">
                  <c:v>1509.7</c:v>
                </c:pt>
                <c:pt idx="391" formatCode="#,##0.00">
                  <c:v>1497.1</c:v>
                </c:pt>
                <c:pt idx="392" formatCode="#,##0.00">
                  <c:v>1485.1</c:v>
                </c:pt>
                <c:pt idx="393" formatCode="#,##0.00">
                  <c:v>1472.9</c:v>
                </c:pt>
                <c:pt idx="394" formatCode="#,##0.00">
                  <c:v>1461</c:v>
                </c:pt>
                <c:pt idx="395" formatCode="#,##0.00">
                  <c:v>1449.2</c:v>
                </c:pt>
                <c:pt idx="396" formatCode="#,##0.00">
                  <c:v>1437.6</c:v>
                </c:pt>
                <c:pt idx="397" formatCode="#,##0.00">
                  <c:v>1426.3</c:v>
                </c:pt>
                <c:pt idx="398" formatCode="#,##0.00">
                  <c:v>1415</c:v>
                </c:pt>
                <c:pt idx="399" formatCode="#,##0.00">
                  <c:v>1404.1</c:v>
                </c:pt>
                <c:pt idx="400" formatCode="#,##0.00">
                  <c:v>1392.8</c:v>
                </c:pt>
                <c:pt idx="401" formatCode="#,##0.00">
                  <c:v>1381.9</c:v>
                </c:pt>
                <c:pt idx="402" formatCode="#,##0.00">
                  <c:v>1371.2</c:v>
                </c:pt>
                <c:pt idx="403" formatCode="#,##0.00">
                  <c:v>1360.9</c:v>
                </c:pt>
                <c:pt idx="404" formatCode="#,##0.00">
                  <c:v>1351.2</c:v>
                </c:pt>
                <c:pt idx="405" formatCode="#,##0.00">
                  <c:v>1341.1</c:v>
                </c:pt>
                <c:pt idx="406" formatCode="#,##0.00">
                  <c:v>1330.9</c:v>
                </c:pt>
                <c:pt idx="407" formatCode="#,##0.00">
                  <c:v>1320.7</c:v>
                </c:pt>
                <c:pt idx="408" formatCode="#,##0.00">
                  <c:v>1310.5999999999999</c:v>
                </c:pt>
                <c:pt idx="409" formatCode="#,##0.00">
                  <c:v>1300.7</c:v>
                </c:pt>
                <c:pt idx="410" formatCode="#,##0.00">
                  <c:v>1291</c:v>
                </c:pt>
                <c:pt idx="411" formatCode="#,##0.00">
                  <c:v>1281.5</c:v>
                </c:pt>
                <c:pt idx="412" formatCode="#,##0.00">
                  <c:v>1271.9000000000001</c:v>
                </c:pt>
                <c:pt idx="413" formatCode="#,##0.00">
                  <c:v>1262.2</c:v>
                </c:pt>
                <c:pt idx="414" formatCode="#,##0.00">
                  <c:v>1252.7</c:v>
                </c:pt>
                <c:pt idx="415" formatCode="#,##0.00">
                  <c:v>1243.5999999999999</c:v>
                </c:pt>
                <c:pt idx="416" formatCode="#,##0.00">
                  <c:v>1234.3</c:v>
                </c:pt>
                <c:pt idx="417" formatCode="#,##0.00">
                  <c:v>1224.8</c:v>
                </c:pt>
                <c:pt idx="418" formatCode="#,##0.00">
                  <c:v>1215.4000000000001</c:v>
                </c:pt>
                <c:pt idx="419" formatCode="#,##0.00">
                  <c:v>1206</c:v>
                </c:pt>
                <c:pt idx="420" formatCode="#,##0.00">
                  <c:v>1196.9000000000001</c:v>
                </c:pt>
                <c:pt idx="421" formatCode="#,##0.00">
                  <c:v>1187.8</c:v>
                </c:pt>
                <c:pt idx="422" formatCode="#,##0.00">
                  <c:v>1178.9000000000001</c:v>
                </c:pt>
                <c:pt idx="423" formatCode="#,##0.00">
                  <c:v>1170.2</c:v>
                </c:pt>
                <c:pt idx="424" formatCode="#,##0.00">
                  <c:v>1161.5</c:v>
                </c:pt>
                <c:pt idx="425" formatCode="#,##0.00">
                  <c:v>1152.9000000000001</c:v>
                </c:pt>
                <c:pt idx="426" formatCode="#,##0.00">
                  <c:v>1144.5</c:v>
                </c:pt>
                <c:pt idx="427" formatCode="#,##0.00">
                  <c:v>1136.0999999999999</c:v>
                </c:pt>
                <c:pt idx="428" formatCode="#,##0.00">
                  <c:v>1128</c:v>
                </c:pt>
                <c:pt idx="429" formatCode="#,##0.00">
                  <c:v>1120.0999999999999</c:v>
                </c:pt>
                <c:pt idx="430" formatCode="#,##0.00">
                  <c:v>1112.3</c:v>
                </c:pt>
                <c:pt idx="431" formatCode="#,##0.00">
                  <c:v>1104.5</c:v>
                </c:pt>
                <c:pt idx="432" formatCode="#,##0.00">
                  <c:v>1096.8</c:v>
                </c:pt>
                <c:pt idx="433" formatCode="#,##0.00">
                  <c:v>1089.3</c:v>
                </c:pt>
                <c:pt idx="434" formatCode="#,##0.00">
                  <c:v>1082</c:v>
                </c:pt>
                <c:pt idx="435" formatCode="#,##0.00">
                  <c:v>1074.9000000000001</c:v>
                </c:pt>
                <c:pt idx="436" formatCode="#,##0.00">
                  <c:v>1067.9000000000001</c:v>
                </c:pt>
                <c:pt idx="437" formatCode="#,##0.00">
                  <c:v>1061</c:v>
                </c:pt>
                <c:pt idx="438" formatCode="#,##0.00">
                  <c:v>1054.3</c:v>
                </c:pt>
                <c:pt idx="439" formatCode="#,##0.00">
                  <c:v>1047.9000000000001</c:v>
                </c:pt>
                <c:pt idx="440" formatCode="#,##0.00">
                  <c:v>1041.5999999999999</c:v>
                </c:pt>
                <c:pt idx="441" formatCode="#,##0.00">
                  <c:v>1036.3</c:v>
                </c:pt>
                <c:pt idx="442" formatCode="#,##0.00">
                  <c:v>1030</c:v>
                </c:pt>
                <c:pt idx="443" formatCode="#,##0.00">
                  <c:v>1024.2</c:v>
                </c:pt>
                <c:pt idx="444" formatCode="#,##0.00">
                  <c:v>1018.8</c:v>
                </c:pt>
                <c:pt idx="445" formatCode="#,##0.00">
                  <c:v>1013.7</c:v>
                </c:pt>
                <c:pt idx="446" formatCode="#,##0.00">
                  <c:v>1008.9</c:v>
                </c:pt>
                <c:pt idx="447" formatCode="#,##0.00">
                  <c:v>1004.2</c:v>
                </c:pt>
                <c:pt idx="448" formatCode="#,##0.00">
                  <c:v>999.8</c:v>
                </c:pt>
                <c:pt idx="449" formatCode="#,##0.00">
                  <c:v>995.6</c:v>
                </c:pt>
                <c:pt idx="450" formatCode="#,##0.00">
                  <c:v>991.6</c:v>
                </c:pt>
                <c:pt idx="451" formatCode="#,##0.00">
                  <c:v>987.8</c:v>
                </c:pt>
                <c:pt idx="452" formatCode="#,##0.00">
                  <c:v>984.2</c:v>
                </c:pt>
                <c:pt idx="453" formatCode="#,##0.00">
                  <c:v>980.8</c:v>
                </c:pt>
                <c:pt idx="454" formatCode="#,##0.00">
                  <c:v>977.6</c:v>
                </c:pt>
                <c:pt idx="455" formatCode="#,##0.00">
                  <c:v>974.6</c:v>
                </c:pt>
                <c:pt idx="456" formatCode="#,##0.00">
                  <c:v>971.8</c:v>
                </c:pt>
                <c:pt idx="457" formatCode="#,##0.00">
                  <c:v>969.2</c:v>
                </c:pt>
                <c:pt idx="458" formatCode="#,##0.00">
                  <c:v>966.8</c:v>
                </c:pt>
                <c:pt idx="459" formatCode="#,##0.00">
                  <c:v>964.5</c:v>
                </c:pt>
                <c:pt idx="460" formatCode="#,##0.00">
                  <c:v>962.5</c:v>
                </c:pt>
                <c:pt idx="461" formatCode="#,##0.00">
                  <c:v>960.6</c:v>
                </c:pt>
                <c:pt idx="462" formatCode="#,##0.00">
                  <c:v>958.9</c:v>
                </c:pt>
                <c:pt idx="463" formatCode="#,##0.00">
                  <c:v>957.3</c:v>
                </c:pt>
                <c:pt idx="464" formatCode="#,##0.00">
                  <c:v>955.9</c:v>
                </c:pt>
                <c:pt idx="465" formatCode="#,##0.00">
                  <c:v>954.6</c:v>
                </c:pt>
                <c:pt idx="466" formatCode="#,##0.00">
                  <c:v>953.5</c:v>
                </c:pt>
                <c:pt idx="467" formatCode="#,##0.00">
                  <c:v>952.4</c:v>
                </c:pt>
                <c:pt idx="468" formatCode="#,##0.00">
                  <c:v>951.4</c:v>
                </c:pt>
                <c:pt idx="469" formatCode="#,##0.00">
                  <c:v>950.5</c:v>
                </c:pt>
                <c:pt idx="470" formatCode="#,##0.00">
                  <c:v>949.7</c:v>
                </c:pt>
                <c:pt idx="471" formatCode="#,##0.00">
                  <c:v>948.9</c:v>
                </c:pt>
                <c:pt idx="472" formatCode="#,##0.00">
                  <c:v>948.1</c:v>
                </c:pt>
                <c:pt idx="473" formatCode="#,##0.00">
                  <c:v>947.4</c:v>
                </c:pt>
                <c:pt idx="474" formatCode="#,##0.00">
                  <c:v>946.6</c:v>
                </c:pt>
                <c:pt idx="475" formatCode="#,##0.00">
                  <c:v>945.8</c:v>
                </c:pt>
                <c:pt idx="476" formatCode="#,##0.00">
                  <c:v>945</c:v>
                </c:pt>
                <c:pt idx="477" formatCode="#,##0.00">
                  <c:v>944.2</c:v>
                </c:pt>
                <c:pt idx="478" formatCode="#,##0.00">
                  <c:v>943.3</c:v>
                </c:pt>
                <c:pt idx="479" formatCode="#,##0.00">
                  <c:v>942.4</c:v>
                </c:pt>
                <c:pt idx="480" formatCode="#,##0.00">
                  <c:v>941.4</c:v>
                </c:pt>
                <c:pt idx="481" formatCode="#,##0.00">
                  <c:v>940.3</c:v>
                </c:pt>
                <c:pt idx="482" formatCode="#,##0.00">
                  <c:v>939.2</c:v>
                </c:pt>
                <c:pt idx="483" formatCode="#,##0.00">
                  <c:v>937.9</c:v>
                </c:pt>
                <c:pt idx="484" formatCode="#,##0.00">
                  <c:v>936.6</c:v>
                </c:pt>
                <c:pt idx="485" formatCode="#,##0.00">
                  <c:v>935.2</c:v>
                </c:pt>
                <c:pt idx="486" formatCode="#,##0.00">
                  <c:v>933.7</c:v>
                </c:pt>
                <c:pt idx="487" formatCode="#,##0.00">
                  <c:v>932.2</c:v>
                </c:pt>
                <c:pt idx="488" formatCode="#,##0.00">
                  <c:v>930.5</c:v>
                </c:pt>
                <c:pt idx="489" formatCode="#,##0.00">
                  <c:v>928.8</c:v>
                </c:pt>
                <c:pt idx="490" formatCode="#,##0.00">
                  <c:v>927</c:v>
                </c:pt>
                <c:pt idx="491" formatCode="#,##0.00">
                  <c:v>925.2</c:v>
                </c:pt>
                <c:pt idx="492" formatCode="#,##0.00">
                  <c:v>923.3</c:v>
                </c:pt>
                <c:pt idx="493" formatCode="#,##0.00">
                  <c:v>921.4</c:v>
                </c:pt>
                <c:pt idx="494" formatCode="#,##0.00">
                  <c:v>919.4</c:v>
                </c:pt>
                <c:pt idx="495" formatCode="#,##0.00">
                  <c:v>920</c:v>
                </c:pt>
                <c:pt idx="496" formatCode="#,##0.00">
                  <c:v>915.9</c:v>
                </c:pt>
                <c:pt idx="497" formatCode="#,##0.00">
                  <c:v>912.9</c:v>
                </c:pt>
                <c:pt idx="498" formatCode="#,##0.00">
                  <c:v>910.2</c:v>
                </c:pt>
                <c:pt idx="499" formatCode="#,##0.00">
                  <c:v>907.5</c:v>
                </c:pt>
                <c:pt idx="500" formatCode="#,##0.00">
                  <c:v>904.9</c:v>
                </c:pt>
                <c:pt idx="501" formatCode="#,##0.00">
                  <c:v>902.3</c:v>
                </c:pt>
                <c:pt idx="502" formatCode="#,##0.00">
                  <c:v>899.7</c:v>
                </c:pt>
                <c:pt idx="503" formatCode="#,##0.00">
                  <c:v>897</c:v>
                </c:pt>
                <c:pt idx="504" formatCode="#,##0.00">
                  <c:v>894.1</c:v>
                </c:pt>
                <c:pt idx="505" formatCode="#,##0.00">
                  <c:v>891.2</c:v>
                </c:pt>
                <c:pt idx="506" formatCode="#,##0.00">
                  <c:v>888.5</c:v>
                </c:pt>
                <c:pt idx="507" formatCode="#,##0.00">
                  <c:v>885.7</c:v>
                </c:pt>
                <c:pt idx="508" formatCode="#,##0.00">
                  <c:v>882.7</c:v>
                </c:pt>
                <c:pt idx="509" formatCode="#,##0.00">
                  <c:v>879.5</c:v>
                </c:pt>
                <c:pt idx="510" formatCode="#,##0.00">
                  <c:v>876.2</c:v>
                </c:pt>
                <c:pt idx="511" formatCode="#,##0.00">
                  <c:v>872.9</c:v>
                </c:pt>
                <c:pt idx="512" formatCode="#,##0.00">
                  <c:v>869.7</c:v>
                </c:pt>
                <c:pt idx="513" formatCode="#,##0.00">
                  <c:v>866.4</c:v>
                </c:pt>
                <c:pt idx="514" formatCode="#,##0.00">
                  <c:v>863.2</c:v>
                </c:pt>
                <c:pt idx="515" formatCode="#,##0.00">
                  <c:v>859.9</c:v>
                </c:pt>
                <c:pt idx="516" formatCode="#,##0.00">
                  <c:v>856.7</c:v>
                </c:pt>
                <c:pt idx="517" formatCode="#,##0.00">
                  <c:v>853.5</c:v>
                </c:pt>
                <c:pt idx="518" formatCode="#,##0.00">
                  <c:v>850.2</c:v>
                </c:pt>
                <c:pt idx="519" formatCode="#,##0.00">
                  <c:v>847</c:v>
                </c:pt>
                <c:pt idx="520" formatCode="#,##0.00">
                  <c:v>843.8</c:v>
                </c:pt>
                <c:pt idx="521" formatCode="#,##0.00">
                  <c:v>840.6</c:v>
                </c:pt>
                <c:pt idx="522" formatCode="#,##0.00">
                  <c:v>837.4</c:v>
                </c:pt>
                <c:pt idx="523" formatCode="#,##0.00">
                  <c:v>834.2</c:v>
                </c:pt>
                <c:pt idx="524" formatCode="#,##0.00">
                  <c:v>831</c:v>
                </c:pt>
                <c:pt idx="525" formatCode="#,##0.00">
                  <c:v>827.9</c:v>
                </c:pt>
                <c:pt idx="526" formatCode="#,##0.00">
                  <c:v>824.7</c:v>
                </c:pt>
                <c:pt idx="527" formatCode="#,##0.00">
                  <c:v>821.7</c:v>
                </c:pt>
                <c:pt idx="528" formatCode="#,##0.00">
                  <c:v>818.6</c:v>
                </c:pt>
                <c:pt idx="529" formatCode="#,##0.00">
                  <c:v>815.5</c:v>
                </c:pt>
                <c:pt idx="530" formatCode="#,##0.00">
                  <c:v>812.4</c:v>
                </c:pt>
                <c:pt idx="531" formatCode="#,##0.00">
                  <c:v>809.4</c:v>
                </c:pt>
                <c:pt idx="532" formatCode="#,##0.00">
                  <c:v>806.4</c:v>
                </c:pt>
                <c:pt idx="533" formatCode="#,##0.00">
                  <c:v>803.4</c:v>
                </c:pt>
                <c:pt idx="534" formatCode="#,##0.00">
                  <c:v>800.4</c:v>
                </c:pt>
                <c:pt idx="535" formatCode="#,##0.00">
                  <c:v>797.4</c:v>
                </c:pt>
                <c:pt idx="536" formatCode="#,##0.00">
                  <c:v>794.4</c:v>
                </c:pt>
                <c:pt idx="537" formatCode="#,##0.00">
                  <c:v>791.4</c:v>
                </c:pt>
                <c:pt idx="538" formatCode="#,##0.00">
                  <c:v>788.3</c:v>
                </c:pt>
                <c:pt idx="539" formatCode="#,##0.00">
                  <c:v>785.3</c:v>
                </c:pt>
                <c:pt idx="540" formatCode="#,##0.00">
                  <c:v>782.2</c:v>
                </c:pt>
                <c:pt idx="541" formatCode="#,##0.00">
                  <c:v>779.2</c:v>
                </c:pt>
                <c:pt idx="542" formatCode="#,##0.00">
                  <c:v>776.2</c:v>
                </c:pt>
                <c:pt idx="543" formatCode="#,##0.00">
                  <c:v>773.1</c:v>
                </c:pt>
                <c:pt idx="544" formatCode="#,##0.00">
                  <c:v>770</c:v>
                </c:pt>
                <c:pt idx="545" formatCode="#,##0.00">
                  <c:v>766.7</c:v>
                </c:pt>
                <c:pt idx="546" formatCode="#,##0.00">
                  <c:v>763.2</c:v>
                </c:pt>
                <c:pt idx="547" formatCode="#,##0.00">
                  <c:v>759.6</c:v>
                </c:pt>
                <c:pt idx="548" formatCode="#,##0.00">
                  <c:v>755.8</c:v>
                </c:pt>
                <c:pt idx="549" formatCode="#,##0.00">
                  <c:v>751.9</c:v>
                </c:pt>
                <c:pt idx="550" formatCode="#,##0.00">
                  <c:v>748</c:v>
                </c:pt>
                <c:pt idx="551" formatCode="#,##0.00">
                  <c:v>744.2</c:v>
                </c:pt>
                <c:pt idx="552" formatCode="#,##0.00">
                  <c:v>740.4</c:v>
                </c:pt>
                <c:pt idx="553" formatCode="#,##0.00">
                  <c:v>736.6</c:v>
                </c:pt>
                <c:pt idx="554" formatCode="#,##0.00">
                  <c:v>732.9</c:v>
                </c:pt>
                <c:pt idx="555" formatCode="#,##0.00">
                  <c:v>729.2</c:v>
                </c:pt>
                <c:pt idx="556" formatCode="#,##0.00">
                  <c:v>725.6</c:v>
                </c:pt>
                <c:pt idx="557" formatCode="#,##0.00">
                  <c:v>721.9</c:v>
                </c:pt>
                <c:pt idx="558" formatCode="#,##0.00">
                  <c:v>718.3</c:v>
                </c:pt>
                <c:pt idx="559" formatCode="#,##0.00">
                  <c:v>714.8</c:v>
                </c:pt>
                <c:pt idx="560" formatCode="#,##0.00">
                  <c:v>711.2</c:v>
                </c:pt>
                <c:pt idx="561" formatCode="#,##0.00">
                  <c:v>707.7</c:v>
                </c:pt>
                <c:pt idx="562" formatCode="#,##0.00">
                  <c:v>704.2</c:v>
                </c:pt>
                <c:pt idx="563" formatCode="#,##0.00">
                  <c:v>700.7</c:v>
                </c:pt>
                <c:pt idx="564" formatCode="#,##0.00">
                  <c:v>697.3</c:v>
                </c:pt>
                <c:pt idx="565" formatCode="#,##0.00">
                  <c:v>693.8</c:v>
                </c:pt>
                <c:pt idx="566" formatCode="#,##0.00">
                  <c:v>694.1</c:v>
                </c:pt>
                <c:pt idx="567" formatCode="#,##0.00">
                  <c:v>688</c:v>
                </c:pt>
                <c:pt idx="568" formatCode="#,##0.00">
                  <c:v>684.1</c:v>
                </c:pt>
                <c:pt idx="569" formatCode="#,##0.00">
                  <c:v>680.5</c:v>
                </c:pt>
                <c:pt idx="570" formatCode="#,##0.00">
                  <c:v>677.1</c:v>
                </c:pt>
                <c:pt idx="571" formatCode="#,##0.00">
                  <c:v>673.8</c:v>
                </c:pt>
                <c:pt idx="572" formatCode="#,##0.00">
                  <c:v>670.5</c:v>
                </c:pt>
                <c:pt idx="573" formatCode="#,##0.00">
                  <c:v>667.3</c:v>
                </c:pt>
                <c:pt idx="574" formatCode="#,##0.00">
                  <c:v>664.1</c:v>
                </c:pt>
                <c:pt idx="575" formatCode="#,##0.00">
                  <c:v>660.9</c:v>
                </c:pt>
                <c:pt idx="576" formatCode="#,##0.00">
                  <c:v>657.8</c:v>
                </c:pt>
                <c:pt idx="577" formatCode="#,##0.00">
                  <c:v>654.70000000000005</c:v>
                </c:pt>
                <c:pt idx="578" formatCode="#,##0.00">
                  <c:v>651.70000000000005</c:v>
                </c:pt>
                <c:pt idx="579" formatCode="#,##0.00">
                  <c:v>648.70000000000005</c:v>
                </c:pt>
                <c:pt idx="580" formatCode="#,##0.00">
                  <c:v>645.70000000000005</c:v>
                </c:pt>
                <c:pt idx="581" formatCode="#,##0.00">
                  <c:v>642.70000000000005</c:v>
                </c:pt>
                <c:pt idx="582" formatCode="#,##0.00">
                  <c:v>639.79999999999995</c:v>
                </c:pt>
                <c:pt idx="583" formatCode="#,##0.00">
                  <c:v>636.9</c:v>
                </c:pt>
                <c:pt idx="584" formatCode="#,##0.00">
                  <c:v>633.9</c:v>
                </c:pt>
                <c:pt idx="585" formatCode="#,##0.00">
                  <c:v>631</c:v>
                </c:pt>
                <c:pt idx="586" formatCode="#,##0.00">
                  <c:v>628.1</c:v>
                </c:pt>
                <c:pt idx="587" formatCode="#,##0.00">
                  <c:v>625.20000000000005</c:v>
                </c:pt>
                <c:pt idx="588" formatCode="#,##0.00">
                  <c:v>622.29999999999995</c:v>
                </c:pt>
                <c:pt idx="589" formatCode="#,##0.00">
                  <c:v>619.4</c:v>
                </c:pt>
                <c:pt idx="590" formatCode="#,##0.00">
                  <c:v>616.6</c:v>
                </c:pt>
                <c:pt idx="591" formatCode="#,##0.00">
                  <c:v>613.70000000000005</c:v>
                </c:pt>
                <c:pt idx="592" formatCode="#,##0.00">
                  <c:v>610.79999999999995</c:v>
                </c:pt>
                <c:pt idx="593" formatCode="#,##0.00">
                  <c:v>608</c:v>
                </c:pt>
                <c:pt idx="594" formatCode="#,##0.00">
                  <c:v>605.20000000000005</c:v>
                </c:pt>
                <c:pt idx="595" formatCode="#,##0.00">
                  <c:v>602.4</c:v>
                </c:pt>
                <c:pt idx="596">
                  <c:v>599.6</c:v>
                </c:pt>
                <c:pt idx="597">
                  <c:v>596.79999999999995</c:v>
                </c:pt>
                <c:pt idx="598">
                  <c:v>594</c:v>
                </c:pt>
                <c:pt idx="599">
                  <c:v>591.20000000000005</c:v>
                </c:pt>
                <c:pt idx="600">
                  <c:v>588.5</c:v>
                </c:pt>
                <c:pt idx="601">
                  <c:v>585.70000000000005</c:v>
                </c:pt>
                <c:pt idx="602">
                  <c:v>583</c:v>
                </c:pt>
                <c:pt idx="603">
                  <c:v>580.29999999999995</c:v>
                </c:pt>
                <c:pt idx="604">
                  <c:v>577.6</c:v>
                </c:pt>
                <c:pt idx="605">
                  <c:v>574.9</c:v>
                </c:pt>
                <c:pt idx="606">
                  <c:v>572.29999999999995</c:v>
                </c:pt>
                <c:pt idx="607">
                  <c:v>569.6</c:v>
                </c:pt>
                <c:pt idx="608">
                  <c:v>567</c:v>
                </c:pt>
                <c:pt idx="609">
                  <c:v>564.4</c:v>
                </c:pt>
                <c:pt idx="610">
                  <c:v>561.79999999999995</c:v>
                </c:pt>
                <c:pt idx="611">
                  <c:v>559.20000000000005</c:v>
                </c:pt>
                <c:pt idx="612">
                  <c:v>556.6</c:v>
                </c:pt>
                <c:pt idx="613">
                  <c:v>554</c:v>
                </c:pt>
                <c:pt idx="614">
                  <c:v>551.5</c:v>
                </c:pt>
                <c:pt idx="615">
                  <c:v>548.9</c:v>
                </c:pt>
                <c:pt idx="616">
                  <c:v>546.4</c:v>
                </c:pt>
                <c:pt idx="617">
                  <c:v>543.9</c:v>
                </c:pt>
                <c:pt idx="618">
                  <c:v>541.4</c:v>
                </c:pt>
                <c:pt idx="619">
                  <c:v>539</c:v>
                </c:pt>
                <c:pt idx="620">
                  <c:v>536.6</c:v>
                </c:pt>
                <c:pt idx="621">
                  <c:v>534.1</c:v>
                </c:pt>
                <c:pt idx="622">
                  <c:v>531.6</c:v>
                </c:pt>
                <c:pt idx="623">
                  <c:v>529.20000000000005</c:v>
                </c:pt>
                <c:pt idx="624">
                  <c:v>526.70000000000005</c:v>
                </c:pt>
                <c:pt idx="625">
                  <c:v>524.20000000000005</c:v>
                </c:pt>
                <c:pt idx="626">
                  <c:v>521.79999999999995</c:v>
                </c:pt>
                <c:pt idx="627">
                  <c:v>519.4</c:v>
                </c:pt>
                <c:pt idx="628">
                  <c:v>517</c:v>
                </c:pt>
                <c:pt idx="629">
                  <c:v>514.6</c:v>
                </c:pt>
                <c:pt idx="630">
                  <c:v>512.20000000000005</c:v>
                </c:pt>
                <c:pt idx="631">
                  <c:v>509.8</c:v>
                </c:pt>
                <c:pt idx="632">
                  <c:v>507.4</c:v>
                </c:pt>
                <c:pt idx="633">
                  <c:v>505.1</c:v>
                </c:pt>
                <c:pt idx="634">
                  <c:v>502.8</c:v>
                </c:pt>
                <c:pt idx="635">
                  <c:v>500.6</c:v>
                </c:pt>
                <c:pt idx="636">
                  <c:v>498.4</c:v>
                </c:pt>
                <c:pt idx="637">
                  <c:v>496.2</c:v>
                </c:pt>
                <c:pt idx="638">
                  <c:v>493.9</c:v>
                </c:pt>
                <c:pt idx="639">
                  <c:v>491.7</c:v>
                </c:pt>
                <c:pt idx="640">
                  <c:v>489.4</c:v>
                </c:pt>
                <c:pt idx="641">
                  <c:v>487.1</c:v>
                </c:pt>
                <c:pt idx="642">
                  <c:v>484.9</c:v>
                </c:pt>
                <c:pt idx="643">
                  <c:v>482.7</c:v>
                </c:pt>
                <c:pt idx="644">
                  <c:v>480.6</c:v>
                </c:pt>
                <c:pt idx="645">
                  <c:v>478.4</c:v>
                </c:pt>
                <c:pt idx="646">
                  <c:v>476.6</c:v>
                </c:pt>
                <c:pt idx="647">
                  <c:v>474.3</c:v>
                </c:pt>
                <c:pt idx="648">
                  <c:v>472.2</c:v>
                </c:pt>
                <c:pt idx="649">
                  <c:v>470.1</c:v>
                </c:pt>
                <c:pt idx="650">
                  <c:v>468.1</c:v>
                </c:pt>
                <c:pt idx="651">
                  <c:v>466</c:v>
                </c:pt>
                <c:pt idx="652">
                  <c:v>464</c:v>
                </c:pt>
                <c:pt idx="653">
                  <c:v>462</c:v>
                </c:pt>
                <c:pt idx="654">
                  <c:v>460</c:v>
                </c:pt>
                <c:pt idx="655">
                  <c:v>458.1</c:v>
                </c:pt>
                <c:pt idx="656">
                  <c:v>456.2</c:v>
                </c:pt>
                <c:pt idx="657">
                  <c:v>454.2</c:v>
                </c:pt>
                <c:pt idx="658">
                  <c:v>452.4</c:v>
                </c:pt>
                <c:pt idx="659">
                  <c:v>450.5</c:v>
                </c:pt>
                <c:pt idx="660">
                  <c:v>448.7</c:v>
                </c:pt>
                <c:pt idx="661">
                  <c:v>446.9</c:v>
                </c:pt>
                <c:pt idx="662">
                  <c:v>445</c:v>
                </c:pt>
                <c:pt idx="663">
                  <c:v>443.3</c:v>
                </c:pt>
                <c:pt idx="664">
                  <c:v>441.5</c:v>
                </c:pt>
                <c:pt idx="665">
                  <c:v>439.8</c:v>
                </c:pt>
                <c:pt idx="666">
                  <c:v>438.1</c:v>
                </c:pt>
                <c:pt idx="667">
                  <c:v>436.4</c:v>
                </c:pt>
                <c:pt idx="668">
                  <c:v>434.8</c:v>
                </c:pt>
                <c:pt idx="669">
                  <c:v>433.1</c:v>
                </c:pt>
                <c:pt idx="670">
                  <c:v>431.4</c:v>
                </c:pt>
                <c:pt idx="671">
                  <c:v>429.7</c:v>
                </c:pt>
                <c:pt idx="672">
                  <c:v>428.1</c:v>
                </c:pt>
                <c:pt idx="673">
                  <c:v>426.6</c:v>
                </c:pt>
                <c:pt idx="674">
                  <c:v>425</c:v>
                </c:pt>
                <c:pt idx="675">
                  <c:v>423.3</c:v>
                </c:pt>
                <c:pt idx="676">
                  <c:v>421.7</c:v>
                </c:pt>
                <c:pt idx="677">
                  <c:v>420.1</c:v>
                </c:pt>
                <c:pt idx="678">
                  <c:v>418.5</c:v>
                </c:pt>
                <c:pt idx="679">
                  <c:v>416.8</c:v>
                </c:pt>
                <c:pt idx="680">
                  <c:v>415.2</c:v>
                </c:pt>
                <c:pt idx="681">
                  <c:v>413.6</c:v>
                </c:pt>
                <c:pt idx="682">
                  <c:v>412</c:v>
                </c:pt>
                <c:pt idx="683">
                  <c:v>410.4</c:v>
                </c:pt>
                <c:pt idx="684">
                  <c:v>408.9</c:v>
                </c:pt>
                <c:pt idx="685">
                  <c:v>407.3</c:v>
                </c:pt>
                <c:pt idx="686">
                  <c:v>405.8</c:v>
                </c:pt>
                <c:pt idx="687">
                  <c:v>404.2</c:v>
                </c:pt>
                <c:pt idx="688">
                  <c:v>402.7</c:v>
                </c:pt>
                <c:pt idx="689">
                  <c:v>401.2</c:v>
                </c:pt>
                <c:pt idx="690">
                  <c:v>399.7</c:v>
                </c:pt>
                <c:pt idx="691">
                  <c:v>398.2</c:v>
                </c:pt>
                <c:pt idx="692">
                  <c:v>396.7</c:v>
                </c:pt>
                <c:pt idx="693">
                  <c:v>395.2</c:v>
                </c:pt>
                <c:pt idx="694">
                  <c:v>393.7</c:v>
                </c:pt>
                <c:pt idx="695">
                  <c:v>392.2</c:v>
                </c:pt>
                <c:pt idx="696">
                  <c:v>390.8</c:v>
                </c:pt>
                <c:pt idx="697">
                  <c:v>389.3</c:v>
                </c:pt>
                <c:pt idx="698">
                  <c:v>387.8</c:v>
                </c:pt>
                <c:pt idx="699">
                  <c:v>386.4</c:v>
                </c:pt>
                <c:pt idx="700">
                  <c:v>384.9</c:v>
                </c:pt>
                <c:pt idx="701">
                  <c:v>383.5</c:v>
                </c:pt>
                <c:pt idx="702">
                  <c:v>382.1</c:v>
                </c:pt>
                <c:pt idx="703">
                  <c:v>380.7</c:v>
                </c:pt>
                <c:pt idx="704">
                  <c:v>379.3</c:v>
                </c:pt>
                <c:pt idx="705">
                  <c:v>377.9</c:v>
                </c:pt>
                <c:pt idx="706">
                  <c:v>376.5</c:v>
                </c:pt>
                <c:pt idx="707">
                  <c:v>375.1</c:v>
                </c:pt>
                <c:pt idx="708">
                  <c:v>373.7</c:v>
                </c:pt>
                <c:pt idx="709">
                  <c:v>372.3</c:v>
                </c:pt>
                <c:pt idx="710">
                  <c:v>371</c:v>
                </c:pt>
                <c:pt idx="711">
                  <c:v>369.6</c:v>
                </c:pt>
                <c:pt idx="712">
                  <c:v>368.3</c:v>
                </c:pt>
                <c:pt idx="713">
                  <c:v>367</c:v>
                </c:pt>
                <c:pt idx="714">
                  <c:v>365.7</c:v>
                </c:pt>
                <c:pt idx="715">
                  <c:v>364.5</c:v>
                </c:pt>
                <c:pt idx="716">
                  <c:v>363.2</c:v>
                </c:pt>
                <c:pt idx="717">
                  <c:v>362</c:v>
                </c:pt>
                <c:pt idx="718">
                  <c:v>360.9</c:v>
                </c:pt>
                <c:pt idx="719">
                  <c:v>359.7</c:v>
                </c:pt>
                <c:pt idx="720">
                  <c:v>358.6</c:v>
                </c:pt>
              </c:numCache>
            </c:numRef>
          </c:yVal>
          <c:smooth val="1"/>
        </c:ser>
        <c:dLbls>
          <c:showLegendKey val="0"/>
          <c:showVal val="0"/>
          <c:showCatName val="0"/>
          <c:showSerName val="0"/>
          <c:showPercent val="0"/>
          <c:showBubbleSize val="0"/>
        </c:dLbls>
        <c:axId val="121027968"/>
        <c:axId val="121177600"/>
      </c:scatterChart>
      <c:valAx>
        <c:axId val="121027968"/>
        <c:scaling>
          <c:orientation val="minMax"/>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21177600"/>
        <c:crosses val="autoZero"/>
        <c:crossBetween val="midCat"/>
      </c:valAx>
      <c:valAx>
        <c:axId val="121177600"/>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1027968"/>
        <c:crosses val="autoZero"/>
        <c:crossBetween val="midCat"/>
      </c:valAx>
      <c:spPr>
        <a:ln>
          <a:solidFill>
            <a:schemeClr val="tx1"/>
          </a:solidFill>
        </a:ln>
      </c:spPr>
    </c:plotArea>
    <c:legend>
      <c:legendPos val="r"/>
      <c:layout>
        <c:manualLayout>
          <c:xMode val="edge"/>
          <c:yMode val="edge"/>
          <c:x val="0.61442891344008355"/>
          <c:y val="3.8959211984358033E-2"/>
          <c:w val="0.34881916002188523"/>
          <c:h val="0.36804282839334912"/>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Hydrograph_JD2_4!$B$3:$B$740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Hydrograph_JD2_4!$H$3:$H$740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0.1</c:v>
                </c:pt>
                <c:pt idx="53">
                  <c:v>0.1</c:v>
                </c:pt>
                <c:pt idx="54">
                  <c:v>0.1</c:v>
                </c:pt>
                <c:pt idx="55">
                  <c:v>0.1</c:v>
                </c:pt>
                <c:pt idx="56">
                  <c:v>0.1</c:v>
                </c:pt>
                <c:pt idx="57">
                  <c:v>0.2</c:v>
                </c:pt>
                <c:pt idx="58">
                  <c:v>0.3</c:v>
                </c:pt>
                <c:pt idx="59">
                  <c:v>0.4</c:v>
                </c:pt>
                <c:pt idx="60">
                  <c:v>0.5</c:v>
                </c:pt>
                <c:pt idx="61">
                  <c:v>0.5</c:v>
                </c:pt>
                <c:pt idx="62">
                  <c:v>0.6</c:v>
                </c:pt>
                <c:pt idx="63">
                  <c:v>0.8</c:v>
                </c:pt>
                <c:pt idx="64">
                  <c:v>0.8</c:v>
                </c:pt>
                <c:pt idx="65">
                  <c:v>0.9</c:v>
                </c:pt>
                <c:pt idx="66">
                  <c:v>0.9</c:v>
                </c:pt>
                <c:pt idx="67">
                  <c:v>1</c:v>
                </c:pt>
                <c:pt idx="68">
                  <c:v>1.1000000000000001</c:v>
                </c:pt>
                <c:pt idx="69">
                  <c:v>1.1000000000000001</c:v>
                </c:pt>
                <c:pt idx="70">
                  <c:v>1.2</c:v>
                </c:pt>
                <c:pt idx="71">
                  <c:v>1.3</c:v>
                </c:pt>
                <c:pt idx="72">
                  <c:v>1.4</c:v>
                </c:pt>
                <c:pt idx="73">
                  <c:v>1.5</c:v>
                </c:pt>
                <c:pt idx="74">
                  <c:v>1.6</c:v>
                </c:pt>
                <c:pt idx="75">
                  <c:v>1.8</c:v>
                </c:pt>
                <c:pt idx="76">
                  <c:v>2</c:v>
                </c:pt>
                <c:pt idx="77">
                  <c:v>2.2999999999999998</c:v>
                </c:pt>
                <c:pt idx="78">
                  <c:v>2.5</c:v>
                </c:pt>
                <c:pt idx="79">
                  <c:v>2.8</c:v>
                </c:pt>
                <c:pt idx="80">
                  <c:v>3.2</c:v>
                </c:pt>
                <c:pt idx="81">
                  <c:v>3.6</c:v>
                </c:pt>
                <c:pt idx="82">
                  <c:v>4.0999999999999996</c:v>
                </c:pt>
                <c:pt idx="83">
                  <c:v>4.7</c:v>
                </c:pt>
                <c:pt idx="84">
                  <c:v>5.5</c:v>
                </c:pt>
                <c:pt idx="85">
                  <c:v>6.4</c:v>
                </c:pt>
                <c:pt idx="86">
                  <c:v>7.3</c:v>
                </c:pt>
                <c:pt idx="87">
                  <c:v>8</c:v>
                </c:pt>
                <c:pt idx="88">
                  <c:v>8.6</c:v>
                </c:pt>
                <c:pt idx="89">
                  <c:v>9.4</c:v>
                </c:pt>
                <c:pt idx="90">
                  <c:v>10.199999999999999</c:v>
                </c:pt>
                <c:pt idx="91">
                  <c:v>11</c:v>
                </c:pt>
                <c:pt idx="92">
                  <c:v>12.1</c:v>
                </c:pt>
                <c:pt idx="93">
                  <c:v>13.2</c:v>
                </c:pt>
                <c:pt idx="94">
                  <c:v>14.4</c:v>
                </c:pt>
                <c:pt idx="95">
                  <c:v>15.7</c:v>
                </c:pt>
                <c:pt idx="96">
                  <c:v>17.2</c:v>
                </c:pt>
                <c:pt idx="97">
                  <c:v>18.600000000000001</c:v>
                </c:pt>
                <c:pt idx="98">
                  <c:v>20.100000000000001</c:v>
                </c:pt>
                <c:pt idx="99">
                  <c:v>21.7</c:v>
                </c:pt>
                <c:pt idx="100">
                  <c:v>23.7</c:v>
                </c:pt>
                <c:pt idx="101">
                  <c:v>25.7</c:v>
                </c:pt>
                <c:pt idx="102">
                  <c:v>27.9</c:v>
                </c:pt>
                <c:pt idx="103">
                  <c:v>30.3</c:v>
                </c:pt>
                <c:pt idx="104">
                  <c:v>32.799999999999997</c:v>
                </c:pt>
                <c:pt idx="105">
                  <c:v>35.700000000000003</c:v>
                </c:pt>
                <c:pt idx="106">
                  <c:v>39</c:v>
                </c:pt>
                <c:pt idx="107">
                  <c:v>42.8</c:v>
                </c:pt>
                <c:pt idx="108">
                  <c:v>46.9</c:v>
                </c:pt>
                <c:pt idx="109">
                  <c:v>51.1</c:v>
                </c:pt>
                <c:pt idx="110">
                  <c:v>55.6</c:v>
                </c:pt>
                <c:pt idx="111">
                  <c:v>60.8</c:v>
                </c:pt>
                <c:pt idx="112">
                  <c:v>66.900000000000006</c:v>
                </c:pt>
                <c:pt idx="113">
                  <c:v>74</c:v>
                </c:pt>
                <c:pt idx="114">
                  <c:v>81.900000000000006</c:v>
                </c:pt>
                <c:pt idx="115">
                  <c:v>90.6</c:v>
                </c:pt>
                <c:pt idx="116">
                  <c:v>102.3</c:v>
                </c:pt>
                <c:pt idx="117">
                  <c:v>118.5</c:v>
                </c:pt>
                <c:pt idx="118">
                  <c:v>139.69999999999999</c:v>
                </c:pt>
                <c:pt idx="119">
                  <c:v>163.5</c:v>
                </c:pt>
                <c:pt idx="120">
                  <c:v>200.7</c:v>
                </c:pt>
                <c:pt idx="121" formatCode="#,##0">
                  <c:v>272.7</c:v>
                </c:pt>
                <c:pt idx="122" formatCode="#,##0.00">
                  <c:v>356.5</c:v>
                </c:pt>
                <c:pt idx="123" formatCode="#,##0.00">
                  <c:v>445.9</c:v>
                </c:pt>
                <c:pt idx="124" formatCode="#,##0.00">
                  <c:v>536.4</c:v>
                </c:pt>
                <c:pt idx="125" formatCode="#,##0.00">
                  <c:v>629.6</c:v>
                </c:pt>
                <c:pt idx="126" formatCode="#,##0.00">
                  <c:v>722.4</c:v>
                </c:pt>
                <c:pt idx="127" formatCode="#,##0.00">
                  <c:v>810</c:v>
                </c:pt>
                <c:pt idx="128" formatCode="#,##0.00">
                  <c:v>901.3</c:v>
                </c:pt>
                <c:pt idx="129" formatCode="#,##0.00">
                  <c:v>987.3</c:v>
                </c:pt>
                <c:pt idx="130" formatCode="#,##0.00">
                  <c:v>1078.5999999999999</c:v>
                </c:pt>
                <c:pt idx="131" formatCode="#,##0.00">
                  <c:v>1186.4000000000001</c:v>
                </c:pt>
                <c:pt idx="132" formatCode="#,##0.00">
                  <c:v>1319.7</c:v>
                </c:pt>
                <c:pt idx="133" formatCode="#,##0.00">
                  <c:v>1465.1</c:v>
                </c:pt>
                <c:pt idx="134" formatCode="#,##0.00">
                  <c:v>1601.7</c:v>
                </c:pt>
                <c:pt idx="135" formatCode="#,##0.00">
                  <c:v>1721.5</c:v>
                </c:pt>
                <c:pt idx="136" formatCode="#,##0.00">
                  <c:v>1826.8</c:v>
                </c:pt>
                <c:pt idx="137" formatCode="#,##0.00">
                  <c:v>1918.5</c:v>
                </c:pt>
                <c:pt idx="138" formatCode="#,##0.00">
                  <c:v>1998.2</c:v>
                </c:pt>
                <c:pt idx="139" formatCode="#,##0.00">
                  <c:v>2067.4</c:v>
                </c:pt>
                <c:pt idx="140" formatCode="#,##0.00">
                  <c:v>2122.1999999999998</c:v>
                </c:pt>
                <c:pt idx="141" formatCode="#,##0.00">
                  <c:v>2163.6</c:v>
                </c:pt>
                <c:pt idx="142" formatCode="#,##0.00">
                  <c:v>2193.4</c:v>
                </c:pt>
                <c:pt idx="143" formatCode="#,##0.00">
                  <c:v>2213</c:v>
                </c:pt>
                <c:pt idx="144" formatCode="#,##0.00">
                  <c:v>2222.1</c:v>
                </c:pt>
                <c:pt idx="145" formatCode="#,##0.00">
                  <c:v>2220.9</c:v>
                </c:pt>
                <c:pt idx="146" formatCode="#,##0.00">
                  <c:v>2210.5</c:v>
                </c:pt>
                <c:pt idx="147" formatCode="#,##0.00">
                  <c:v>2191.9</c:v>
                </c:pt>
                <c:pt idx="148" formatCode="#,##0.00">
                  <c:v>2166.1999999999998</c:v>
                </c:pt>
                <c:pt idx="149" formatCode="#,##0.00">
                  <c:v>2134.5</c:v>
                </c:pt>
                <c:pt idx="150" formatCode="#,##0.00">
                  <c:v>2097.6999999999998</c:v>
                </c:pt>
                <c:pt idx="151" formatCode="#,##0.00">
                  <c:v>2057.1</c:v>
                </c:pt>
                <c:pt idx="152" formatCode="#,##0.00">
                  <c:v>2013.9</c:v>
                </c:pt>
                <c:pt idx="153" formatCode="#,##0.00">
                  <c:v>1969.5</c:v>
                </c:pt>
                <c:pt idx="154" formatCode="#,##0.00">
                  <c:v>1923.9</c:v>
                </c:pt>
                <c:pt idx="155" formatCode="#,##0.00">
                  <c:v>1877.7</c:v>
                </c:pt>
                <c:pt idx="156" formatCode="#,##0.00">
                  <c:v>1831.5</c:v>
                </c:pt>
                <c:pt idx="157" formatCode="#,##0.00">
                  <c:v>1787.7</c:v>
                </c:pt>
                <c:pt idx="158" formatCode="#,##0.00">
                  <c:v>1741.1</c:v>
                </c:pt>
                <c:pt idx="159" formatCode="#,##0.00">
                  <c:v>1695.4</c:v>
                </c:pt>
                <c:pt idx="160" formatCode="#,##0.00">
                  <c:v>1650.7</c:v>
                </c:pt>
                <c:pt idx="161" formatCode="#,##0.00">
                  <c:v>1607.5</c:v>
                </c:pt>
                <c:pt idx="162" formatCode="#,##0.00">
                  <c:v>1566.1</c:v>
                </c:pt>
                <c:pt idx="163" formatCode="#,##0.00">
                  <c:v>1528.6</c:v>
                </c:pt>
                <c:pt idx="164" formatCode="#,##0.00">
                  <c:v>1496.4</c:v>
                </c:pt>
                <c:pt idx="165" formatCode="#,##0.00">
                  <c:v>1471.8</c:v>
                </c:pt>
                <c:pt idx="166" formatCode="#,##0.00">
                  <c:v>1458.6</c:v>
                </c:pt>
                <c:pt idx="167" formatCode="#,##0.00">
                  <c:v>1462.3</c:v>
                </c:pt>
                <c:pt idx="168" formatCode="#,##0.00">
                  <c:v>1492.5</c:v>
                </c:pt>
                <c:pt idx="169" formatCode="#,##0.00">
                  <c:v>1558.6</c:v>
                </c:pt>
                <c:pt idx="170" formatCode="#,##0.00">
                  <c:v>1665.7</c:v>
                </c:pt>
                <c:pt idx="171" formatCode="#,##0.00">
                  <c:v>1811.8</c:v>
                </c:pt>
                <c:pt idx="172" formatCode="#,##0.00">
                  <c:v>1989.3</c:v>
                </c:pt>
                <c:pt idx="173" formatCode="#,##0.00">
                  <c:v>2192.5</c:v>
                </c:pt>
                <c:pt idx="174" formatCode="#,##0.00">
                  <c:v>2416</c:v>
                </c:pt>
                <c:pt idx="175" formatCode="#,##0.00">
                  <c:v>2661.4</c:v>
                </c:pt>
                <c:pt idx="176" formatCode="#,##0.00">
                  <c:v>2917.9</c:v>
                </c:pt>
                <c:pt idx="177" formatCode="#,##0.00">
                  <c:v>3176.2</c:v>
                </c:pt>
                <c:pt idx="178" formatCode="#,##0.00">
                  <c:v>3424.8</c:v>
                </c:pt>
                <c:pt idx="179" formatCode="#,##0.00">
                  <c:v>3659</c:v>
                </c:pt>
                <c:pt idx="180" formatCode="#,##0.00">
                  <c:v>3882.4</c:v>
                </c:pt>
                <c:pt idx="181" formatCode="#,##0.00">
                  <c:v>4096.8</c:v>
                </c:pt>
                <c:pt idx="182" formatCode="#,##0.00">
                  <c:v>4293.2</c:v>
                </c:pt>
                <c:pt idx="183" formatCode="#,##0.00">
                  <c:v>4467.3</c:v>
                </c:pt>
                <c:pt idx="184" formatCode="#,##0.00">
                  <c:v>4627.2</c:v>
                </c:pt>
                <c:pt idx="185" formatCode="#,##0.00">
                  <c:v>4751.2</c:v>
                </c:pt>
                <c:pt idx="186" formatCode="#,##0.00">
                  <c:v>4865.7</c:v>
                </c:pt>
                <c:pt idx="187" formatCode="#,##0.00">
                  <c:v>4970.1000000000004</c:v>
                </c:pt>
                <c:pt idx="188" formatCode="#,##0.00">
                  <c:v>5066.5</c:v>
                </c:pt>
                <c:pt idx="189" formatCode="#,##0.00">
                  <c:v>5153</c:v>
                </c:pt>
                <c:pt idx="190" formatCode="#,##0.00">
                  <c:v>5231.1000000000004</c:v>
                </c:pt>
                <c:pt idx="191" formatCode="#,##0.00">
                  <c:v>5303.4</c:v>
                </c:pt>
                <c:pt idx="192" formatCode="#,##0.00">
                  <c:v>5370.6</c:v>
                </c:pt>
                <c:pt idx="193" formatCode="#,##0.00">
                  <c:v>5434.2</c:v>
                </c:pt>
                <c:pt idx="194" formatCode="#,##0.00">
                  <c:v>5502.4</c:v>
                </c:pt>
                <c:pt idx="195" formatCode="#,##0.00">
                  <c:v>5572.2</c:v>
                </c:pt>
                <c:pt idx="196" formatCode="#,##0.00">
                  <c:v>5641.5</c:v>
                </c:pt>
                <c:pt idx="197" formatCode="#,##0.00">
                  <c:v>5705.9</c:v>
                </c:pt>
                <c:pt idx="198" formatCode="#,##0.00">
                  <c:v>5765.7</c:v>
                </c:pt>
                <c:pt idx="199" formatCode="#,##0.00">
                  <c:v>5818.7</c:v>
                </c:pt>
                <c:pt idx="200" formatCode="#,##0.00">
                  <c:v>5863.7</c:v>
                </c:pt>
                <c:pt idx="201" formatCode="#,##0.00">
                  <c:v>5900.9</c:v>
                </c:pt>
                <c:pt idx="202" formatCode="#,##0.00">
                  <c:v>5930.4</c:v>
                </c:pt>
                <c:pt idx="203" formatCode="#,##0.00">
                  <c:v>5952.8</c:v>
                </c:pt>
                <c:pt idx="204" formatCode="#,##0.00">
                  <c:v>5968.8</c:v>
                </c:pt>
                <c:pt idx="205" formatCode="#,##0.00">
                  <c:v>5978.8</c:v>
                </c:pt>
                <c:pt idx="206" formatCode="#,##0.00">
                  <c:v>5982.8</c:v>
                </c:pt>
                <c:pt idx="207" formatCode="#,##0.00">
                  <c:v>5981.6</c:v>
                </c:pt>
                <c:pt idx="208" formatCode="#,##0.00">
                  <c:v>5975.7</c:v>
                </c:pt>
                <c:pt idx="209" formatCode="#,##0.00">
                  <c:v>5965.4</c:v>
                </c:pt>
                <c:pt idx="210" formatCode="#,##0.00">
                  <c:v>5951.3</c:v>
                </c:pt>
                <c:pt idx="211" formatCode="#,##0.00">
                  <c:v>5933.7</c:v>
                </c:pt>
                <c:pt idx="212" formatCode="#,##0.00">
                  <c:v>5913</c:v>
                </c:pt>
                <c:pt idx="213" formatCode="#,##0.00">
                  <c:v>5889.7</c:v>
                </c:pt>
                <c:pt idx="214" formatCode="#,##0.00">
                  <c:v>5864</c:v>
                </c:pt>
                <c:pt idx="215" formatCode="#,##0.00">
                  <c:v>5836.5</c:v>
                </c:pt>
                <c:pt idx="216" formatCode="#,##0.00">
                  <c:v>5807.1</c:v>
                </c:pt>
                <c:pt idx="217" formatCode="#,##0.00">
                  <c:v>5776.4</c:v>
                </c:pt>
                <c:pt idx="218" formatCode="#,##0.00">
                  <c:v>5744.7</c:v>
                </c:pt>
                <c:pt idx="219" formatCode="#,##0.00">
                  <c:v>5712</c:v>
                </c:pt>
                <c:pt idx="220" formatCode="#,##0.00">
                  <c:v>5678.3</c:v>
                </c:pt>
                <c:pt idx="221" formatCode="#,##0.00">
                  <c:v>5643.8</c:v>
                </c:pt>
                <c:pt idx="222" formatCode="#,##0.00">
                  <c:v>5608.3</c:v>
                </c:pt>
                <c:pt idx="223" formatCode="#,##0.00">
                  <c:v>5572.4</c:v>
                </c:pt>
                <c:pt idx="224" formatCode="#,##0.00">
                  <c:v>5535.6</c:v>
                </c:pt>
                <c:pt idx="225" formatCode="#,##0.00">
                  <c:v>5497.9</c:v>
                </c:pt>
                <c:pt idx="226" formatCode="#,##0.00">
                  <c:v>5459.2</c:v>
                </c:pt>
                <c:pt idx="227" formatCode="#,##0.00">
                  <c:v>5419.4</c:v>
                </c:pt>
                <c:pt idx="228" formatCode="#,##0.00">
                  <c:v>5378.7</c:v>
                </c:pt>
                <c:pt idx="229" formatCode="#,##0.00">
                  <c:v>5337.2</c:v>
                </c:pt>
                <c:pt idx="230" formatCode="#,##0.00">
                  <c:v>5295.3</c:v>
                </c:pt>
                <c:pt idx="231" formatCode="#,##0.00">
                  <c:v>5252.1</c:v>
                </c:pt>
                <c:pt idx="232" formatCode="#,##0.00">
                  <c:v>5208.2</c:v>
                </c:pt>
                <c:pt idx="233" formatCode="#,##0.00">
                  <c:v>5163.8999999999996</c:v>
                </c:pt>
                <c:pt idx="234" formatCode="#,##0.00">
                  <c:v>5117.8</c:v>
                </c:pt>
                <c:pt idx="235" formatCode="#,##0.00">
                  <c:v>5071</c:v>
                </c:pt>
                <c:pt idx="236" formatCode="#,##0.00">
                  <c:v>5023.3999999999996</c:v>
                </c:pt>
                <c:pt idx="237" formatCode="#,##0.00">
                  <c:v>4974.5</c:v>
                </c:pt>
                <c:pt idx="238" formatCode="#,##0.00">
                  <c:v>4925.2</c:v>
                </c:pt>
                <c:pt idx="239" formatCode="#,##0.00">
                  <c:v>4875.8</c:v>
                </c:pt>
                <c:pt idx="240" formatCode="#,##0.00">
                  <c:v>4825.6000000000004</c:v>
                </c:pt>
                <c:pt idx="241" formatCode="#,##0.00">
                  <c:v>4773.7</c:v>
                </c:pt>
                <c:pt idx="242" formatCode="#,##0.00">
                  <c:v>4721.3</c:v>
                </c:pt>
                <c:pt idx="243" formatCode="#,##0.00">
                  <c:v>4668.6000000000004</c:v>
                </c:pt>
                <c:pt idx="244" formatCode="#,##0.00">
                  <c:v>4616.2</c:v>
                </c:pt>
                <c:pt idx="245" formatCode="#,##0.00">
                  <c:v>4564.1000000000004</c:v>
                </c:pt>
                <c:pt idx="246" formatCode="#,##0.00">
                  <c:v>4512.1000000000004</c:v>
                </c:pt>
                <c:pt idx="247" formatCode="#,##0.00">
                  <c:v>4460.2</c:v>
                </c:pt>
                <c:pt idx="248" formatCode="#,##0.00">
                  <c:v>4408.5</c:v>
                </c:pt>
                <c:pt idx="249" formatCode="#,##0.00">
                  <c:v>4357.1000000000004</c:v>
                </c:pt>
                <c:pt idx="250" formatCode="#,##0.00">
                  <c:v>4306.2</c:v>
                </c:pt>
                <c:pt idx="251" formatCode="#,##0.00">
                  <c:v>4255.8999999999996</c:v>
                </c:pt>
                <c:pt idx="252" formatCode="#,##0.00">
                  <c:v>4206.3</c:v>
                </c:pt>
                <c:pt idx="253" formatCode="#,##0.00">
                  <c:v>4157.3999999999996</c:v>
                </c:pt>
                <c:pt idx="254" formatCode="#,##0.00">
                  <c:v>4110.2</c:v>
                </c:pt>
                <c:pt idx="255" formatCode="#,##0.00">
                  <c:v>4062.8</c:v>
                </c:pt>
                <c:pt idx="256" formatCode="#,##0.00">
                  <c:v>4015.6</c:v>
                </c:pt>
                <c:pt idx="257" formatCode="#,##0.00">
                  <c:v>3969.2</c:v>
                </c:pt>
                <c:pt idx="258" formatCode="#,##0.00">
                  <c:v>3923.8</c:v>
                </c:pt>
                <c:pt idx="259" formatCode="#,##0.00">
                  <c:v>3879.6</c:v>
                </c:pt>
                <c:pt idx="260" formatCode="#,##0.00">
                  <c:v>3835.7</c:v>
                </c:pt>
                <c:pt idx="261" formatCode="#,##0.00">
                  <c:v>3792.9</c:v>
                </c:pt>
                <c:pt idx="262" formatCode="#,##0.00">
                  <c:v>3750.8</c:v>
                </c:pt>
                <c:pt idx="263" formatCode="#,##0.00">
                  <c:v>3709.8</c:v>
                </c:pt>
                <c:pt idx="264" formatCode="#,##0.00">
                  <c:v>3669.7</c:v>
                </c:pt>
                <c:pt idx="265" formatCode="#,##0.00">
                  <c:v>3630.4</c:v>
                </c:pt>
                <c:pt idx="266" formatCode="#,##0.00">
                  <c:v>3591.9</c:v>
                </c:pt>
                <c:pt idx="267" formatCode="#,##0.00">
                  <c:v>3554.3</c:v>
                </c:pt>
                <c:pt idx="268" formatCode="#,##0.00">
                  <c:v>3517.7</c:v>
                </c:pt>
                <c:pt idx="269" formatCode="#,##0.00">
                  <c:v>3481.5</c:v>
                </c:pt>
                <c:pt idx="270" formatCode="#,##0.00">
                  <c:v>3446.4</c:v>
                </c:pt>
                <c:pt idx="271" formatCode="#,##0.00">
                  <c:v>3411.7</c:v>
                </c:pt>
                <c:pt idx="272" formatCode="#,##0.00">
                  <c:v>3377.2</c:v>
                </c:pt>
                <c:pt idx="273" formatCode="#,##0.00">
                  <c:v>3343</c:v>
                </c:pt>
                <c:pt idx="274" formatCode="#,##0.00">
                  <c:v>3309.4</c:v>
                </c:pt>
                <c:pt idx="275" formatCode="#,##0.00">
                  <c:v>3275.9</c:v>
                </c:pt>
                <c:pt idx="276" formatCode="#,##0.00">
                  <c:v>3242.8</c:v>
                </c:pt>
                <c:pt idx="277" formatCode="#,##0.00">
                  <c:v>3210.1</c:v>
                </c:pt>
                <c:pt idx="278" formatCode="#,##0.00">
                  <c:v>3177.9</c:v>
                </c:pt>
                <c:pt idx="279" formatCode="#,##0.00">
                  <c:v>3146</c:v>
                </c:pt>
                <c:pt idx="280" formatCode="#,##0.00">
                  <c:v>3114.6</c:v>
                </c:pt>
                <c:pt idx="281" formatCode="#,##0.00">
                  <c:v>3083.7</c:v>
                </c:pt>
                <c:pt idx="282" formatCode="#,##0.00">
                  <c:v>3053.2</c:v>
                </c:pt>
                <c:pt idx="283" formatCode="#,##0.00">
                  <c:v>3023.2</c:v>
                </c:pt>
                <c:pt idx="284" formatCode="#,##0.00">
                  <c:v>2993.5</c:v>
                </c:pt>
                <c:pt idx="285" formatCode="#,##0.00">
                  <c:v>2964</c:v>
                </c:pt>
                <c:pt idx="286" formatCode="#,##0.00">
                  <c:v>2934.8</c:v>
                </c:pt>
                <c:pt idx="287" formatCode="#,##0.00">
                  <c:v>2906</c:v>
                </c:pt>
                <c:pt idx="288" formatCode="#,##0.00">
                  <c:v>2877.2</c:v>
                </c:pt>
                <c:pt idx="289" formatCode="#,##0.00">
                  <c:v>2848.6</c:v>
                </c:pt>
                <c:pt idx="290" formatCode="#,##0.00">
                  <c:v>2820.6</c:v>
                </c:pt>
                <c:pt idx="291" formatCode="#,##0.00">
                  <c:v>2792.6</c:v>
                </c:pt>
                <c:pt idx="292" formatCode="#,##0.00">
                  <c:v>2764.9</c:v>
                </c:pt>
                <c:pt idx="293" formatCode="#,##0.00">
                  <c:v>2737.6</c:v>
                </c:pt>
                <c:pt idx="294" formatCode="#,##0.00">
                  <c:v>2710.9</c:v>
                </c:pt>
                <c:pt idx="295" formatCode="#,##0.00">
                  <c:v>2684.4</c:v>
                </c:pt>
                <c:pt idx="296" formatCode="#,##0.00">
                  <c:v>2658.1</c:v>
                </c:pt>
                <c:pt idx="297" formatCode="#,##0.00">
                  <c:v>2632.1</c:v>
                </c:pt>
                <c:pt idx="298" formatCode="#,##0.00">
                  <c:v>2606.1999999999998</c:v>
                </c:pt>
                <c:pt idx="299" formatCode="#,##0.00">
                  <c:v>2580.6</c:v>
                </c:pt>
                <c:pt idx="300" formatCode="#,##0.00">
                  <c:v>2555.4</c:v>
                </c:pt>
                <c:pt idx="301" formatCode="#,##0.00">
                  <c:v>2530.4</c:v>
                </c:pt>
                <c:pt idx="302" formatCode="#,##0.00">
                  <c:v>2506</c:v>
                </c:pt>
                <c:pt idx="303" formatCode="#,##0.00">
                  <c:v>2482.6</c:v>
                </c:pt>
                <c:pt idx="304" formatCode="#,##0.00">
                  <c:v>2458</c:v>
                </c:pt>
                <c:pt idx="305" formatCode="#,##0.00">
                  <c:v>2433.9</c:v>
                </c:pt>
                <c:pt idx="306" formatCode="#,##0.00">
                  <c:v>2410.1</c:v>
                </c:pt>
                <c:pt idx="307" formatCode="#,##0.00">
                  <c:v>2386.8000000000002</c:v>
                </c:pt>
                <c:pt idx="308" formatCode="#,##0.00">
                  <c:v>2364</c:v>
                </c:pt>
                <c:pt idx="309" formatCode="#,##0.00">
                  <c:v>2341.3000000000002</c:v>
                </c:pt>
                <c:pt idx="310" formatCode="#,##0.00">
                  <c:v>2318.9</c:v>
                </c:pt>
                <c:pt idx="311" formatCode="#,##0.00">
                  <c:v>2296.4</c:v>
                </c:pt>
                <c:pt idx="312" formatCode="#,##0.00">
                  <c:v>2274.1999999999998</c:v>
                </c:pt>
                <c:pt idx="313" formatCode="#,##0.00">
                  <c:v>2252.4</c:v>
                </c:pt>
                <c:pt idx="314" formatCode="#,##0.00">
                  <c:v>2230.6999999999998</c:v>
                </c:pt>
                <c:pt idx="315" formatCode="#,##0.00">
                  <c:v>2209.1999999999998</c:v>
                </c:pt>
                <c:pt idx="316" formatCode="#,##0.00">
                  <c:v>2188.4</c:v>
                </c:pt>
                <c:pt idx="317" formatCode="#,##0.00">
                  <c:v>2168</c:v>
                </c:pt>
                <c:pt idx="318" formatCode="#,##0.00">
                  <c:v>2148.1</c:v>
                </c:pt>
                <c:pt idx="319" formatCode="#,##0.00">
                  <c:v>2129.3000000000002</c:v>
                </c:pt>
                <c:pt idx="320" formatCode="#,##0.00">
                  <c:v>2110.5</c:v>
                </c:pt>
                <c:pt idx="321" formatCode="#,##0.00">
                  <c:v>2091.6</c:v>
                </c:pt>
                <c:pt idx="322" formatCode="#,##0.00">
                  <c:v>2072.6999999999998</c:v>
                </c:pt>
                <c:pt idx="323" formatCode="#,##0.00">
                  <c:v>2053.9</c:v>
                </c:pt>
                <c:pt idx="324" formatCode="#,##0.00">
                  <c:v>2035.3</c:v>
                </c:pt>
                <c:pt idx="325" formatCode="#,##0.00">
                  <c:v>2017</c:v>
                </c:pt>
                <c:pt idx="326" formatCode="#,##0.00">
                  <c:v>1999.1</c:v>
                </c:pt>
                <c:pt idx="327" formatCode="#,##0.00">
                  <c:v>1981.1</c:v>
                </c:pt>
                <c:pt idx="328" formatCode="#,##0.00">
                  <c:v>1962.9</c:v>
                </c:pt>
                <c:pt idx="329" formatCode="#,##0.00">
                  <c:v>1944.8</c:v>
                </c:pt>
                <c:pt idx="330" formatCode="#,##0.00">
                  <c:v>1926.7</c:v>
                </c:pt>
                <c:pt idx="331" formatCode="#,##0.00">
                  <c:v>1908.8</c:v>
                </c:pt>
                <c:pt idx="332" formatCode="#,##0.00">
                  <c:v>1891.9</c:v>
                </c:pt>
                <c:pt idx="333" formatCode="#,##0.00">
                  <c:v>1873.9</c:v>
                </c:pt>
                <c:pt idx="334" formatCode="#,##0.00">
                  <c:v>1856.4</c:v>
                </c:pt>
                <c:pt idx="335" formatCode="#,##0.00">
                  <c:v>1839.1</c:v>
                </c:pt>
                <c:pt idx="336" formatCode="#,##0.00">
                  <c:v>1822</c:v>
                </c:pt>
                <c:pt idx="337" formatCode="#,##0.00">
                  <c:v>1805.3</c:v>
                </c:pt>
                <c:pt idx="338" formatCode="#,##0.00">
                  <c:v>1788.9</c:v>
                </c:pt>
                <c:pt idx="339" formatCode="#,##0.00">
                  <c:v>1772.5</c:v>
                </c:pt>
                <c:pt idx="340" formatCode="#,##0.00">
                  <c:v>1756.2</c:v>
                </c:pt>
                <c:pt idx="341" formatCode="#,##0.00">
                  <c:v>1740.3</c:v>
                </c:pt>
                <c:pt idx="342" formatCode="#,##0.00">
                  <c:v>1724.4</c:v>
                </c:pt>
                <c:pt idx="343" formatCode="#,##0.00">
                  <c:v>1708.8</c:v>
                </c:pt>
                <c:pt idx="344" formatCode="#,##0.00">
                  <c:v>1693.4</c:v>
                </c:pt>
                <c:pt idx="345" formatCode="#,##0.00">
                  <c:v>1678.2</c:v>
                </c:pt>
                <c:pt idx="346" formatCode="#,##0.00">
                  <c:v>1662.9</c:v>
                </c:pt>
                <c:pt idx="347" formatCode="#,##0.00">
                  <c:v>1647.6</c:v>
                </c:pt>
                <c:pt idx="348" formatCode="#,##0.00">
                  <c:v>1632.4</c:v>
                </c:pt>
                <c:pt idx="349" formatCode="#,##0.00">
                  <c:v>1617.3</c:v>
                </c:pt>
                <c:pt idx="350" formatCode="#,##0.00">
                  <c:v>1602.5</c:v>
                </c:pt>
                <c:pt idx="351" formatCode="#,##0.00">
                  <c:v>1587.6</c:v>
                </c:pt>
                <c:pt idx="352" formatCode="#,##0.00">
                  <c:v>1573.1</c:v>
                </c:pt>
                <c:pt idx="353" formatCode="#,##0.00">
                  <c:v>1558.7</c:v>
                </c:pt>
                <c:pt idx="354" formatCode="#,##0.00">
                  <c:v>1544.4</c:v>
                </c:pt>
                <c:pt idx="355" formatCode="#,##0.00">
                  <c:v>1530.3</c:v>
                </c:pt>
                <c:pt idx="356" formatCode="#,##0.00">
                  <c:v>1516.2</c:v>
                </c:pt>
                <c:pt idx="357" formatCode="#,##0.00">
                  <c:v>1502.2</c:v>
                </c:pt>
                <c:pt idx="358" formatCode="#,##0.00">
                  <c:v>1488.7</c:v>
                </c:pt>
                <c:pt idx="359" formatCode="#,##0.00">
                  <c:v>1474.9</c:v>
                </c:pt>
                <c:pt idx="360" formatCode="#,##0.00">
                  <c:v>1461.1</c:v>
                </c:pt>
                <c:pt idx="361" formatCode="#,##0.00">
                  <c:v>1447.6</c:v>
                </c:pt>
                <c:pt idx="362" formatCode="#,##0.00">
                  <c:v>1434</c:v>
                </c:pt>
                <c:pt idx="363" formatCode="#,##0.00">
                  <c:v>1420.3</c:v>
                </c:pt>
                <c:pt idx="364" formatCode="#,##0.00">
                  <c:v>1406.6</c:v>
                </c:pt>
                <c:pt idx="365" formatCode="#,##0.00">
                  <c:v>1392.9</c:v>
                </c:pt>
                <c:pt idx="366" formatCode="#,##0.00">
                  <c:v>1379.2</c:v>
                </c:pt>
                <c:pt idx="367" formatCode="#,##0.00">
                  <c:v>1365.5</c:v>
                </c:pt>
                <c:pt idx="368" formatCode="#,##0.00">
                  <c:v>1352</c:v>
                </c:pt>
                <c:pt idx="369" formatCode="#,##0.00">
                  <c:v>1338.8</c:v>
                </c:pt>
                <c:pt idx="370" formatCode="#,##0.00">
                  <c:v>1325.8</c:v>
                </c:pt>
                <c:pt idx="371" formatCode="#,##0.00">
                  <c:v>1313.1</c:v>
                </c:pt>
                <c:pt idx="372" formatCode="#,##0.00">
                  <c:v>1300.7</c:v>
                </c:pt>
                <c:pt idx="373" formatCode="#,##0.00">
                  <c:v>1288.5</c:v>
                </c:pt>
                <c:pt idx="374" formatCode="#,##0.00">
                  <c:v>1276.7</c:v>
                </c:pt>
                <c:pt idx="375" formatCode="#,##0.00">
                  <c:v>1265.3</c:v>
                </c:pt>
                <c:pt idx="376" formatCode="#,##0.00">
                  <c:v>1254.0999999999999</c:v>
                </c:pt>
                <c:pt idx="377" formatCode="#,##0.00">
                  <c:v>1243.0999999999999</c:v>
                </c:pt>
                <c:pt idx="378" formatCode="#,##0.00">
                  <c:v>1232.2</c:v>
                </c:pt>
                <c:pt idx="379" formatCode="#,##0.00">
                  <c:v>1221.7</c:v>
                </c:pt>
                <c:pt idx="380" formatCode="#,##0.00">
                  <c:v>1211.3</c:v>
                </c:pt>
                <c:pt idx="381" formatCode="#,##0.00">
                  <c:v>1200.8</c:v>
                </c:pt>
                <c:pt idx="382" formatCode="#,##0.00">
                  <c:v>1190.3</c:v>
                </c:pt>
                <c:pt idx="383" formatCode="#,##0.00">
                  <c:v>1180</c:v>
                </c:pt>
                <c:pt idx="384" formatCode="#,##0.00">
                  <c:v>1169.8</c:v>
                </c:pt>
                <c:pt idx="385" formatCode="#,##0.00">
                  <c:v>1159.8</c:v>
                </c:pt>
                <c:pt idx="386" formatCode="#,##0.00">
                  <c:v>1149.7</c:v>
                </c:pt>
                <c:pt idx="387" formatCode="#,##0.00">
                  <c:v>1139.5999999999999</c:v>
                </c:pt>
                <c:pt idx="388" formatCode="#,##0.00">
                  <c:v>1129.8</c:v>
                </c:pt>
                <c:pt idx="389" formatCode="#,##0.00">
                  <c:v>1120.2</c:v>
                </c:pt>
                <c:pt idx="390" formatCode="#,##0.00">
                  <c:v>1110.5999999999999</c:v>
                </c:pt>
                <c:pt idx="391" formatCode="#,##0.00">
                  <c:v>1101</c:v>
                </c:pt>
                <c:pt idx="392" formatCode="#,##0.00">
                  <c:v>1091.5999999999999</c:v>
                </c:pt>
                <c:pt idx="393" formatCode="#,##0.00">
                  <c:v>1082.4000000000001</c:v>
                </c:pt>
                <c:pt idx="394" formatCode="#,##0.00">
                  <c:v>1073.3</c:v>
                </c:pt>
                <c:pt idx="395" formatCode="#,##0.00">
                  <c:v>1064.4000000000001</c:v>
                </c:pt>
                <c:pt idx="396" formatCode="#,##0.00">
                  <c:v>1055.5999999999999</c:v>
                </c:pt>
                <c:pt idx="397" formatCode="#,##0.00">
                  <c:v>1046.9000000000001</c:v>
                </c:pt>
                <c:pt idx="398" formatCode="#,##0.00">
                  <c:v>1038.3</c:v>
                </c:pt>
                <c:pt idx="399" formatCode="#,##0.00">
                  <c:v>1029.8</c:v>
                </c:pt>
                <c:pt idx="400" formatCode="#,##0.00">
                  <c:v>1021.3</c:v>
                </c:pt>
                <c:pt idx="401" formatCode="#,##0.00">
                  <c:v>1013</c:v>
                </c:pt>
                <c:pt idx="402" formatCode="#,##0.00">
                  <c:v>1004.7</c:v>
                </c:pt>
                <c:pt idx="403" formatCode="#,##0.00">
                  <c:v>997</c:v>
                </c:pt>
                <c:pt idx="404" formatCode="#,##0.00">
                  <c:v>988.7</c:v>
                </c:pt>
                <c:pt idx="405" formatCode="#,##0.00">
                  <c:v>980.6</c:v>
                </c:pt>
                <c:pt idx="406" formatCode="#,##0.00">
                  <c:v>972.6</c:v>
                </c:pt>
                <c:pt idx="407" formatCode="#,##0.00">
                  <c:v>964.7</c:v>
                </c:pt>
                <c:pt idx="408" formatCode="#,##0.00">
                  <c:v>956.9</c:v>
                </c:pt>
                <c:pt idx="409" formatCode="#,##0.00">
                  <c:v>949.3</c:v>
                </c:pt>
                <c:pt idx="410" formatCode="#,##0.00">
                  <c:v>941.7</c:v>
                </c:pt>
                <c:pt idx="411" formatCode="#,##0.00">
                  <c:v>934.3</c:v>
                </c:pt>
                <c:pt idx="412" formatCode="#,##0.00">
                  <c:v>926.9</c:v>
                </c:pt>
                <c:pt idx="413" formatCode="#,##0.00">
                  <c:v>919.6</c:v>
                </c:pt>
                <c:pt idx="414" formatCode="#,##0.00">
                  <c:v>912.3</c:v>
                </c:pt>
                <c:pt idx="415" formatCode="#,##0.00">
                  <c:v>914.1</c:v>
                </c:pt>
                <c:pt idx="416" formatCode="#,##0.00">
                  <c:v>901.7</c:v>
                </c:pt>
                <c:pt idx="417" formatCode="#,##0.00">
                  <c:v>893</c:v>
                </c:pt>
                <c:pt idx="418" formatCode="#,##0.00">
                  <c:v>885</c:v>
                </c:pt>
                <c:pt idx="419" formatCode="#,##0.00">
                  <c:v>877.4</c:v>
                </c:pt>
                <c:pt idx="420" formatCode="#,##0.00">
                  <c:v>870.1</c:v>
                </c:pt>
                <c:pt idx="421" formatCode="#,##0.00">
                  <c:v>863</c:v>
                </c:pt>
                <c:pt idx="422" formatCode="#,##0.00">
                  <c:v>856</c:v>
                </c:pt>
                <c:pt idx="423" formatCode="#,##0.00">
                  <c:v>849.1</c:v>
                </c:pt>
                <c:pt idx="424" formatCode="#,##0.00">
                  <c:v>842.3</c:v>
                </c:pt>
                <c:pt idx="425" formatCode="#,##0.00">
                  <c:v>835.6</c:v>
                </c:pt>
                <c:pt idx="426" formatCode="#,##0.00">
                  <c:v>829</c:v>
                </c:pt>
                <c:pt idx="427" formatCode="#,##0.00">
                  <c:v>822.4</c:v>
                </c:pt>
                <c:pt idx="428" formatCode="#,##0.00">
                  <c:v>815.8</c:v>
                </c:pt>
                <c:pt idx="429" formatCode="#,##0.00">
                  <c:v>809.4</c:v>
                </c:pt>
                <c:pt idx="430" formatCode="#,##0.00">
                  <c:v>803</c:v>
                </c:pt>
                <c:pt idx="431" formatCode="#,##0.00">
                  <c:v>796.7</c:v>
                </c:pt>
                <c:pt idx="432" formatCode="#,##0.00">
                  <c:v>790.5</c:v>
                </c:pt>
                <c:pt idx="433" formatCode="#,##0.00">
                  <c:v>784.4</c:v>
                </c:pt>
                <c:pt idx="434" formatCode="#,##0.00">
                  <c:v>778.3</c:v>
                </c:pt>
                <c:pt idx="435" formatCode="#,##0.00">
                  <c:v>772.3</c:v>
                </c:pt>
                <c:pt idx="436" formatCode="#,##0.00">
                  <c:v>766.3</c:v>
                </c:pt>
                <c:pt idx="437" formatCode="#,##0.00">
                  <c:v>760.3</c:v>
                </c:pt>
                <c:pt idx="438" formatCode="#,##0.00">
                  <c:v>754.4</c:v>
                </c:pt>
                <c:pt idx="439" formatCode="#,##0.00">
                  <c:v>748.4</c:v>
                </c:pt>
                <c:pt idx="440" formatCode="#,##0.00">
                  <c:v>742.5</c:v>
                </c:pt>
                <c:pt idx="441" formatCode="#,##0.00">
                  <c:v>736.7</c:v>
                </c:pt>
                <c:pt idx="442" formatCode="#,##0.00">
                  <c:v>731</c:v>
                </c:pt>
                <c:pt idx="443" formatCode="#,##0.00">
                  <c:v>725.2</c:v>
                </c:pt>
                <c:pt idx="444" formatCode="#,##0.00">
                  <c:v>719.6</c:v>
                </c:pt>
                <c:pt idx="445" formatCode="#,##0.00">
                  <c:v>713.9</c:v>
                </c:pt>
                <c:pt idx="446" formatCode="#,##0.00">
                  <c:v>708.4</c:v>
                </c:pt>
                <c:pt idx="447" formatCode="#,##0.00">
                  <c:v>702.9</c:v>
                </c:pt>
                <c:pt idx="448" formatCode="#,##0.00">
                  <c:v>696.1</c:v>
                </c:pt>
                <c:pt idx="449" formatCode="#,##0.00">
                  <c:v>691.4</c:v>
                </c:pt>
                <c:pt idx="450" formatCode="#,##0.00">
                  <c:v>686.3</c:v>
                </c:pt>
                <c:pt idx="451" formatCode="#,##0.00">
                  <c:v>681.2</c:v>
                </c:pt>
                <c:pt idx="452" formatCode="#,##0.00">
                  <c:v>676.2</c:v>
                </c:pt>
                <c:pt idx="453" formatCode="#,##0.00">
                  <c:v>671.1</c:v>
                </c:pt>
                <c:pt idx="454" formatCode="#,##0.00">
                  <c:v>666.2</c:v>
                </c:pt>
                <c:pt idx="455" formatCode="#,##0.00">
                  <c:v>661.3</c:v>
                </c:pt>
                <c:pt idx="456" formatCode="#,##0.00">
                  <c:v>656.5</c:v>
                </c:pt>
                <c:pt idx="457" formatCode="#,##0.00">
                  <c:v>651.6</c:v>
                </c:pt>
                <c:pt idx="458" formatCode="#,##0.00">
                  <c:v>646.79999999999995</c:v>
                </c:pt>
                <c:pt idx="459" formatCode="#,##0.00">
                  <c:v>642.1</c:v>
                </c:pt>
                <c:pt idx="460" formatCode="#,##0.00">
                  <c:v>637.4</c:v>
                </c:pt>
                <c:pt idx="461" formatCode="#,##0.00">
                  <c:v>632.79999999999995</c:v>
                </c:pt>
                <c:pt idx="462" formatCode="#,##0.00">
                  <c:v>628.1</c:v>
                </c:pt>
                <c:pt idx="463" formatCode="#,##0.00">
                  <c:v>623.6</c:v>
                </c:pt>
                <c:pt idx="464" formatCode="#,##0.00">
                  <c:v>619.1</c:v>
                </c:pt>
                <c:pt idx="465" formatCode="#,##0.00">
                  <c:v>614.6</c:v>
                </c:pt>
                <c:pt idx="466" formatCode="#,##0.00">
                  <c:v>610.20000000000005</c:v>
                </c:pt>
                <c:pt idx="467" formatCode="#,##0.00">
                  <c:v>606.1</c:v>
                </c:pt>
                <c:pt idx="468" formatCode="#,##0.00">
                  <c:v>601.6</c:v>
                </c:pt>
                <c:pt idx="469" formatCode="#,##0.00">
                  <c:v>597.29999999999995</c:v>
                </c:pt>
                <c:pt idx="470" formatCode="#,##0.00">
                  <c:v>595.79999999999995</c:v>
                </c:pt>
                <c:pt idx="471" formatCode="#,##0.00">
                  <c:v>590</c:v>
                </c:pt>
                <c:pt idx="472" formatCode="#,##0.00">
                  <c:v>585.20000000000005</c:v>
                </c:pt>
                <c:pt idx="473" formatCode="#,##0.00">
                  <c:v>580.9</c:v>
                </c:pt>
                <c:pt idx="474" formatCode="#,##0.00">
                  <c:v>576.6</c:v>
                </c:pt>
                <c:pt idx="475" formatCode="#,##0.00">
                  <c:v>572.5</c:v>
                </c:pt>
                <c:pt idx="476" formatCode="#,##0.00">
                  <c:v>568.4</c:v>
                </c:pt>
                <c:pt idx="477" formatCode="#,##0.00">
                  <c:v>564.4</c:v>
                </c:pt>
                <c:pt idx="478" formatCode="#,##0.00">
                  <c:v>560.5</c:v>
                </c:pt>
                <c:pt idx="479" formatCode="#,##0.00">
                  <c:v>556.6</c:v>
                </c:pt>
                <c:pt idx="480" formatCode="#,##0.00">
                  <c:v>552.79999999999995</c:v>
                </c:pt>
                <c:pt idx="481" formatCode="#,##0.00">
                  <c:v>549</c:v>
                </c:pt>
                <c:pt idx="482" formatCode="#,##0.00">
                  <c:v>545.29999999999995</c:v>
                </c:pt>
                <c:pt idx="483" formatCode="#,##0.00">
                  <c:v>541.6</c:v>
                </c:pt>
                <c:pt idx="484" formatCode="#,##0.00">
                  <c:v>537.9</c:v>
                </c:pt>
                <c:pt idx="485" formatCode="#,##0.00">
                  <c:v>534.20000000000005</c:v>
                </c:pt>
                <c:pt idx="486" formatCode="#,##0.00">
                  <c:v>530.5</c:v>
                </c:pt>
                <c:pt idx="487" formatCode="#,##0.00">
                  <c:v>526.9</c:v>
                </c:pt>
                <c:pt idx="488" formatCode="#,##0.00">
                  <c:v>523.29999999999995</c:v>
                </c:pt>
                <c:pt idx="489" formatCode="#,##0.00">
                  <c:v>519.70000000000005</c:v>
                </c:pt>
                <c:pt idx="490" formatCode="#,##0.00">
                  <c:v>516.20000000000005</c:v>
                </c:pt>
                <c:pt idx="491" formatCode="#,##0.00">
                  <c:v>512.70000000000005</c:v>
                </c:pt>
                <c:pt idx="492" formatCode="#,##0.00">
                  <c:v>509.2</c:v>
                </c:pt>
                <c:pt idx="493" formatCode="#,##0.00">
                  <c:v>505.7</c:v>
                </c:pt>
                <c:pt idx="494" formatCode="#,##0.00">
                  <c:v>502.3</c:v>
                </c:pt>
                <c:pt idx="495" formatCode="#,##0.00">
                  <c:v>498.9</c:v>
                </c:pt>
                <c:pt idx="496" formatCode="#,##0.00">
                  <c:v>495.6</c:v>
                </c:pt>
                <c:pt idx="497" formatCode="#,##0.00">
                  <c:v>492.3</c:v>
                </c:pt>
                <c:pt idx="498" formatCode="#,##0.00">
                  <c:v>489</c:v>
                </c:pt>
                <c:pt idx="499" formatCode="#,##0.00">
                  <c:v>485.7</c:v>
                </c:pt>
                <c:pt idx="500" formatCode="#,##0.00">
                  <c:v>482.5</c:v>
                </c:pt>
                <c:pt idx="501" formatCode="#,##0.00">
                  <c:v>479.3</c:v>
                </c:pt>
                <c:pt idx="502" formatCode="#,##0.00">
                  <c:v>476.1</c:v>
                </c:pt>
                <c:pt idx="503" formatCode="#,##0.00">
                  <c:v>473</c:v>
                </c:pt>
                <c:pt idx="504" formatCode="#,##0.00">
                  <c:v>469.9</c:v>
                </c:pt>
                <c:pt idx="505" formatCode="#,##0.00">
                  <c:v>466.8</c:v>
                </c:pt>
                <c:pt idx="506" formatCode="#,##0.00">
                  <c:v>463.7</c:v>
                </c:pt>
                <c:pt idx="507" formatCode="#,##0.00">
                  <c:v>460.7</c:v>
                </c:pt>
                <c:pt idx="508" formatCode="#,##0.00">
                  <c:v>457.8</c:v>
                </c:pt>
                <c:pt idx="509" formatCode="#,##0.00">
                  <c:v>454.8</c:v>
                </c:pt>
                <c:pt idx="510" formatCode="#,##0.00">
                  <c:v>451.9</c:v>
                </c:pt>
                <c:pt idx="511" formatCode="#,##0.00">
                  <c:v>448.9</c:v>
                </c:pt>
                <c:pt idx="512" formatCode="#,##0.00">
                  <c:v>446.1</c:v>
                </c:pt>
                <c:pt idx="513" formatCode="#,##0.00">
                  <c:v>443.2</c:v>
                </c:pt>
                <c:pt idx="514" formatCode="#,##0.00">
                  <c:v>440.4</c:v>
                </c:pt>
                <c:pt idx="515" formatCode="#,##0.00">
                  <c:v>437.5</c:v>
                </c:pt>
                <c:pt idx="516" formatCode="#,##0.00">
                  <c:v>434.7</c:v>
                </c:pt>
                <c:pt idx="517" formatCode="#,##0.00">
                  <c:v>432</c:v>
                </c:pt>
                <c:pt idx="518" formatCode="#,##0.00">
                  <c:v>429.2</c:v>
                </c:pt>
                <c:pt idx="519" formatCode="#,##0.00">
                  <c:v>426.5</c:v>
                </c:pt>
                <c:pt idx="520" formatCode="#,##0.00">
                  <c:v>423.8</c:v>
                </c:pt>
                <c:pt idx="521" formatCode="#,##0.00">
                  <c:v>421.2</c:v>
                </c:pt>
                <c:pt idx="522" formatCode="#,##0.00">
                  <c:v>418.5</c:v>
                </c:pt>
                <c:pt idx="523" formatCode="#,##0.00">
                  <c:v>415.9</c:v>
                </c:pt>
                <c:pt idx="524" formatCode="#,##0.00">
                  <c:v>413.3</c:v>
                </c:pt>
                <c:pt idx="525" formatCode="#,##0.00">
                  <c:v>410.8</c:v>
                </c:pt>
                <c:pt idx="526" formatCode="#,##0.00">
                  <c:v>408.3</c:v>
                </c:pt>
                <c:pt idx="527" formatCode="#,##0.00">
                  <c:v>405.8</c:v>
                </c:pt>
                <c:pt idx="528" formatCode="#,##0.00">
                  <c:v>403.3</c:v>
                </c:pt>
                <c:pt idx="529" formatCode="#,##0.00">
                  <c:v>400.9</c:v>
                </c:pt>
                <c:pt idx="530" formatCode="#,##0.00">
                  <c:v>398.5</c:v>
                </c:pt>
                <c:pt idx="531" formatCode="#,##0.00">
                  <c:v>396.1</c:v>
                </c:pt>
                <c:pt idx="532" formatCode="#,##0.00">
                  <c:v>393.8</c:v>
                </c:pt>
                <c:pt idx="533" formatCode="#,##0.00">
                  <c:v>391.5</c:v>
                </c:pt>
                <c:pt idx="534" formatCode="#,##0.00">
                  <c:v>389.2</c:v>
                </c:pt>
                <c:pt idx="535" formatCode="#,##0.00">
                  <c:v>386.9</c:v>
                </c:pt>
                <c:pt idx="536" formatCode="#,##0.00">
                  <c:v>384.6</c:v>
                </c:pt>
                <c:pt idx="537" formatCode="#,##0.00">
                  <c:v>382.4</c:v>
                </c:pt>
                <c:pt idx="538" formatCode="#,##0.00">
                  <c:v>380.2</c:v>
                </c:pt>
                <c:pt idx="539" formatCode="#,##0.00">
                  <c:v>378.1</c:v>
                </c:pt>
                <c:pt idx="540" formatCode="#,##0.00">
                  <c:v>375.9</c:v>
                </c:pt>
                <c:pt idx="541" formatCode="#,##0.00">
                  <c:v>373.8</c:v>
                </c:pt>
                <c:pt idx="542" formatCode="#,##0.00">
                  <c:v>371.6</c:v>
                </c:pt>
                <c:pt idx="543" formatCode="#,##0.00">
                  <c:v>369.5</c:v>
                </c:pt>
                <c:pt idx="544" formatCode="#,##0.00">
                  <c:v>367.5</c:v>
                </c:pt>
                <c:pt idx="545" formatCode="#,##0.00">
                  <c:v>365.4</c:v>
                </c:pt>
                <c:pt idx="546" formatCode="#,##0.00">
                  <c:v>363.3</c:v>
                </c:pt>
                <c:pt idx="547" formatCode="#,##0.00">
                  <c:v>361.3</c:v>
                </c:pt>
                <c:pt idx="548" formatCode="#,##0.00">
                  <c:v>359.3</c:v>
                </c:pt>
                <c:pt idx="549" formatCode="#,##0.00">
                  <c:v>357.3</c:v>
                </c:pt>
                <c:pt idx="550" formatCode="#,##0.00">
                  <c:v>355.3</c:v>
                </c:pt>
                <c:pt idx="551" formatCode="#,##0.00">
                  <c:v>353.4</c:v>
                </c:pt>
                <c:pt idx="552" formatCode="#,##0.00">
                  <c:v>351.4</c:v>
                </c:pt>
                <c:pt idx="553" formatCode="#,##0.00">
                  <c:v>349.4</c:v>
                </c:pt>
                <c:pt idx="554" formatCode="#,##0.00">
                  <c:v>347.5</c:v>
                </c:pt>
                <c:pt idx="555" formatCode="#,##0.00">
                  <c:v>345.5</c:v>
                </c:pt>
                <c:pt idx="556" formatCode="#,##0.00">
                  <c:v>343.6</c:v>
                </c:pt>
                <c:pt idx="557" formatCode="#,##0.00">
                  <c:v>341.7</c:v>
                </c:pt>
                <c:pt idx="558" formatCode="#,##0.00">
                  <c:v>339.9</c:v>
                </c:pt>
                <c:pt idx="559" formatCode="#,##0.00">
                  <c:v>338</c:v>
                </c:pt>
                <c:pt idx="560" formatCode="#,##0.00">
                  <c:v>336.2</c:v>
                </c:pt>
                <c:pt idx="561" formatCode="#,##0.00">
                  <c:v>334.3</c:v>
                </c:pt>
                <c:pt idx="562" formatCode="#,##0.00">
                  <c:v>332.6</c:v>
                </c:pt>
                <c:pt idx="563" formatCode="#,##0.00">
                  <c:v>330.8</c:v>
                </c:pt>
                <c:pt idx="564" formatCode="#,##0.00">
                  <c:v>329</c:v>
                </c:pt>
                <c:pt idx="565" formatCode="#,##0.00">
                  <c:v>327.3</c:v>
                </c:pt>
                <c:pt idx="566" formatCode="#,##0.00">
                  <c:v>325.5</c:v>
                </c:pt>
                <c:pt idx="567" formatCode="#,##0.00">
                  <c:v>323.8</c:v>
                </c:pt>
                <c:pt idx="568" formatCode="#,##0.00">
                  <c:v>322.10000000000002</c:v>
                </c:pt>
                <c:pt idx="569" formatCode="#,##0.00">
                  <c:v>320.39999999999998</c:v>
                </c:pt>
                <c:pt idx="570" formatCode="#,##0.00">
                  <c:v>318.8</c:v>
                </c:pt>
                <c:pt idx="571" formatCode="#,##0.00">
                  <c:v>317.2</c:v>
                </c:pt>
                <c:pt idx="572" formatCode="#,##0.00">
                  <c:v>315.5</c:v>
                </c:pt>
                <c:pt idx="573" formatCode="#,##0.00">
                  <c:v>313.89999999999998</c:v>
                </c:pt>
                <c:pt idx="574" formatCode="#,##0.00">
                  <c:v>312.3</c:v>
                </c:pt>
                <c:pt idx="575" formatCode="#,##0.00">
                  <c:v>310.8</c:v>
                </c:pt>
                <c:pt idx="576" formatCode="#,##0.00">
                  <c:v>309.2</c:v>
                </c:pt>
                <c:pt idx="577" formatCode="#,##0.00">
                  <c:v>307.7</c:v>
                </c:pt>
                <c:pt idx="578" formatCode="#,##0.00">
                  <c:v>306.10000000000002</c:v>
                </c:pt>
                <c:pt idx="579" formatCode="#,##0.00">
                  <c:v>304.60000000000002</c:v>
                </c:pt>
                <c:pt idx="580" formatCode="#,##0.00">
                  <c:v>303</c:v>
                </c:pt>
                <c:pt idx="581" formatCode="#,##0.00">
                  <c:v>301.5</c:v>
                </c:pt>
                <c:pt idx="582" formatCode="#,##0.00">
                  <c:v>300</c:v>
                </c:pt>
                <c:pt idx="583" formatCode="#,##0.00">
                  <c:v>298.5</c:v>
                </c:pt>
                <c:pt idx="584" formatCode="#,##0.00">
                  <c:v>297.10000000000002</c:v>
                </c:pt>
                <c:pt idx="585" formatCode="#,##0.00">
                  <c:v>295.7</c:v>
                </c:pt>
                <c:pt idx="586" formatCode="#,##0.00">
                  <c:v>294.2</c:v>
                </c:pt>
                <c:pt idx="587" formatCode="#,##0.00">
                  <c:v>292.8</c:v>
                </c:pt>
                <c:pt idx="588" formatCode="#,##0.00">
                  <c:v>291.5</c:v>
                </c:pt>
                <c:pt idx="589" formatCode="#,##0.00">
                  <c:v>290.10000000000002</c:v>
                </c:pt>
                <c:pt idx="590" formatCode="#,##0.00">
                  <c:v>288.8</c:v>
                </c:pt>
                <c:pt idx="591" formatCode="#,##0.00">
                  <c:v>287.5</c:v>
                </c:pt>
                <c:pt idx="592" formatCode="#,##0.00">
                  <c:v>286.2</c:v>
                </c:pt>
                <c:pt idx="593" formatCode="#,##0.00">
                  <c:v>284.89999999999998</c:v>
                </c:pt>
                <c:pt idx="594" formatCode="#,##0.00">
                  <c:v>283.60000000000002</c:v>
                </c:pt>
                <c:pt idx="595" formatCode="#,##0.00">
                  <c:v>282.3</c:v>
                </c:pt>
                <c:pt idx="596" formatCode="#,##0">
                  <c:v>281</c:v>
                </c:pt>
                <c:pt idx="597" formatCode="#,##0">
                  <c:v>279.7</c:v>
                </c:pt>
                <c:pt idx="598" formatCode="#,##0">
                  <c:v>278.39999999999998</c:v>
                </c:pt>
                <c:pt idx="599" formatCode="#,##0">
                  <c:v>277.2</c:v>
                </c:pt>
                <c:pt idx="600" formatCode="#,##0">
                  <c:v>275.89999999999998</c:v>
                </c:pt>
                <c:pt idx="601" formatCode="#,##0">
                  <c:v>274.7</c:v>
                </c:pt>
                <c:pt idx="602" formatCode="#,##0">
                  <c:v>273.5</c:v>
                </c:pt>
                <c:pt idx="603" formatCode="#,##0">
                  <c:v>272.39999999999998</c:v>
                </c:pt>
                <c:pt idx="604" formatCode="#,##0">
                  <c:v>271.10000000000002</c:v>
                </c:pt>
                <c:pt idx="605" formatCode="#,##0">
                  <c:v>269.89999999999998</c:v>
                </c:pt>
                <c:pt idx="606" formatCode="#,##0">
                  <c:v>268.7</c:v>
                </c:pt>
                <c:pt idx="607" formatCode="#,##0">
                  <c:v>267.5</c:v>
                </c:pt>
                <c:pt idx="608" formatCode="#,##0">
                  <c:v>266.3</c:v>
                </c:pt>
                <c:pt idx="609" formatCode="#,##0">
                  <c:v>265.10000000000002</c:v>
                </c:pt>
                <c:pt idx="610" formatCode="#,##0">
                  <c:v>264</c:v>
                </c:pt>
                <c:pt idx="611" formatCode="#,##0">
                  <c:v>262.8</c:v>
                </c:pt>
                <c:pt idx="612" formatCode="#,##0">
                  <c:v>261.7</c:v>
                </c:pt>
                <c:pt idx="613" formatCode="#,##0">
                  <c:v>260.5</c:v>
                </c:pt>
                <c:pt idx="614" formatCode="#,##0">
                  <c:v>259.39999999999998</c:v>
                </c:pt>
                <c:pt idx="615" formatCode="#,##0">
                  <c:v>258.3</c:v>
                </c:pt>
                <c:pt idx="616" formatCode="#,##0">
                  <c:v>257.10000000000002</c:v>
                </c:pt>
                <c:pt idx="617" formatCode="#,##0">
                  <c:v>256</c:v>
                </c:pt>
                <c:pt idx="618" formatCode="#,##0">
                  <c:v>254.9</c:v>
                </c:pt>
                <c:pt idx="619" formatCode="#,##0">
                  <c:v>253.9</c:v>
                </c:pt>
                <c:pt idx="620" formatCode="#,##0">
                  <c:v>252.8</c:v>
                </c:pt>
                <c:pt idx="621" formatCode="#,##0">
                  <c:v>251.7</c:v>
                </c:pt>
                <c:pt idx="622" formatCode="#,##0">
                  <c:v>250.7</c:v>
                </c:pt>
                <c:pt idx="623" formatCode="#,##0">
                  <c:v>249.7</c:v>
                </c:pt>
                <c:pt idx="624" formatCode="#,##0">
                  <c:v>248.7</c:v>
                </c:pt>
                <c:pt idx="625" formatCode="#,##0">
                  <c:v>247.7</c:v>
                </c:pt>
                <c:pt idx="626" formatCode="#,##0">
                  <c:v>246.7</c:v>
                </c:pt>
                <c:pt idx="627" formatCode="#,##0">
                  <c:v>245.7</c:v>
                </c:pt>
                <c:pt idx="628" formatCode="#,##0">
                  <c:v>244.7</c:v>
                </c:pt>
                <c:pt idx="629" formatCode="#,##0">
                  <c:v>243.7</c:v>
                </c:pt>
                <c:pt idx="630" formatCode="#,##0">
                  <c:v>242.7</c:v>
                </c:pt>
                <c:pt idx="631" formatCode="#,##0">
                  <c:v>241.7</c:v>
                </c:pt>
                <c:pt idx="632" formatCode="#,##0">
                  <c:v>240.8</c:v>
                </c:pt>
                <c:pt idx="633" formatCode="#,##0">
                  <c:v>239.8</c:v>
                </c:pt>
                <c:pt idx="634" formatCode="#,##0">
                  <c:v>238.9</c:v>
                </c:pt>
                <c:pt idx="635" formatCode="#,##0">
                  <c:v>237.9</c:v>
                </c:pt>
                <c:pt idx="636" formatCode="#,##0">
                  <c:v>237</c:v>
                </c:pt>
                <c:pt idx="637" formatCode="#,##0">
                  <c:v>236</c:v>
                </c:pt>
                <c:pt idx="638" formatCode="#,##0">
                  <c:v>235.1</c:v>
                </c:pt>
                <c:pt idx="639" formatCode="#,##0">
                  <c:v>234.1</c:v>
                </c:pt>
                <c:pt idx="640" formatCode="#,##0">
                  <c:v>233.2</c:v>
                </c:pt>
                <c:pt idx="641" formatCode="#,##0">
                  <c:v>232.3</c:v>
                </c:pt>
                <c:pt idx="642" formatCode="#,##0">
                  <c:v>231.4</c:v>
                </c:pt>
                <c:pt idx="643" formatCode="#,##0">
                  <c:v>230.4</c:v>
                </c:pt>
                <c:pt idx="644" formatCode="#,##0">
                  <c:v>229.5</c:v>
                </c:pt>
                <c:pt idx="645" formatCode="#,##0">
                  <c:v>228.6</c:v>
                </c:pt>
                <c:pt idx="646" formatCode="#,##0">
                  <c:v>227.7</c:v>
                </c:pt>
                <c:pt idx="647" formatCode="#,##0">
                  <c:v>226.8</c:v>
                </c:pt>
                <c:pt idx="648" formatCode="#,##0">
                  <c:v>225.9</c:v>
                </c:pt>
                <c:pt idx="649" formatCode="#,##0">
                  <c:v>225</c:v>
                </c:pt>
                <c:pt idx="650" formatCode="#,##0">
                  <c:v>224.2</c:v>
                </c:pt>
                <c:pt idx="651" formatCode="#,##0">
                  <c:v>223.3</c:v>
                </c:pt>
                <c:pt idx="652" formatCode="#,##0">
                  <c:v>222.4</c:v>
                </c:pt>
                <c:pt idx="653" formatCode="#,##0">
                  <c:v>221.5</c:v>
                </c:pt>
                <c:pt idx="654" formatCode="#,##0">
                  <c:v>220.7</c:v>
                </c:pt>
                <c:pt idx="655" formatCode="#,##0">
                  <c:v>219.8</c:v>
                </c:pt>
                <c:pt idx="656" formatCode="#,##0">
                  <c:v>219</c:v>
                </c:pt>
                <c:pt idx="657" formatCode="#,##0">
                  <c:v>218.1</c:v>
                </c:pt>
                <c:pt idx="658" formatCode="#,##0">
                  <c:v>217.3</c:v>
                </c:pt>
                <c:pt idx="659" formatCode="#,##0">
                  <c:v>216.5</c:v>
                </c:pt>
                <c:pt idx="660" formatCode="#,##0">
                  <c:v>215.6</c:v>
                </c:pt>
                <c:pt idx="661" formatCode="#,##0">
                  <c:v>214.8</c:v>
                </c:pt>
                <c:pt idx="662" formatCode="#,##0">
                  <c:v>214</c:v>
                </c:pt>
                <c:pt idx="663" formatCode="#,##0">
                  <c:v>213.2</c:v>
                </c:pt>
                <c:pt idx="664" formatCode="#,##0">
                  <c:v>212.3</c:v>
                </c:pt>
                <c:pt idx="665" formatCode="#,##0">
                  <c:v>211.5</c:v>
                </c:pt>
                <c:pt idx="666" formatCode="#,##0">
                  <c:v>210.7</c:v>
                </c:pt>
                <c:pt idx="667" formatCode="#,##0">
                  <c:v>209.9</c:v>
                </c:pt>
                <c:pt idx="668" formatCode="#,##0">
                  <c:v>209.2</c:v>
                </c:pt>
                <c:pt idx="669" formatCode="#,##0">
                  <c:v>208.4</c:v>
                </c:pt>
                <c:pt idx="670" formatCode="#,##0">
                  <c:v>207.6</c:v>
                </c:pt>
                <c:pt idx="671" formatCode="#,##0">
                  <c:v>206.9</c:v>
                </c:pt>
                <c:pt idx="672" formatCode="#,##0">
                  <c:v>206.1</c:v>
                </c:pt>
                <c:pt idx="673" formatCode="#,##0">
                  <c:v>205.3</c:v>
                </c:pt>
                <c:pt idx="674" formatCode="#,##0">
                  <c:v>204.5</c:v>
                </c:pt>
                <c:pt idx="675" formatCode="#,##0">
                  <c:v>203.7</c:v>
                </c:pt>
                <c:pt idx="676" formatCode="#,##0">
                  <c:v>202.9</c:v>
                </c:pt>
                <c:pt idx="677" formatCode="#,##0">
                  <c:v>202.1</c:v>
                </c:pt>
                <c:pt idx="678" formatCode="#,##0">
                  <c:v>201.3</c:v>
                </c:pt>
                <c:pt idx="679" formatCode="#,##0">
                  <c:v>200.5</c:v>
                </c:pt>
                <c:pt idx="680" formatCode="#,##0">
                  <c:v>199.7</c:v>
                </c:pt>
                <c:pt idx="681" formatCode="#,##0">
                  <c:v>198.9</c:v>
                </c:pt>
                <c:pt idx="682" formatCode="#,##0">
                  <c:v>198.2</c:v>
                </c:pt>
                <c:pt idx="683" formatCode="#,##0">
                  <c:v>197.4</c:v>
                </c:pt>
                <c:pt idx="684" formatCode="#,##0">
                  <c:v>196.7</c:v>
                </c:pt>
                <c:pt idx="685" formatCode="#,##0">
                  <c:v>195.9</c:v>
                </c:pt>
                <c:pt idx="686" formatCode="#,##0">
                  <c:v>195.2</c:v>
                </c:pt>
                <c:pt idx="687" formatCode="#,##0">
                  <c:v>194.4</c:v>
                </c:pt>
                <c:pt idx="688" formatCode="#,##0">
                  <c:v>193.7</c:v>
                </c:pt>
                <c:pt idx="689" formatCode="#,##0">
                  <c:v>193</c:v>
                </c:pt>
                <c:pt idx="690" formatCode="#,##0">
                  <c:v>192.2</c:v>
                </c:pt>
                <c:pt idx="691" formatCode="#,##0">
                  <c:v>191.6</c:v>
                </c:pt>
                <c:pt idx="692" formatCode="#,##0">
                  <c:v>190.9</c:v>
                </c:pt>
                <c:pt idx="693" formatCode="#,##0">
                  <c:v>190.3</c:v>
                </c:pt>
                <c:pt idx="694" formatCode="#,##0">
                  <c:v>189.7</c:v>
                </c:pt>
                <c:pt idx="695" formatCode="#,##0">
                  <c:v>189.1</c:v>
                </c:pt>
                <c:pt idx="696" formatCode="#,##0">
                  <c:v>188.4</c:v>
                </c:pt>
                <c:pt idx="697" formatCode="#,##0">
                  <c:v>187.8</c:v>
                </c:pt>
                <c:pt idx="698" formatCode="#,##0">
                  <c:v>187.1</c:v>
                </c:pt>
                <c:pt idx="699" formatCode="#,##0">
                  <c:v>186.4</c:v>
                </c:pt>
                <c:pt idx="700" formatCode="#,##0">
                  <c:v>185.7</c:v>
                </c:pt>
                <c:pt idx="701" formatCode="#,##0">
                  <c:v>185</c:v>
                </c:pt>
                <c:pt idx="702" formatCode="#,##0">
                  <c:v>184.2</c:v>
                </c:pt>
                <c:pt idx="703" formatCode="#,##0">
                  <c:v>183.5</c:v>
                </c:pt>
                <c:pt idx="704" formatCode="#,##0">
                  <c:v>182.8</c:v>
                </c:pt>
                <c:pt idx="705" formatCode="#,##0">
                  <c:v>182.1</c:v>
                </c:pt>
                <c:pt idx="706" formatCode="#,##0">
                  <c:v>181.3</c:v>
                </c:pt>
                <c:pt idx="707" formatCode="#,##0">
                  <c:v>180.6</c:v>
                </c:pt>
                <c:pt idx="708" formatCode="#,##0">
                  <c:v>179.9</c:v>
                </c:pt>
                <c:pt idx="709" formatCode="#,##0">
                  <c:v>179.2</c:v>
                </c:pt>
                <c:pt idx="710" formatCode="#,##0">
                  <c:v>178.5</c:v>
                </c:pt>
                <c:pt idx="711" formatCode="#,##0">
                  <c:v>177.9</c:v>
                </c:pt>
                <c:pt idx="712" formatCode="#,##0">
                  <c:v>177.2</c:v>
                </c:pt>
                <c:pt idx="713" formatCode="#,##0">
                  <c:v>177.6</c:v>
                </c:pt>
                <c:pt idx="714" formatCode="#,##0">
                  <c:v>176.3</c:v>
                </c:pt>
                <c:pt idx="715" formatCode="#,##0">
                  <c:v>175.4</c:v>
                </c:pt>
                <c:pt idx="716" formatCode="#,##0">
                  <c:v>174.7</c:v>
                </c:pt>
                <c:pt idx="717" formatCode="#,##0">
                  <c:v>174</c:v>
                </c:pt>
                <c:pt idx="718" formatCode="#,##0">
                  <c:v>173.3</c:v>
                </c:pt>
                <c:pt idx="719" formatCode="#,##0">
                  <c:v>172.7</c:v>
                </c:pt>
                <c:pt idx="720" formatCode="#,##0">
                  <c:v>172</c:v>
                </c:pt>
              </c:numCache>
            </c:numRef>
          </c:yVal>
          <c:smooth val="1"/>
        </c:ser>
        <c:ser>
          <c:idx val="4"/>
          <c:order val="1"/>
          <c:tx>
            <c:v>0.2 Percent Annual Chance</c:v>
          </c:tx>
          <c:spPr>
            <a:ln>
              <a:solidFill>
                <a:schemeClr val="accent2"/>
              </a:solidFill>
            </a:ln>
          </c:spPr>
          <c:marker>
            <c:symbol val="none"/>
          </c:marker>
          <c:xVal>
            <c:numRef>
              <c:f>Hydrograph_JD2_4!$B$3:$B$740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Hydrograph_JD2_4!$G$3:$G$740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0.1</c:v>
                </c:pt>
                <c:pt idx="69">
                  <c:v>0.1</c:v>
                </c:pt>
                <c:pt idx="70">
                  <c:v>0.1</c:v>
                </c:pt>
                <c:pt idx="71">
                  <c:v>0.2</c:v>
                </c:pt>
                <c:pt idx="72">
                  <c:v>0.3</c:v>
                </c:pt>
                <c:pt idx="73">
                  <c:v>0.4</c:v>
                </c:pt>
                <c:pt idx="74">
                  <c:v>0.5</c:v>
                </c:pt>
                <c:pt idx="75">
                  <c:v>0.6</c:v>
                </c:pt>
                <c:pt idx="76">
                  <c:v>0.7</c:v>
                </c:pt>
                <c:pt idx="77">
                  <c:v>0.8</c:v>
                </c:pt>
                <c:pt idx="78">
                  <c:v>0.9</c:v>
                </c:pt>
                <c:pt idx="79">
                  <c:v>1</c:v>
                </c:pt>
                <c:pt idx="80">
                  <c:v>1</c:v>
                </c:pt>
                <c:pt idx="81">
                  <c:v>1.1000000000000001</c:v>
                </c:pt>
                <c:pt idx="82">
                  <c:v>1.2</c:v>
                </c:pt>
                <c:pt idx="83">
                  <c:v>1.3</c:v>
                </c:pt>
                <c:pt idx="84">
                  <c:v>1.4</c:v>
                </c:pt>
                <c:pt idx="85">
                  <c:v>1.5</c:v>
                </c:pt>
                <c:pt idx="86">
                  <c:v>1.6</c:v>
                </c:pt>
                <c:pt idx="87">
                  <c:v>1.7</c:v>
                </c:pt>
                <c:pt idx="88">
                  <c:v>2</c:v>
                </c:pt>
                <c:pt idx="89">
                  <c:v>2.2000000000000002</c:v>
                </c:pt>
                <c:pt idx="90">
                  <c:v>2.5</c:v>
                </c:pt>
                <c:pt idx="91">
                  <c:v>2.9</c:v>
                </c:pt>
                <c:pt idx="92">
                  <c:v>3.3</c:v>
                </c:pt>
                <c:pt idx="93">
                  <c:v>3.7</c:v>
                </c:pt>
                <c:pt idx="94">
                  <c:v>4.3</c:v>
                </c:pt>
                <c:pt idx="95">
                  <c:v>5.0999999999999996</c:v>
                </c:pt>
                <c:pt idx="96">
                  <c:v>6.1</c:v>
                </c:pt>
                <c:pt idx="97">
                  <c:v>7.3</c:v>
                </c:pt>
                <c:pt idx="98">
                  <c:v>8.1</c:v>
                </c:pt>
                <c:pt idx="99">
                  <c:v>8.9</c:v>
                </c:pt>
                <c:pt idx="100">
                  <c:v>9.8000000000000007</c:v>
                </c:pt>
                <c:pt idx="101">
                  <c:v>10.7</c:v>
                </c:pt>
                <c:pt idx="102">
                  <c:v>11.8</c:v>
                </c:pt>
                <c:pt idx="103">
                  <c:v>13.1</c:v>
                </c:pt>
                <c:pt idx="104">
                  <c:v>14.6</c:v>
                </c:pt>
                <c:pt idx="105">
                  <c:v>16.399999999999999</c:v>
                </c:pt>
                <c:pt idx="106">
                  <c:v>18.100000000000001</c:v>
                </c:pt>
                <c:pt idx="107">
                  <c:v>20.2</c:v>
                </c:pt>
                <c:pt idx="108">
                  <c:v>22.8</c:v>
                </c:pt>
                <c:pt idx="109">
                  <c:v>25.6</c:v>
                </c:pt>
                <c:pt idx="110">
                  <c:v>28.8</c:v>
                </c:pt>
                <c:pt idx="111">
                  <c:v>32.799999999999997</c:v>
                </c:pt>
                <c:pt idx="112">
                  <c:v>37.799999999999997</c:v>
                </c:pt>
                <c:pt idx="113">
                  <c:v>44.1</c:v>
                </c:pt>
                <c:pt idx="114">
                  <c:v>50.7</c:v>
                </c:pt>
                <c:pt idx="115">
                  <c:v>57.8</c:v>
                </c:pt>
                <c:pt idx="116">
                  <c:v>67.3</c:v>
                </c:pt>
                <c:pt idx="117">
                  <c:v>79.7</c:v>
                </c:pt>
                <c:pt idx="118">
                  <c:v>93.7</c:v>
                </c:pt>
                <c:pt idx="119">
                  <c:v>109.8</c:v>
                </c:pt>
                <c:pt idx="120">
                  <c:v>134.4</c:v>
                </c:pt>
                <c:pt idx="121">
                  <c:v>182.5</c:v>
                </c:pt>
                <c:pt idx="122" formatCode="#,##0.00">
                  <c:v>241.9</c:v>
                </c:pt>
                <c:pt idx="123" formatCode="#,##0.00">
                  <c:v>305.3</c:v>
                </c:pt>
                <c:pt idx="124" formatCode="#,##0.00">
                  <c:v>376.7</c:v>
                </c:pt>
                <c:pt idx="125" formatCode="#,##0.00">
                  <c:v>450.3</c:v>
                </c:pt>
                <c:pt idx="126" formatCode="#,##0.00">
                  <c:v>522.9</c:v>
                </c:pt>
                <c:pt idx="127" formatCode="#,##0.00">
                  <c:v>591.5</c:v>
                </c:pt>
                <c:pt idx="128" formatCode="#,##0.00">
                  <c:v>655.4</c:v>
                </c:pt>
                <c:pt idx="129" formatCode="#,##0.00">
                  <c:v>716.1</c:v>
                </c:pt>
                <c:pt idx="130" formatCode="#,##0.00">
                  <c:v>772.2</c:v>
                </c:pt>
                <c:pt idx="131" formatCode="#,##0.00">
                  <c:v>827.9</c:v>
                </c:pt>
                <c:pt idx="132" formatCode="#,##0.00">
                  <c:v>887.8</c:v>
                </c:pt>
                <c:pt idx="133" formatCode="#,##0.00">
                  <c:v>958.7</c:v>
                </c:pt>
                <c:pt idx="134" formatCode="#,##0.00">
                  <c:v>1050.7</c:v>
                </c:pt>
                <c:pt idx="135" formatCode="#,##0.00">
                  <c:v>1160.9000000000001</c:v>
                </c:pt>
                <c:pt idx="136" formatCode="#,##0.00">
                  <c:v>1282.2</c:v>
                </c:pt>
                <c:pt idx="137" formatCode="#,##0.00">
                  <c:v>1398.8</c:v>
                </c:pt>
                <c:pt idx="138" formatCode="#,##0.00">
                  <c:v>1499.4</c:v>
                </c:pt>
                <c:pt idx="139" formatCode="#,##0.00">
                  <c:v>1580.8</c:v>
                </c:pt>
                <c:pt idx="140" formatCode="#,##0.00">
                  <c:v>1646.8</c:v>
                </c:pt>
                <c:pt idx="141" formatCode="#,##0.00">
                  <c:v>1701</c:v>
                </c:pt>
                <c:pt idx="142" formatCode="#,##0.00">
                  <c:v>1744.3</c:v>
                </c:pt>
                <c:pt idx="143" formatCode="#,##0.00">
                  <c:v>1778</c:v>
                </c:pt>
                <c:pt idx="144" formatCode="#,##0.00">
                  <c:v>1803.2</c:v>
                </c:pt>
                <c:pt idx="145" formatCode="#,##0.00">
                  <c:v>1823</c:v>
                </c:pt>
                <c:pt idx="146" formatCode="#,##0.00">
                  <c:v>1834.9</c:v>
                </c:pt>
                <c:pt idx="147" formatCode="#,##0.00">
                  <c:v>1839.9</c:v>
                </c:pt>
                <c:pt idx="148" formatCode="#,##0.00">
                  <c:v>1838.9</c:v>
                </c:pt>
                <c:pt idx="149" formatCode="#,##0.00">
                  <c:v>1832.3</c:v>
                </c:pt>
                <c:pt idx="150" formatCode="#,##0.00">
                  <c:v>1820.9</c:v>
                </c:pt>
                <c:pt idx="151" formatCode="#,##0.00">
                  <c:v>1805.2</c:v>
                </c:pt>
                <c:pt idx="152" formatCode="#,##0.00">
                  <c:v>1785.8</c:v>
                </c:pt>
                <c:pt idx="153" formatCode="#,##0.00">
                  <c:v>1763.2</c:v>
                </c:pt>
                <c:pt idx="154" formatCode="#,##0.00">
                  <c:v>1738.1</c:v>
                </c:pt>
                <c:pt idx="155" formatCode="#,##0.00">
                  <c:v>1710.7</c:v>
                </c:pt>
                <c:pt idx="156" formatCode="#,##0.00">
                  <c:v>1681.3</c:v>
                </c:pt>
                <c:pt idx="157" formatCode="#,##0.00">
                  <c:v>1650.5</c:v>
                </c:pt>
                <c:pt idx="158" formatCode="#,##0.00">
                  <c:v>1621.1</c:v>
                </c:pt>
                <c:pt idx="159" formatCode="#,##0.00">
                  <c:v>1587.4</c:v>
                </c:pt>
                <c:pt idx="160" formatCode="#,##0.00">
                  <c:v>1554.1</c:v>
                </c:pt>
                <c:pt idx="161" formatCode="#,##0.00">
                  <c:v>1521.5</c:v>
                </c:pt>
                <c:pt idx="162" formatCode="#,##0.00">
                  <c:v>1490.2</c:v>
                </c:pt>
                <c:pt idx="163" formatCode="#,##0.00">
                  <c:v>1459.9</c:v>
                </c:pt>
                <c:pt idx="164" formatCode="#,##0.00">
                  <c:v>1430.6</c:v>
                </c:pt>
                <c:pt idx="165" formatCode="#,##0.00">
                  <c:v>1402</c:v>
                </c:pt>
                <c:pt idx="166" formatCode="#,##0.00">
                  <c:v>1374.7</c:v>
                </c:pt>
                <c:pt idx="167" formatCode="#,##0.00">
                  <c:v>1348.3</c:v>
                </c:pt>
                <c:pt idx="168" formatCode="#,##0.00">
                  <c:v>1323.2</c:v>
                </c:pt>
                <c:pt idx="169" formatCode="#,##0.00">
                  <c:v>1299.8</c:v>
                </c:pt>
                <c:pt idx="170" formatCode="#,##0.00">
                  <c:v>1279.9000000000001</c:v>
                </c:pt>
                <c:pt idx="171" formatCode="#,##0.00">
                  <c:v>1265.4000000000001</c:v>
                </c:pt>
                <c:pt idx="172" formatCode="#,##0.00">
                  <c:v>1259.3</c:v>
                </c:pt>
                <c:pt idx="173" formatCode="#,##0.00">
                  <c:v>1265.9000000000001</c:v>
                </c:pt>
                <c:pt idx="174" formatCode="#,##0.00">
                  <c:v>1293.3</c:v>
                </c:pt>
                <c:pt idx="175" formatCode="#,##0.00">
                  <c:v>1351.2</c:v>
                </c:pt>
                <c:pt idx="176" formatCode="#,##0.00">
                  <c:v>1444.8</c:v>
                </c:pt>
                <c:pt idx="177" formatCode="#,##0.00">
                  <c:v>1571.4</c:v>
                </c:pt>
                <c:pt idx="178" formatCode="#,##0.00">
                  <c:v>1725.3</c:v>
                </c:pt>
                <c:pt idx="179" formatCode="#,##0.00">
                  <c:v>1903.8</c:v>
                </c:pt>
                <c:pt idx="180" formatCode="#,##0.00">
                  <c:v>2101</c:v>
                </c:pt>
                <c:pt idx="181" formatCode="#,##0.00">
                  <c:v>2308.9</c:v>
                </c:pt>
                <c:pt idx="182" formatCode="#,##0.00">
                  <c:v>2525.9</c:v>
                </c:pt>
                <c:pt idx="183" formatCode="#,##0.00">
                  <c:v>2750.3</c:v>
                </c:pt>
                <c:pt idx="184" formatCode="#,##0.00">
                  <c:v>2972.3</c:v>
                </c:pt>
                <c:pt idx="185" formatCode="#,##0.00">
                  <c:v>3186.1</c:v>
                </c:pt>
                <c:pt idx="186" formatCode="#,##0.00">
                  <c:v>3385.4</c:v>
                </c:pt>
                <c:pt idx="187" formatCode="#,##0.00">
                  <c:v>3569.2</c:v>
                </c:pt>
                <c:pt idx="188" formatCode="#,##0.00">
                  <c:v>3738.8</c:v>
                </c:pt>
                <c:pt idx="189" formatCode="#,##0.00">
                  <c:v>3898.3</c:v>
                </c:pt>
                <c:pt idx="190" formatCode="#,##0.00">
                  <c:v>4043.9</c:v>
                </c:pt>
                <c:pt idx="191" formatCode="#,##0.00">
                  <c:v>4170.8</c:v>
                </c:pt>
                <c:pt idx="192" formatCode="#,##0.00">
                  <c:v>4284.2</c:v>
                </c:pt>
                <c:pt idx="193" formatCode="#,##0.00">
                  <c:v>4388.3999999999996</c:v>
                </c:pt>
                <c:pt idx="194" formatCode="#,##0.00">
                  <c:v>4477.8999999999996</c:v>
                </c:pt>
                <c:pt idx="195" formatCode="#,##0.00">
                  <c:v>4550.5</c:v>
                </c:pt>
                <c:pt idx="196" formatCode="#,##0.00">
                  <c:v>4617</c:v>
                </c:pt>
                <c:pt idx="197" formatCode="#,##0.00">
                  <c:v>4677.7</c:v>
                </c:pt>
                <c:pt idx="198" formatCode="#,##0.00">
                  <c:v>4734.8</c:v>
                </c:pt>
                <c:pt idx="199" formatCode="#,##0.00">
                  <c:v>4789.3</c:v>
                </c:pt>
                <c:pt idx="200" formatCode="#,##0.00">
                  <c:v>4837.2</c:v>
                </c:pt>
                <c:pt idx="201" formatCode="#,##0.00">
                  <c:v>4879.8999999999996</c:v>
                </c:pt>
                <c:pt idx="202" formatCode="#,##0.00">
                  <c:v>4917.3999999999996</c:v>
                </c:pt>
                <c:pt idx="203" formatCode="#,##0.00">
                  <c:v>4951.6000000000004</c:v>
                </c:pt>
                <c:pt idx="204" formatCode="#,##0.00">
                  <c:v>4987.1000000000004</c:v>
                </c:pt>
                <c:pt idx="205" formatCode="#,##0.00">
                  <c:v>5025.5</c:v>
                </c:pt>
                <c:pt idx="206" formatCode="#,##0.00">
                  <c:v>5064.3999999999996</c:v>
                </c:pt>
                <c:pt idx="207" formatCode="#,##0.00">
                  <c:v>5101.8999999999996</c:v>
                </c:pt>
                <c:pt idx="208" formatCode="#,##0.00">
                  <c:v>5135</c:v>
                </c:pt>
                <c:pt idx="209" formatCode="#,##0.00">
                  <c:v>5162.2</c:v>
                </c:pt>
                <c:pt idx="210" formatCode="#,##0.00">
                  <c:v>5183.1000000000004</c:v>
                </c:pt>
                <c:pt idx="211" formatCode="#,##0.00">
                  <c:v>5197.8</c:v>
                </c:pt>
                <c:pt idx="212" formatCode="#,##0.00">
                  <c:v>5206.8999999999996</c:v>
                </c:pt>
                <c:pt idx="213" formatCode="#,##0.00">
                  <c:v>5210.8999999999996</c:v>
                </c:pt>
                <c:pt idx="214" formatCode="#,##0.00">
                  <c:v>5210.5</c:v>
                </c:pt>
                <c:pt idx="215" formatCode="#,##0.00">
                  <c:v>5205.8999999999996</c:v>
                </c:pt>
                <c:pt idx="216" formatCode="#,##0.00">
                  <c:v>5197.7</c:v>
                </c:pt>
                <c:pt idx="217" formatCode="#,##0.00">
                  <c:v>5186.3</c:v>
                </c:pt>
                <c:pt idx="218" formatCode="#,##0.00">
                  <c:v>5172</c:v>
                </c:pt>
                <c:pt idx="219" formatCode="#,##0.00">
                  <c:v>5155.1000000000004</c:v>
                </c:pt>
                <c:pt idx="220" formatCode="#,##0.00">
                  <c:v>5136</c:v>
                </c:pt>
                <c:pt idx="221" formatCode="#,##0.00">
                  <c:v>5114.8</c:v>
                </c:pt>
                <c:pt idx="222" formatCode="#,##0.00">
                  <c:v>5091.8</c:v>
                </c:pt>
                <c:pt idx="223" formatCode="#,##0.00">
                  <c:v>5067.7</c:v>
                </c:pt>
                <c:pt idx="224" formatCode="#,##0.00">
                  <c:v>5042.5</c:v>
                </c:pt>
                <c:pt idx="225" formatCode="#,##0.00">
                  <c:v>5016.3999999999996</c:v>
                </c:pt>
                <c:pt idx="226" formatCode="#,##0.00">
                  <c:v>4989.5</c:v>
                </c:pt>
                <c:pt idx="227" formatCode="#,##0.00">
                  <c:v>4962.2</c:v>
                </c:pt>
                <c:pt idx="228" formatCode="#,##0.00">
                  <c:v>4934.3999999999996</c:v>
                </c:pt>
                <c:pt idx="229" formatCode="#,##0.00">
                  <c:v>4906.3999999999996</c:v>
                </c:pt>
                <c:pt idx="230" formatCode="#,##0.00">
                  <c:v>4878.3</c:v>
                </c:pt>
                <c:pt idx="231" formatCode="#,##0.00">
                  <c:v>4850.1000000000004</c:v>
                </c:pt>
                <c:pt idx="232" formatCode="#,##0.00">
                  <c:v>4821.8</c:v>
                </c:pt>
                <c:pt idx="233" formatCode="#,##0.00">
                  <c:v>4793.6000000000004</c:v>
                </c:pt>
                <c:pt idx="234" formatCode="#,##0.00">
                  <c:v>4765.1000000000004</c:v>
                </c:pt>
                <c:pt idx="235" formatCode="#,##0.00">
                  <c:v>4736.8</c:v>
                </c:pt>
                <c:pt idx="236" formatCode="#,##0.00">
                  <c:v>4708.6000000000004</c:v>
                </c:pt>
                <c:pt idx="237" formatCode="#,##0.00">
                  <c:v>4680.2</c:v>
                </c:pt>
                <c:pt idx="238" formatCode="#,##0.00">
                  <c:v>4651.6000000000004</c:v>
                </c:pt>
                <c:pt idx="239" formatCode="#,##0.00">
                  <c:v>4622.5</c:v>
                </c:pt>
                <c:pt idx="240" formatCode="#,##0.00">
                  <c:v>4593.8999999999996</c:v>
                </c:pt>
                <c:pt idx="241" formatCode="#,##0.00">
                  <c:v>4562.8999999999996</c:v>
                </c:pt>
                <c:pt idx="242" formatCode="#,##0.00">
                  <c:v>4530.2</c:v>
                </c:pt>
                <c:pt idx="243" formatCode="#,##0.00">
                  <c:v>4498</c:v>
                </c:pt>
                <c:pt idx="244" formatCode="#,##0.00">
                  <c:v>4465.1000000000004</c:v>
                </c:pt>
                <c:pt idx="245" formatCode="#,##0.00">
                  <c:v>4431.3999999999996</c:v>
                </c:pt>
                <c:pt idx="246" formatCode="#,##0.00">
                  <c:v>4397.2</c:v>
                </c:pt>
                <c:pt idx="247" formatCode="#,##0.00">
                  <c:v>4362.3999999999996</c:v>
                </c:pt>
                <c:pt idx="248" formatCode="#,##0.00">
                  <c:v>4326.7</c:v>
                </c:pt>
                <c:pt idx="249" formatCode="#,##0.00">
                  <c:v>4290.3999999999996</c:v>
                </c:pt>
                <c:pt idx="250" formatCode="#,##0.00">
                  <c:v>4253.5</c:v>
                </c:pt>
                <c:pt idx="251" formatCode="#,##0.00">
                  <c:v>4216.3999999999996</c:v>
                </c:pt>
                <c:pt idx="252" formatCode="#,##0.00">
                  <c:v>4179</c:v>
                </c:pt>
                <c:pt idx="253" formatCode="#,##0.00">
                  <c:v>4141.5</c:v>
                </c:pt>
                <c:pt idx="254" formatCode="#,##0.00">
                  <c:v>4103.8</c:v>
                </c:pt>
                <c:pt idx="255" formatCode="#,##0.00">
                  <c:v>4067.8</c:v>
                </c:pt>
                <c:pt idx="256" formatCode="#,##0.00">
                  <c:v>4029.4</c:v>
                </c:pt>
                <c:pt idx="257" formatCode="#,##0.00">
                  <c:v>3991.2</c:v>
                </c:pt>
                <c:pt idx="258" formatCode="#,##0.00">
                  <c:v>3953.1</c:v>
                </c:pt>
                <c:pt idx="259" formatCode="#,##0.00">
                  <c:v>3915.2</c:v>
                </c:pt>
                <c:pt idx="260" formatCode="#,##0.00">
                  <c:v>3877.4</c:v>
                </c:pt>
                <c:pt idx="261" formatCode="#,##0.00">
                  <c:v>3840.6</c:v>
                </c:pt>
                <c:pt idx="262" formatCode="#,##0.00">
                  <c:v>3803.7</c:v>
                </c:pt>
                <c:pt idx="263" formatCode="#,##0.00">
                  <c:v>3767.5</c:v>
                </c:pt>
                <c:pt idx="264" formatCode="#,##0.00">
                  <c:v>3731.5</c:v>
                </c:pt>
                <c:pt idx="265" formatCode="#,##0.00">
                  <c:v>3696.1</c:v>
                </c:pt>
                <c:pt idx="266" formatCode="#,##0.00">
                  <c:v>3660.9</c:v>
                </c:pt>
                <c:pt idx="267" formatCode="#,##0.00">
                  <c:v>3626.3</c:v>
                </c:pt>
                <c:pt idx="268" formatCode="#,##0.00">
                  <c:v>3592</c:v>
                </c:pt>
                <c:pt idx="269" formatCode="#,##0.00">
                  <c:v>3558.1</c:v>
                </c:pt>
                <c:pt idx="270" formatCode="#,##0.00">
                  <c:v>3524.5</c:v>
                </c:pt>
                <c:pt idx="271" formatCode="#,##0.00">
                  <c:v>3491.8</c:v>
                </c:pt>
                <c:pt idx="272" formatCode="#,##0.00">
                  <c:v>3459.4</c:v>
                </c:pt>
                <c:pt idx="273" formatCode="#,##0.00">
                  <c:v>3426.8</c:v>
                </c:pt>
                <c:pt idx="274" formatCode="#,##0.00">
                  <c:v>3394.2</c:v>
                </c:pt>
                <c:pt idx="275" formatCode="#,##0.00">
                  <c:v>3361.8</c:v>
                </c:pt>
                <c:pt idx="276" formatCode="#,##0.00">
                  <c:v>3329.5</c:v>
                </c:pt>
                <c:pt idx="277" formatCode="#,##0.00">
                  <c:v>3297.9</c:v>
                </c:pt>
                <c:pt idx="278" formatCode="#,##0.00">
                  <c:v>3266.6</c:v>
                </c:pt>
                <c:pt idx="279" formatCode="#,##0.00">
                  <c:v>3235.5</c:v>
                </c:pt>
                <c:pt idx="280" formatCode="#,##0.00">
                  <c:v>3204.8</c:v>
                </c:pt>
                <c:pt idx="281" formatCode="#,##0.00">
                  <c:v>3174.2</c:v>
                </c:pt>
                <c:pt idx="282" formatCode="#,##0.00">
                  <c:v>3143.8</c:v>
                </c:pt>
                <c:pt idx="283" formatCode="#,##0.00">
                  <c:v>3113.7</c:v>
                </c:pt>
                <c:pt idx="284" formatCode="#,##0.00">
                  <c:v>3084</c:v>
                </c:pt>
                <c:pt idx="285" formatCode="#,##0.00">
                  <c:v>3054.5</c:v>
                </c:pt>
                <c:pt idx="286" formatCode="#,##0.00">
                  <c:v>3025.2</c:v>
                </c:pt>
                <c:pt idx="287" formatCode="#,##0.00">
                  <c:v>2996.1</c:v>
                </c:pt>
                <c:pt idx="288" formatCode="#,##0.00">
                  <c:v>2967.4</c:v>
                </c:pt>
                <c:pt idx="289" formatCode="#,##0.00">
                  <c:v>2939.2</c:v>
                </c:pt>
                <c:pt idx="290" formatCode="#,##0.00">
                  <c:v>2911</c:v>
                </c:pt>
                <c:pt idx="291" formatCode="#,##0.00">
                  <c:v>2882.9</c:v>
                </c:pt>
                <c:pt idx="292" formatCode="#,##0.00">
                  <c:v>2855</c:v>
                </c:pt>
                <c:pt idx="293" formatCode="#,##0.00">
                  <c:v>2827.3</c:v>
                </c:pt>
                <c:pt idx="294" formatCode="#,##0.00">
                  <c:v>2799.6</c:v>
                </c:pt>
                <c:pt idx="295" formatCode="#,##0.00">
                  <c:v>2772.2</c:v>
                </c:pt>
                <c:pt idx="296" formatCode="#,##0.00">
                  <c:v>2745.7</c:v>
                </c:pt>
                <c:pt idx="297" formatCode="#,##0.00">
                  <c:v>2719.4</c:v>
                </c:pt>
                <c:pt idx="298" formatCode="#,##0.00">
                  <c:v>2693</c:v>
                </c:pt>
                <c:pt idx="299" formatCode="#,##0.00">
                  <c:v>2666.8</c:v>
                </c:pt>
                <c:pt idx="300" formatCode="#,##0.00">
                  <c:v>2640.8</c:v>
                </c:pt>
                <c:pt idx="301" formatCode="#,##0.00">
                  <c:v>2615</c:v>
                </c:pt>
                <c:pt idx="302" formatCode="#,##0.00">
                  <c:v>2589.5</c:v>
                </c:pt>
                <c:pt idx="303" formatCode="#,##0.00">
                  <c:v>2564.4</c:v>
                </c:pt>
                <c:pt idx="304" formatCode="#,##0.00">
                  <c:v>2539.6999999999998</c:v>
                </c:pt>
                <c:pt idx="305" formatCode="#,##0.00">
                  <c:v>2516</c:v>
                </c:pt>
                <c:pt idx="306" formatCode="#,##0.00">
                  <c:v>2491.4</c:v>
                </c:pt>
                <c:pt idx="307" formatCode="#,##0.00">
                  <c:v>2467.1</c:v>
                </c:pt>
                <c:pt idx="308" formatCode="#,##0.00">
                  <c:v>2443.6</c:v>
                </c:pt>
                <c:pt idx="309" formatCode="#,##0.00">
                  <c:v>2420.3000000000002</c:v>
                </c:pt>
                <c:pt idx="310" formatCode="#,##0.00">
                  <c:v>2397.1999999999998</c:v>
                </c:pt>
                <c:pt idx="311" formatCode="#,##0.00">
                  <c:v>2374.5</c:v>
                </c:pt>
                <c:pt idx="312" formatCode="#,##0.00">
                  <c:v>2351.8000000000002</c:v>
                </c:pt>
                <c:pt idx="313" formatCode="#,##0.00">
                  <c:v>2329.4</c:v>
                </c:pt>
                <c:pt idx="314" formatCode="#,##0.00">
                  <c:v>2307.1</c:v>
                </c:pt>
                <c:pt idx="315" formatCode="#,##0.00">
                  <c:v>2284.9</c:v>
                </c:pt>
                <c:pt idx="316" formatCode="#,##0.00">
                  <c:v>2262.6</c:v>
                </c:pt>
                <c:pt idx="317" formatCode="#,##0.00">
                  <c:v>2241.1</c:v>
                </c:pt>
                <c:pt idx="318" formatCode="#,##0.00">
                  <c:v>2220.9</c:v>
                </c:pt>
                <c:pt idx="319" formatCode="#,##0.00">
                  <c:v>2201.3000000000002</c:v>
                </c:pt>
                <c:pt idx="320" formatCode="#,##0.00">
                  <c:v>2181.6</c:v>
                </c:pt>
                <c:pt idx="321" formatCode="#,##0.00">
                  <c:v>2162</c:v>
                </c:pt>
                <c:pt idx="322" formatCode="#,##0.00">
                  <c:v>2142.6</c:v>
                </c:pt>
                <c:pt idx="323" formatCode="#,##0.00">
                  <c:v>2123.3000000000002</c:v>
                </c:pt>
                <c:pt idx="324" formatCode="#,##0.00">
                  <c:v>2104.1999999999998</c:v>
                </c:pt>
                <c:pt idx="325" formatCode="#,##0.00">
                  <c:v>2085.4</c:v>
                </c:pt>
                <c:pt idx="326" formatCode="#,##0.00">
                  <c:v>2066.5</c:v>
                </c:pt>
                <c:pt idx="327" formatCode="#,##0.00">
                  <c:v>2047.7</c:v>
                </c:pt>
                <c:pt idx="328" formatCode="#,##0.00">
                  <c:v>2029</c:v>
                </c:pt>
                <c:pt idx="329" formatCode="#,##0.00">
                  <c:v>2010.6</c:v>
                </c:pt>
                <c:pt idx="330" formatCode="#,##0.00">
                  <c:v>1992.4</c:v>
                </c:pt>
                <c:pt idx="331" formatCode="#,##0.00">
                  <c:v>1974.6</c:v>
                </c:pt>
                <c:pt idx="332" formatCode="#,##0.00">
                  <c:v>1956.2</c:v>
                </c:pt>
                <c:pt idx="333" formatCode="#,##0.00">
                  <c:v>1937.9</c:v>
                </c:pt>
                <c:pt idx="334" formatCode="#,##0.00">
                  <c:v>1920</c:v>
                </c:pt>
                <c:pt idx="335" formatCode="#,##0.00">
                  <c:v>1902.2</c:v>
                </c:pt>
                <c:pt idx="336" formatCode="#,##0.00">
                  <c:v>1884.6</c:v>
                </c:pt>
                <c:pt idx="337" formatCode="#,##0.00">
                  <c:v>1867.2</c:v>
                </c:pt>
                <c:pt idx="338" formatCode="#,##0.00">
                  <c:v>1850.1</c:v>
                </c:pt>
                <c:pt idx="339" formatCode="#,##0.00">
                  <c:v>1833.2</c:v>
                </c:pt>
                <c:pt idx="340" formatCode="#,##0.00">
                  <c:v>1816.4</c:v>
                </c:pt>
                <c:pt idx="341" formatCode="#,##0.00">
                  <c:v>1799.8</c:v>
                </c:pt>
                <c:pt idx="342" formatCode="#,##0.00">
                  <c:v>1783.3</c:v>
                </c:pt>
                <c:pt idx="343" formatCode="#,##0.00">
                  <c:v>1767</c:v>
                </c:pt>
                <c:pt idx="344" formatCode="#,##0.00">
                  <c:v>1751</c:v>
                </c:pt>
                <c:pt idx="345" formatCode="#,##0.00">
                  <c:v>1735</c:v>
                </c:pt>
                <c:pt idx="346" formatCode="#,##0.00">
                  <c:v>1719.3</c:v>
                </c:pt>
                <c:pt idx="347" formatCode="#,##0.00">
                  <c:v>1703.8</c:v>
                </c:pt>
                <c:pt idx="348" formatCode="#,##0.00">
                  <c:v>1688.3</c:v>
                </c:pt>
                <c:pt idx="349" formatCode="#,##0.00">
                  <c:v>1672.9</c:v>
                </c:pt>
                <c:pt idx="350" formatCode="#,##0.00">
                  <c:v>1657.4</c:v>
                </c:pt>
                <c:pt idx="351" formatCode="#,##0.00">
                  <c:v>1642</c:v>
                </c:pt>
                <c:pt idx="352" formatCode="#,##0.00">
                  <c:v>1626.6</c:v>
                </c:pt>
                <c:pt idx="353" formatCode="#,##0.00">
                  <c:v>1611.5</c:v>
                </c:pt>
                <c:pt idx="354" formatCode="#,##0.00">
                  <c:v>1596.5</c:v>
                </c:pt>
                <c:pt idx="355" formatCode="#,##0.00">
                  <c:v>1581.6</c:v>
                </c:pt>
                <c:pt idx="356" formatCode="#,##0.00">
                  <c:v>1566.8</c:v>
                </c:pt>
                <c:pt idx="357" formatCode="#,##0.00">
                  <c:v>1552.7</c:v>
                </c:pt>
                <c:pt idx="358" formatCode="#,##0.00">
                  <c:v>1538.1</c:v>
                </c:pt>
                <c:pt idx="359" formatCode="#,##0.00">
                  <c:v>1523.8</c:v>
                </c:pt>
                <c:pt idx="360" formatCode="#,##0.00">
                  <c:v>1509.5</c:v>
                </c:pt>
                <c:pt idx="361" formatCode="#,##0.00">
                  <c:v>1495.3</c:v>
                </c:pt>
                <c:pt idx="362" formatCode="#,##0.00">
                  <c:v>1481.3</c:v>
                </c:pt>
                <c:pt idx="363" formatCode="#,##0.00">
                  <c:v>1467.3</c:v>
                </c:pt>
                <c:pt idx="364" formatCode="#,##0.00">
                  <c:v>1453.6</c:v>
                </c:pt>
                <c:pt idx="365" formatCode="#,##0.00">
                  <c:v>1440</c:v>
                </c:pt>
                <c:pt idx="366" formatCode="#,##0.00">
                  <c:v>1426.3</c:v>
                </c:pt>
                <c:pt idx="367" formatCode="#,##0.00">
                  <c:v>1412.6</c:v>
                </c:pt>
                <c:pt idx="368" formatCode="#,##0.00">
                  <c:v>1398.9</c:v>
                </c:pt>
                <c:pt idx="369" formatCode="#,##0.00">
                  <c:v>1385.3</c:v>
                </c:pt>
                <c:pt idx="370" formatCode="#,##0.00">
                  <c:v>1371.5</c:v>
                </c:pt>
                <c:pt idx="371" formatCode="#,##0.00">
                  <c:v>1357.7</c:v>
                </c:pt>
                <c:pt idx="372" formatCode="#,##0.00">
                  <c:v>1344.1</c:v>
                </c:pt>
                <c:pt idx="373" formatCode="#,##0.00">
                  <c:v>1330.7</c:v>
                </c:pt>
                <c:pt idx="374" formatCode="#,##0.00">
                  <c:v>1317.5</c:v>
                </c:pt>
                <c:pt idx="375" formatCode="#,##0.00">
                  <c:v>1304.5999999999999</c:v>
                </c:pt>
                <c:pt idx="376" formatCode="#,##0.00">
                  <c:v>1291.9000000000001</c:v>
                </c:pt>
                <c:pt idx="377" formatCode="#,##0.00">
                  <c:v>1279.5999999999999</c:v>
                </c:pt>
                <c:pt idx="378" formatCode="#,##0.00">
                  <c:v>1267.5999999999999</c:v>
                </c:pt>
                <c:pt idx="379" formatCode="#,##0.00">
                  <c:v>1256</c:v>
                </c:pt>
                <c:pt idx="380" formatCode="#,##0.00">
                  <c:v>1244.5</c:v>
                </c:pt>
                <c:pt idx="381" formatCode="#,##0.00">
                  <c:v>1233.3</c:v>
                </c:pt>
                <c:pt idx="382" formatCode="#,##0.00">
                  <c:v>1222.5999999999999</c:v>
                </c:pt>
                <c:pt idx="383" formatCode="#,##0.00">
                  <c:v>1211.8</c:v>
                </c:pt>
                <c:pt idx="384" formatCode="#,##0.00">
                  <c:v>1201</c:v>
                </c:pt>
                <c:pt idx="385" formatCode="#,##0.00">
                  <c:v>1190.3</c:v>
                </c:pt>
                <c:pt idx="386" formatCode="#,##0.00">
                  <c:v>1179.8</c:v>
                </c:pt>
                <c:pt idx="387" formatCode="#,##0.00">
                  <c:v>1169.3</c:v>
                </c:pt>
                <c:pt idx="388" formatCode="#,##0.00">
                  <c:v>1158.8</c:v>
                </c:pt>
                <c:pt idx="389" formatCode="#,##0.00">
                  <c:v>1148.4000000000001</c:v>
                </c:pt>
                <c:pt idx="390" formatCode="#,##0.00">
                  <c:v>1138.0999999999999</c:v>
                </c:pt>
                <c:pt idx="391" formatCode="#,##0.00">
                  <c:v>1128.0999999999999</c:v>
                </c:pt>
                <c:pt idx="392" formatCode="#,##0.00">
                  <c:v>1118.2</c:v>
                </c:pt>
                <c:pt idx="393" formatCode="#,##0.00">
                  <c:v>1108.2</c:v>
                </c:pt>
                <c:pt idx="394" formatCode="#,##0.00">
                  <c:v>1098.5</c:v>
                </c:pt>
                <c:pt idx="395" formatCode="#,##0.00">
                  <c:v>1088.8</c:v>
                </c:pt>
                <c:pt idx="396" formatCode="#,##0.00">
                  <c:v>1079.4000000000001</c:v>
                </c:pt>
                <c:pt idx="397" formatCode="#,##0.00">
                  <c:v>1070.0999999999999</c:v>
                </c:pt>
                <c:pt idx="398" formatCode="#,##0.00">
                  <c:v>1060.9000000000001</c:v>
                </c:pt>
                <c:pt idx="399" formatCode="#,##0.00">
                  <c:v>1051.8</c:v>
                </c:pt>
                <c:pt idx="400" formatCode="#,##0.00">
                  <c:v>1042.9000000000001</c:v>
                </c:pt>
                <c:pt idx="401" formatCode="#,##0.00">
                  <c:v>1034</c:v>
                </c:pt>
                <c:pt idx="402" formatCode="#,##0.00">
                  <c:v>1025.2</c:v>
                </c:pt>
                <c:pt idx="403" formatCode="#,##0.00">
                  <c:v>1016.5</c:v>
                </c:pt>
                <c:pt idx="404" formatCode="#,##0.00">
                  <c:v>1007.9</c:v>
                </c:pt>
                <c:pt idx="405" formatCode="#,##0.00">
                  <c:v>1000.1</c:v>
                </c:pt>
                <c:pt idx="406" formatCode="#,##0.00">
                  <c:v>991.3</c:v>
                </c:pt>
                <c:pt idx="407" formatCode="#,##0.00">
                  <c:v>982.8</c:v>
                </c:pt>
                <c:pt idx="408" formatCode="#,##0.00">
                  <c:v>974.5</c:v>
                </c:pt>
                <c:pt idx="409" formatCode="#,##0.00">
                  <c:v>966.2</c:v>
                </c:pt>
                <c:pt idx="410" formatCode="#,##0.00">
                  <c:v>958.1</c:v>
                </c:pt>
                <c:pt idx="411" formatCode="#,##0.00">
                  <c:v>950.2</c:v>
                </c:pt>
                <c:pt idx="412" formatCode="#,##0.00">
                  <c:v>942.3</c:v>
                </c:pt>
                <c:pt idx="413" formatCode="#,##0.00">
                  <c:v>934.5</c:v>
                </c:pt>
                <c:pt idx="414" formatCode="#,##0.00">
                  <c:v>926.8</c:v>
                </c:pt>
                <c:pt idx="415" formatCode="#,##0.00">
                  <c:v>919.1</c:v>
                </c:pt>
                <c:pt idx="416" formatCode="#,##0.00">
                  <c:v>918</c:v>
                </c:pt>
                <c:pt idx="417" formatCode="#,##0.00">
                  <c:v>907.5</c:v>
                </c:pt>
                <c:pt idx="418" formatCode="#,##0.00">
                  <c:v>898.7</c:v>
                </c:pt>
                <c:pt idx="419" formatCode="#,##0.00">
                  <c:v>890.4</c:v>
                </c:pt>
                <c:pt idx="420" formatCode="#,##0.00">
                  <c:v>882.5</c:v>
                </c:pt>
                <c:pt idx="421" formatCode="#,##0.00">
                  <c:v>874.8</c:v>
                </c:pt>
                <c:pt idx="422" formatCode="#,##0.00">
                  <c:v>867.4</c:v>
                </c:pt>
                <c:pt idx="423" formatCode="#,##0.00">
                  <c:v>860.1</c:v>
                </c:pt>
                <c:pt idx="424" formatCode="#,##0.00">
                  <c:v>852.8</c:v>
                </c:pt>
                <c:pt idx="425" formatCode="#,##0.00">
                  <c:v>845.8</c:v>
                </c:pt>
                <c:pt idx="426" formatCode="#,##0.00">
                  <c:v>838.8</c:v>
                </c:pt>
                <c:pt idx="427" formatCode="#,##0.00">
                  <c:v>831.8</c:v>
                </c:pt>
                <c:pt idx="428" formatCode="#,##0.00">
                  <c:v>825</c:v>
                </c:pt>
                <c:pt idx="429" formatCode="#,##0.00">
                  <c:v>818.1</c:v>
                </c:pt>
                <c:pt idx="430" formatCode="#,##0.00">
                  <c:v>811.4</c:v>
                </c:pt>
                <c:pt idx="431" formatCode="#,##0.00">
                  <c:v>804.7</c:v>
                </c:pt>
                <c:pt idx="432" formatCode="#,##0.00">
                  <c:v>798.1</c:v>
                </c:pt>
                <c:pt idx="433" formatCode="#,##0.00">
                  <c:v>791.7</c:v>
                </c:pt>
                <c:pt idx="434" formatCode="#,##0.00">
                  <c:v>785.2</c:v>
                </c:pt>
                <c:pt idx="435" formatCode="#,##0.00">
                  <c:v>778.8</c:v>
                </c:pt>
                <c:pt idx="436" formatCode="#,##0.00">
                  <c:v>772.5</c:v>
                </c:pt>
                <c:pt idx="437" formatCode="#,##0.00">
                  <c:v>766.3</c:v>
                </c:pt>
                <c:pt idx="438" formatCode="#,##0.00">
                  <c:v>760</c:v>
                </c:pt>
                <c:pt idx="439" formatCode="#,##0.00">
                  <c:v>753.9</c:v>
                </c:pt>
                <c:pt idx="440" formatCode="#,##0.00">
                  <c:v>747.7</c:v>
                </c:pt>
                <c:pt idx="441" formatCode="#,##0.00">
                  <c:v>741.7</c:v>
                </c:pt>
                <c:pt idx="442" formatCode="#,##0.00">
                  <c:v>735.7</c:v>
                </c:pt>
                <c:pt idx="443" formatCode="#,##0.00">
                  <c:v>729.7</c:v>
                </c:pt>
                <c:pt idx="444" formatCode="#,##0.00">
                  <c:v>723.8</c:v>
                </c:pt>
                <c:pt idx="445" formatCode="#,##0.00">
                  <c:v>717.9</c:v>
                </c:pt>
                <c:pt idx="446" formatCode="#,##0.00">
                  <c:v>712.1</c:v>
                </c:pt>
                <c:pt idx="447" formatCode="#,##0.00">
                  <c:v>703.7</c:v>
                </c:pt>
                <c:pt idx="448" formatCode="#,##0.00">
                  <c:v>699.6</c:v>
                </c:pt>
                <c:pt idx="449" formatCode="#,##0.00">
                  <c:v>694.4</c:v>
                </c:pt>
                <c:pt idx="450" formatCode="#,##0.00">
                  <c:v>689.1</c:v>
                </c:pt>
                <c:pt idx="451" formatCode="#,##0.00">
                  <c:v>683.7</c:v>
                </c:pt>
                <c:pt idx="452" formatCode="#,##0.00">
                  <c:v>678.3</c:v>
                </c:pt>
                <c:pt idx="453" formatCode="#,##0.00">
                  <c:v>673.1</c:v>
                </c:pt>
                <c:pt idx="454" formatCode="#,##0.00">
                  <c:v>667.9</c:v>
                </c:pt>
                <c:pt idx="455" formatCode="#,##0.00">
                  <c:v>662.8</c:v>
                </c:pt>
                <c:pt idx="456" formatCode="#,##0.00">
                  <c:v>657.7</c:v>
                </c:pt>
                <c:pt idx="457" formatCode="#,##0.00">
                  <c:v>652.6</c:v>
                </c:pt>
                <c:pt idx="458" formatCode="#,##0.00">
                  <c:v>647.6</c:v>
                </c:pt>
                <c:pt idx="459" formatCode="#,##0.00">
                  <c:v>642.6</c:v>
                </c:pt>
                <c:pt idx="460" formatCode="#,##0.00">
                  <c:v>637.70000000000005</c:v>
                </c:pt>
                <c:pt idx="461" formatCode="#,##0.00">
                  <c:v>633</c:v>
                </c:pt>
                <c:pt idx="462" formatCode="#,##0.00">
                  <c:v>628.20000000000005</c:v>
                </c:pt>
                <c:pt idx="463" formatCode="#,##0.00">
                  <c:v>623.4</c:v>
                </c:pt>
                <c:pt idx="464" formatCode="#,##0.00">
                  <c:v>618.70000000000005</c:v>
                </c:pt>
                <c:pt idx="465" formatCode="#,##0.00">
                  <c:v>614.1</c:v>
                </c:pt>
                <c:pt idx="466" formatCode="#,##0.00">
                  <c:v>609.79999999999995</c:v>
                </c:pt>
                <c:pt idx="467" formatCode="#,##0.00">
                  <c:v>605.20000000000005</c:v>
                </c:pt>
                <c:pt idx="468" formatCode="#,##0.00">
                  <c:v>600.70000000000005</c:v>
                </c:pt>
                <c:pt idx="469" formatCode="#,##0.00">
                  <c:v>596.1</c:v>
                </c:pt>
                <c:pt idx="470" formatCode="#,##0.00">
                  <c:v>591.70000000000005</c:v>
                </c:pt>
                <c:pt idx="471" formatCode="#,##0.00">
                  <c:v>587.29999999999995</c:v>
                </c:pt>
                <c:pt idx="472" formatCode="#,##0.00">
                  <c:v>583.70000000000005</c:v>
                </c:pt>
                <c:pt idx="473" formatCode="#,##0.00">
                  <c:v>580.20000000000005</c:v>
                </c:pt>
                <c:pt idx="474" formatCode="#,##0.00">
                  <c:v>575.29999999999995</c:v>
                </c:pt>
                <c:pt idx="475" formatCode="#,##0.00">
                  <c:v>570.9</c:v>
                </c:pt>
                <c:pt idx="476" formatCode="#,##0.00">
                  <c:v>566.6</c:v>
                </c:pt>
                <c:pt idx="477" formatCode="#,##0.00">
                  <c:v>562.4</c:v>
                </c:pt>
                <c:pt idx="478" formatCode="#,##0.00">
                  <c:v>558.29999999999995</c:v>
                </c:pt>
                <c:pt idx="479" formatCode="#,##0.00">
                  <c:v>554.4</c:v>
                </c:pt>
                <c:pt idx="480" formatCode="#,##0.00">
                  <c:v>550.5</c:v>
                </c:pt>
                <c:pt idx="481" formatCode="#,##0.00">
                  <c:v>546.6</c:v>
                </c:pt>
                <c:pt idx="482" formatCode="#,##0.00">
                  <c:v>542.70000000000005</c:v>
                </c:pt>
                <c:pt idx="483" formatCode="#,##0.00">
                  <c:v>538.9</c:v>
                </c:pt>
                <c:pt idx="484" formatCode="#,##0.00">
                  <c:v>535.1</c:v>
                </c:pt>
                <c:pt idx="485" formatCode="#,##0.00">
                  <c:v>531.29999999999995</c:v>
                </c:pt>
                <c:pt idx="486" formatCode="#,##0.00">
                  <c:v>527.6</c:v>
                </c:pt>
                <c:pt idx="487" formatCode="#,##0.00">
                  <c:v>523.79999999999995</c:v>
                </c:pt>
                <c:pt idx="488" formatCode="#,##0.00">
                  <c:v>520.20000000000005</c:v>
                </c:pt>
                <c:pt idx="489" formatCode="#,##0.00">
                  <c:v>516.5</c:v>
                </c:pt>
                <c:pt idx="490" formatCode="#,##0.00">
                  <c:v>512.9</c:v>
                </c:pt>
                <c:pt idx="491" formatCode="#,##0.00">
                  <c:v>509.4</c:v>
                </c:pt>
                <c:pt idx="492" formatCode="#,##0.00">
                  <c:v>505.9</c:v>
                </c:pt>
                <c:pt idx="493" formatCode="#,##0.00">
                  <c:v>502.4</c:v>
                </c:pt>
                <c:pt idx="494" formatCode="#,##0.00">
                  <c:v>499</c:v>
                </c:pt>
                <c:pt idx="495" formatCode="#,##0.00">
                  <c:v>495.5</c:v>
                </c:pt>
                <c:pt idx="496" formatCode="#,##0.00">
                  <c:v>492.1</c:v>
                </c:pt>
                <c:pt idx="497" formatCode="#,##0.00">
                  <c:v>488.8</c:v>
                </c:pt>
                <c:pt idx="498" formatCode="#,##0.00">
                  <c:v>485.5</c:v>
                </c:pt>
                <c:pt idx="499" formatCode="#,##0.00">
                  <c:v>482.2</c:v>
                </c:pt>
                <c:pt idx="500" formatCode="#,##0.00">
                  <c:v>479</c:v>
                </c:pt>
                <c:pt idx="501" formatCode="#,##0.00">
                  <c:v>475.8</c:v>
                </c:pt>
                <c:pt idx="502" formatCode="#,##0.00">
                  <c:v>472.5</c:v>
                </c:pt>
                <c:pt idx="503" formatCode="#,##0.00">
                  <c:v>469.4</c:v>
                </c:pt>
                <c:pt idx="504" formatCode="#,##0.00">
                  <c:v>466.3</c:v>
                </c:pt>
                <c:pt idx="505" formatCode="#,##0.00">
                  <c:v>463.2</c:v>
                </c:pt>
                <c:pt idx="506" formatCode="#,##0.00">
                  <c:v>460.2</c:v>
                </c:pt>
                <c:pt idx="507" formatCode="#,##0.00">
                  <c:v>457.1</c:v>
                </c:pt>
                <c:pt idx="508" formatCode="#,##0.00">
                  <c:v>454.1</c:v>
                </c:pt>
                <c:pt idx="509" formatCode="#,##0.00">
                  <c:v>451.1</c:v>
                </c:pt>
                <c:pt idx="510" formatCode="#,##0.00">
                  <c:v>448.2</c:v>
                </c:pt>
                <c:pt idx="511" formatCode="#,##0.00">
                  <c:v>445.2</c:v>
                </c:pt>
                <c:pt idx="512" formatCode="#,##0.00">
                  <c:v>442.3</c:v>
                </c:pt>
                <c:pt idx="513" formatCode="#,##0.00">
                  <c:v>439.5</c:v>
                </c:pt>
                <c:pt idx="514" formatCode="#,##0.00">
                  <c:v>436.6</c:v>
                </c:pt>
                <c:pt idx="515" formatCode="#,##0.00">
                  <c:v>433.8</c:v>
                </c:pt>
                <c:pt idx="516" formatCode="#,##0.00">
                  <c:v>431</c:v>
                </c:pt>
                <c:pt idx="517" formatCode="#,##0.00">
                  <c:v>428.2</c:v>
                </c:pt>
                <c:pt idx="518" formatCode="#,##0.00">
                  <c:v>425.5</c:v>
                </c:pt>
                <c:pt idx="519" formatCode="#,##0.00">
                  <c:v>422.8</c:v>
                </c:pt>
                <c:pt idx="520" formatCode="#,##0.00">
                  <c:v>420.1</c:v>
                </c:pt>
                <c:pt idx="521" formatCode="#,##0.00">
                  <c:v>417.4</c:v>
                </c:pt>
                <c:pt idx="522" formatCode="#,##0.00">
                  <c:v>414.8</c:v>
                </c:pt>
                <c:pt idx="523" formatCode="#,##0.00">
                  <c:v>412.3</c:v>
                </c:pt>
                <c:pt idx="524" formatCode="#,##0.00">
                  <c:v>409.7</c:v>
                </c:pt>
                <c:pt idx="525" formatCode="#,##0.00">
                  <c:v>407.1</c:v>
                </c:pt>
                <c:pt idx="526" formatCode="#,##0.00">
                  <c:v>404.6</c:v>
                </c:pt>
                <c:pt idx="527" formatCode="#,##0.00">
                  <c:v>402.1</c:v>
                </c:pt>
                <c:pt idx="528" formatCode="#,##0.00">
                  <c:v>399.7</c:v>
                </c:pt>
                <c:pt idx="529" formatCode="#,##0.00">
                  <c:v>397.3</c:v>
                </c:pt>
                <c:pt idx="530" formatCode="#,##0.00">
                  <c:v>394.9</c:v>
                </c:pt>
                <c:pt idx="531" formatCode="#,##0.00">
                  <c:v>392.5</c:v>
                </c:pt>
                <c:pt idx="532" formatCode="#,##0.00">
                  <c:v>390.2</c:v>
                </c:pt>
                <c:pt idx="533" formatCode="#,##0.00">
                  <c:v>387.9</c:v>
                </c:pt>
                <c:pt idx="534" formatCode="#,##0.00">
                  <c:v>385.6</c:v>
                </c:pt>
                <c:pt idx="535" formatCode="#,##0.00">
                  <c:v>383.3</c:v>
                </c:pt>
                <c:pt idx="536" formatCode="#,##0.00">
                  <c:v>381.1</c:v>
                </c:pt>
                <c:pt idx="537" formatCode="#,##0.00">
                  <c:v>378.8</c:v>
                </c:pt>
                <c:pt idx="538" formatCode="#,##0.00">
                  <c:v>376.6</c:v>
                </c:pt>
                <c:pt idx="539" formatCode="#,##0.00">
                  <c:v>374.4</c:v>
                </c:pt>
                <c:pt idx="540" formatCode="#,##0.00">
                  <c:v>372.3</c:v>
                </c:pt>
                <c:pt idx="541" formatCode="#,##0.00">
                  <c:v>370.1</c:v>
                </c:pt>
                <c:pt idx="542" formatCode="#,##0.00">
                  <c:v>368</c:v>
                </c:pt>
                <c:pt idx="543" formatCode="#,##0.00">
                  <c:v>365.9</c:v>
                </c:pt>
                <c:pt idx="544" formatCode="#,##0.00">
                  <c:v>363.8</c:v>
                </c:pt>
                <c:pt idx="545" formatCode="#,##0.00">
                  <c:v>361.7</c:v>
                </c:pt>
                <c:pt idx="546" formatCode="#,##0.00">
                  <c:v>359.6</c:v>
                </c:pt>
                <c:pt idx="547" formatCode="#,##0.00">
                  <c:v>357.6</c:v>
                </c:pt>
                <c:pt idx="548" formatCode="#,##0.00">
                  <c:v>355.6</c:v>
                </c:pt>
                <c:pt idx="549" formatCode="#,##0.00">
                  <c:v>353.5</c:v>
                </c:pt>
                <c:pt idx="550" formatCode="#,##0.00">
                  <c:v>351.5</c:v>
                </c:pt>
                <c:pt idx="551" formatCode="#,##0.00">
                  <c:v>349.5</c:v>
                </c:pt>
                <c:pt idx="552" formatCode="#,##0.00">
                  <c:v>347.5</c:v>
                </c:pt>
                <c:pt idx="553" formatCode="#,##0.00">
                  <c:v>345.5</c:v>
                </c:pt>
                <c:pt idx="554" formatCode="#,##0.00">
                  <c:v>343.5</c:v>
                </c:pt>
                <c:pt idx="555" formatCode="#,##0.00">
                  <c:v>341.6</c:v>
                </c:pt>
                <c:pt idx="556" formatCode="#,##0.00">
                  <c:v>339.7</c:v>
                </c:pt>
                <c:pt idx="557" formatCode="#,##0.00">
                  <c:v>337.7</c:v>
                </c:pt>
                <c:pt idx="558" formatCode="#,##0.00">
                  <c:v>335.8</c:v>
                </c:pt>
                <c:pt idx="559" formatCode="#,##0.00">
                  <c:v>334</c:v>
                </c:pt>
                <c:pt idx="560" formatCode="#,##0.00">
                  <c:v>332.1</c:v>
                </c:pt>
                <c:pt idx="561" formatCode="#,##0.00">
                  <c:v>330.2</c:v>
                </c:pt>
                <c:pt idx="562" formatCode="#,##0.00">
                  <c:v>328.4</c:v>
                </c:pt>
                <c:pt idx="563" formatCode="#,##0.00">
                  <c:v>326.5</c:v>
                </c:pt>
                <c:pt idx="564" formatCode="#,##0.00">
                  <c:v>324.7</c:v>
                </c:pt>
                <c:pt idx="565" formatCode="#,##0.00">
                  <c:v>322.89999999999998</c:v>
                </c:pt>
                <c:pt idx="566" formatCode="#,##0.00">
                  <c:v>321.10000000000002</c:v>
                </c:pt>
                <c:pt idx="567" formatCode="#,##0.00">
                  <c:v>319.3</c:v>
                </c:pt>
                <c:pt idx="568" formatCode="#,##0.00">
                  <c:v>317.5</c:v>
                </c:pt>
                <c:pt idx="569" formatCode="#,##0.00">
                  <c:v>315.8</c:v>
                </c:pt>
                <c:pt idx="570" formatCode="#,##0.00">
                  <c:v>314</c:v>
                </c:pt>
                <c:pt idx="571" formatCode="#,##0.00">
                  <c:v>312.3</c:v>
                </c:pt>
                <c:pt idx="572" formatCode="#,##0.00">
                  <c:v>310.60000000000002</c:v>
                </c:pt>
                <c:pt idx="573" formatCode="#,##0.00">
                  <c:v>308.89999999999998</c:v>
                </c:pt>
                <c:pt idx="574" formatCode="#,##0.00">
                  <c:v>307.3</c:v>
                </c:pt>
                <c:pt idx="575" formatCode="#,##0.00">
                  <c:v>305.60000000000002</c:v>
                </c:pt>
                <c:pt idx="576" formatCode="#,##0.00">
                  <c:v>303.89999999999998</c:v>
                </c:pt>
                <c:pt idx="577" formatCode="#,##0.00">
                  <c:v>302.3</c:v>
                </c:pt>
                <c:pt idx="578" formatCode="#,##0.00">
                  <c:v>300.7</c:v>
                </c:pt>
                <c:pt idx="579" formatCode="#,##0.00">
                  <c:v>299.10000000000002</c:v>
                </c:pt>
                <c:pt idx="580" formatCode="#,##0.00">
                  <c:v>297.5</c:v>
                </c:pt>
                <c:pt idx="581" formatCode="#,##0.00">
                  <c:v>295.89999999999998</c:v>
                </c:pt>
                <c:pt idx="582" formatCode="#,##0.00">
                  <c:v>294.39999999999998</c:v>
                </c:pt>
                <c:pt idx="583" formatCode="#,##0.00">
                  <c:v>292.8</c:v>
                </c:pt>
                <c:pt idx="584" formatCode="#,##0.00">
                  <c:v>291.3</c:v>
                </c:pt>
                <c:pt idx="585" formatCode="#,##0.00">
                  <c:v>289.8</c:v>
                </c:pt>
                <c:pt idx="586" formatCode="#,##0.00">
                  <c:v>288.39999999999998</c:v>
                </c:pt>
                <c:pt idx="587" formatCode="#,##0.00">
                  <c:v>286.89999999999998</c:v>
                </c:pt>
                <c:pt idx="588" formatCode="#,##0.00">
                  <c:v>285.39999999999998</c:v>
                </c:pt>
                <c:pt idx="589" formatCode="#,##0.00">
                  <c:v>283.89999999999998</c:v>
                </c:pt>
                <c:pt idx="590" formatCode="#,##0.00">
                  <c:v>282.39999999999998</c:v>
                </c:pt>
                <c:pt idx="591" formatCode="#,##0.00">
                  <c:v>281</c:v>
                </c:pt>
                <c:pt idx="592" formatCode="#,##0.00">
                  <c:v>279.5</c:v>
                </c:pt>
                <c:pt idx="593" formatCode="#,##0.00">
                  <c:v>278.10000000000002</c:v>
                </c:pt>
                <c:pt idx="594" formatCode="#,##0.00">
                  <c:v>276.7</c:v>
                </c:pt>
                <c:pt idx="595" formatCode="#,##0.00">
                  <c:v>275.2</c:v>
                </c:pt>
                <c:pt idx="596" formatCode="#,##0">
                  <c:v>273.8</c:v>
                </c:pt>
                <c:pt idx="597" formatCode="#,##0">
                  <c:v>272.39999999999998</c:v>
                </c:pt>
                <c:pt idx="598" formatCode="#,##0">
                  <c:v>271</c:v>
                </c:pt>
                <c:pt idx="599" formatCode="#,##0">
                  <c:v>269.60000000000002</c:v>
                </c:pt>
                <c:pt idx="600" formatCode="#,##0">
                  <c:v>268.2</c:v>
                </c:pt>
                <c:pt idx="601" formatCode="#,##0">
                  <c:v>266.8</c:v>
                </c:pt>
                <c:pt idx="602" formatCode="#,##0">
                  <c:v>265.39999999999998</c:v>
                </c:pt>
                <c:pt idx="603" formatCode="#,##0">
                  <c:v>264.10000000000002</c:v>
                </c:pt>
                <c:pt idx="604" formatCode="#,##0">
                  <c:v>262.7</c:v>
                </c:pt>
                <c:pt idx="605" formatCode="#,##0">
                  <c:v>261.39999999999998</c:v>
                </c:pt>
                <c:pt idx="606" formatCode="#,##0">
                  <c:v>260.2</c:v>
                </c:pt>
                <c:pt idx="607" formatCode="#,##0">
                  <c:v>258.8</c:v>
                </c:pt>
                <c:pt idx="608" formatCode="#,##0">
                  <c:v>257.39999999999998</c:v>
                </c:pt>
                <c:pt idx="609" formatCode="#,##0">
                  <c:v>256.10000000000002</c:v>
                </c:pt>
                <c:pt idx="610" formatCode="#,##0">
                  <c:v>254.8</c:v>
                </c:pt>
                <c:pt idx="611" formatCode="#,##0">
                  <c:v>253.5</c:v>
                </c:pt>
                <c:pt idx="612" formatCode="#,##0">
                  <c:v>252.2</c:v>
                </c:pt>
                <c:pt idx="613" formatCode="#,##0">
                  <c:v>251</c:v>
                </c:pt>
                <c:pt idx="614" formatCode="#,##0">
                  <c:v>249.7</c:v>
                </c:pt>
                <c:pt idx="615" formatCode="#,##0">
                  <c:v>248.5</c:v>
                </c:pt>
                <c:pt idx="616" formatCode="#,##0">
                  <c:v>247.3</c:v>
                </c:pt>
                <c:pt idx="617" formatCode="#,##0">
                  <c:v>246.1</c:v>
                </c:pt>
                <c:pt idx="618" formatCode="#,##0">
                  <c:v>244.8</c:v>
                </c:pt>
                <c:pt idx="619" formatCode="#,##0">
                  <c:v>243.6</c:v>
                </c:pt>
                <c:pt idx="620" formatCode="#,##0">
                  <c:v>242.4</c:v>
                </c:pt>
                <c:pt idx="621" formatCode="#,##0">
                  <c:v>241.2</c:v>
                </c:pt>
                <c:pt idx="622" formatCode="#,##0">
                  <c:v>240.1</c:v>
                </c:pt>
                <c:pt idx="623" formatCode="#,##0">
                  <c:v>238.9</c:v>
                </c:pt>
                <c:pt idx="624" formatCode="#,##0">
                  <c:v>237.7</c:v>
                </c:pt>
                <c:pt idx="625" formatCode="#,##0">
                  <c:v>236.6</c:v>
                </c:pt>
                <c:pt idx="626" formatCode="#,##0">
                  <c:v>235.4</c:v>
                </c:pt>
                <c:pt idx="627" formatCode="#,##0">
                  <c:v>234.2</c:v>
                </c:pt>
                <c:pt idx="628" formatCode="#,##0">
                  <c:v>233.1</c:v>
                </c:pt>
                <c:pt idx="629" formatCode="#,##0">
                  <c:v>232</c:v>
                </c:pt>
                <c:pt idx="630" formatCode="#,##0">
                  <c:v>230.8</c:v>
                </c:pt>
                <c:pt idx="631" formatCode="#,##0">
                  <c:v>229.7</c:v>
                </c:pt>
                <c:pt idx="632" formatCode="#,##0">
                  <c:v>228.6</c:v>
                </c:pt>
                <c:pt idx="633" formatCode="#,##0">
                  <c:v>227.4</c:v>
                </c:pt>
                <c:pt idx="634" formatCode="#,##0">
                  <c:v>226.3</c:v>
                </c:pt>
                <c:pt idx="635" formatCode="#,##0">
                  <c:v>225.2</c:v>
                </c:pt>
                <c:pt idx="636" formatCode="#,##0">
                  <c:v>224.1</c:v>
                </c:pt>
                <c:pt idx="637" formatCode="#,##0">
                  <c:v>223</c:v>
                </c:pt>
                <c:pt idx="638" formatCode="#,##0">
                  <c:v>221.9</c:v>
                </c:pt>
                <c:pt idx="639" formatCode="#,##0">
                  <c:v>220.9</c:v>
                </c:pt>
                <c:pt idx="640" formatCode="#,##0">
                  <c:v>219.8</c:v>
                </c:pt>
                <c:pt idx="641" formatCode="#,##0">
                  <c:v>218.8</c:v>
                </c:pt>
                <c:pt idx="642" formatCode="#,##0">
                  <c:v>217.7</c:v>
                </c:pt>
                <c:pt idx="643" formatCode="#,##0">
                  <c:v>216.7</c:v>
                </c:pt>
                <c:pt idx="644" formatCode="#,##0">
                  <c:v>215.6</c:v>
                </c:pt>
                <c:pt idx="645" formatCode="#,##0">
                  <c:v>214.6</c:v>
                </c:pt>
                <c:pt idx="646" formatCode="#,##0">
                  <c:v>213.5</c:v>
                </c:pt>
                <c:pt idx="647" formatCode="#,##0">
                  <c:v>212.6</c:v>
                </c:pt>
                <c:pt idx="648" formatCode="#,##0">
                  <c:v>211.6</c:v>
                </c:pt>
                <c:pt idx="649" formatCode="#,##0">
                  <c:v>210.7</c:v>
                </c:pt>
                <c:pt idx="650" formatCode="#,##0">
                  <c:v>209.7</c:v>
                </c:pt>
                <c:pt idx="651" formatCode="#,##0">
                  <c:v>208.7</c:v>
                </c:pt>
                <c:pt idx="652" formatCode="#,##0">
                  <c:v>207.7</c:v>
                </c:pt>
                <c:pt idx="653" formatCode="#,##0">
                  <c:v>206.6</c:v>
                </c:pt>
                <c:pt idx="654" formatCode="#,##0">
                  <c:v>205.6</c:v>
                </c:pt>
                <c:pt idx="655" formatCode="#,##0">
                  <c:v>204.6</c:v>
                </c:pt>
                <c:pt idx="656" formatCode="#,##0">
                  <c:v>203.6</c:v>
                </c:pt>
                <c:pt idx="657" formatCode="#,##0">
                  <c:v>202.7</c:v>
                </c:pt>
                <c:pt idx="658" formatCode="#,##0">
                  <c:v>201.7</c:v>
                </c:pt>
                <c:pt idx="659" formatCode="#,##0">
                  <c:v>200.8</c:v>
                </c:pt>
                <c:pt idx="660" formatCode="#,##0">
                  <c:v>199.8</c:v>
                </c:pt>
                <c:pt idx="661" formatCode="#,##0">
                  <c:v>198.9</c:v>
                </c:pt>
                <c:pt idx="662" formatCode="#,##0">
                  <c:v>198</c:v>
                </c:pt>
                <c:pt idx="663" formatCode="#,##0">
                  <c:v>197.1</c:v>
                </c:pt>
                <c:pt idx="664" formatCode="#,##0">
                  <c:v>196.2</c:v>
                </c:pt>
                <c:pt idx="665" formatCode="#,##0">
                  <c:v>195.4</c:v>
                </c:pt>
                <c:pt idx="666" formatCode="#,##0">
                  <c:v>194.6</c:v>
                </c:pt>
                <c:pt idx="667" formatCode="#,##0">
                  <c:v>193.8</c:v>
                </c:pt>
                <c:pt idx="668" formatCode="#,##0">
                  <c:v>192.9</c:v>
                </c:pt>
                <c:pt idx="669" formatCode="#,##0">
                  <c:v>192.1</c:v>
                </c:pt>
                <c:pt idx="670" formatCode="#,##0">
                  <c:v>191.2</c:v>
                </c:pt>
                <c:pt idx="671" formatCode="#,##0">
                  <c:v>190.3</c:v>
                </c:pt>
                <c:pt idx="672" formatCode="#,##0">
                  <c:v>189.4</c:v>
                </c:pt>
                <c:pt idx="673" formatCode="#,##0">
                  <c:v>188.5</c:v>
                </c:pt>
                <c:pt idx="674" formatCode="#,##0">
                  <c:v>187.6</c:v>
                </c:pt>
                <c:pt idx="675" formatCode="#,##0">
                  <c:v>186.7</c:v>
                </c:pt>
                <c:pt idx="676" formatCode="#,##0">
                  <c:v>185.8</c:v>
                </c:pt>
                <c:pt idx="677" formatCode="#,##0">
                  <c:v>184.9</c:v>
                </c:pt>
                <c:pt idx="678" formatCode="#,##0">
                  <c:v>184</c:v>
                </c:pt>
                <c:pt idx="679" formatCode="#,##0">
                  <c:v>183.1</c:v>
                </c:pt>
                <c:pt idx="680" formatCode="#,##0">
                  <c:v>182.3</c:v>
                </c:pt>
                <c:pt idx="681" formatCode="#,##0">
                  <c:v>181.4</c:v>
                </c:pt>
                <c:pt idx="682" formatCode="#,##0">
                  <c:v>180.5</c:v>
                </c:pt>
                <c:pt idx="683" formatCode="#,##0">
                  <c:v>179.7</c:v>
                </c:pt>
                <c:pt idx="684" formatCode="#,##0">
                  <c:v>178.9</c:v>
                </c:pt>
                <c:pt idx="685" formatCode="#,##0">
                  <c:v>178.1</c:v>
                </c:pt>
                <c:pt idx="686" formatCode="#,##0">
                  <c:v>177.3</c:v>
                </c:pt>
                <c:pt idx="687" formatCode="#,##0">
                  <c:v>176.5</c:v>
                </c:pt>
                <c:pt idx="688" formatCode="#,##0">
                  <c:v>175.7</c:v>
                </c:pt>
                <c:pt idx="689" formatCode="#,##0">
                  <c:v>174.8</c:v>
                </c:pt>
                <c:pt idx="690" formatCode="#,##0">
                  <c:v>174</c:v>
                </c:pt>
                <c:pt idx="691" formatCode="#,##0">
                  <c:v>173.2</c:v>
                </c:pt>
                <c:pt idx="692" formatCode="#,##0">
                  <c:v>172.4</c:v>
                </c:pt>
                <c:pt idx="693" formatCode="#,##0">
                  <c:v>171.6</c:v>
                </c:pt>
                <c:pt idx="694" formatCode="#,##0">
                  <c:v>170.8</c:v>
                </c:pt>
                <c:pt idx="695" formatCode="#,##0">
                  <c:v>170.1</c:v>
                </c:pt>
                <c:pt idx="696" formatCode="#,##0">
                  <c:v>169.4</c:v>
                </c:pt>
                <c:pt idx="697" formatCode="#,##0">
                  <c:v>168.6</c:v>
                </c:pt>
                <c:pt idx="698" formatCode="#,##0">
                  <c:v>167.8</c:v>
                </c:pt>
                <c:pt idx="699" formatCode="#,##0">
                  <c:v>167</c:v>
                </c:pt>
                <c:pt idx="700" formatCode="#,##0">
                  <c:v>166.2</c:v>
                </c:pt>
                <c:pt idx="701" formatCode="#,##0">
                  <c:v>165.5</c:v>
                </c:pt>
                <c:pt idx="702" formatCode="#,##0">
                  <c:v>164.7</c:v>
                </c:pt>
                <c:pt idx="703" formatCode="#,##0">
                  <c:v>164</c:v>
                </c:pt>
                <c:pt idx="704" formatCode="#,##0">
                  <c:v>163.19999999999999</c:v>
                </c:pt>
                <c:pt idx="705" formatCode="#,##0">
                  <c:v>162.5</c:v>
                </c:pt>
                <c:pt idx="706" formatCode="#,##0">
                  <c:v>161.80000000000001</c:v>
                </c:pt>
                <c:pt idx="707" formatCode="#,##0">
                  <c:v>161.1</c:v>
                </c:pt>
                <c:pt idx="708" formatCode="#,##0">
                  <c:v>160.5</c:v>
                </c:pt>
                <c:pt idx="709" formatCode="#,##0">
                  <c:v>159.80000000000001</c:v>
                </c:pt>
                <c:pt idx="710" formatCode="#,##0">
                  <c:v>159.1</c:v>
                </c:pt>
                <c:pt idx="711" formatCode="#,##0">
                  <c:v>158.4</c:v>
                </c:pt>
                <c:pt idx="712" formatCode="#,##0">
                  <c:v>157.69999999999999</c:v>
                </c:pt>
                <c:pt idx="713" formatCode="#,##0">
                  <c:v>158</c:v>
                </c:pt>
                <c:pt idx="714" formatCode="#,##0">
                  <c:v>156.69999999999999</c:v>
                </c:pt>
                <c:pt idx="715" formatCode="#,##0">
                  <c:v>155.80000000000001</c:v>
                </c:pt>
                <c:pt idx="716" formatCode="#,##0">
                  <c:v>155</c:v>
                </c:pt>
                <c:pt idx="717" formatCode="#,##0">
                  <c:v>154.30000000000001</c:v>
                </c:pt>
                <c:pt idx="718" formatCode="#,##0">
                  <c:v>153.6</c:v>
                </c:pt>
                <c:pt idx="719" formatCode="#,##0">
                  <c:v>152.9</c:v>
                </c:pt>
                <c:pt idx="720" formatCode="#,##0">
                  <c:v>152.30000000000001</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2"/>
          <c:tx>
            <c:v>1 Percent Annual Chance</c:v>
          </c:tx>
          <c:spPr>
            <a:ln>
              <a:solidFill>
                <a:schemeClr val="tx1"/>
              </a:solidFill>
            </a:ln>
          </c:spPr>
          <c:marker>
            <c:symbol val="none"/>
          </c:marker>
          <c:xVal>
            <c:numRef>
              <c:f>Hydrograph_JD2_4!$B$3:$B$740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Hydrograph_JD2_4!$F$3:$F$740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0.1</c:v>
                </c:pt>
                <c:pt idx="86">
                  <c:v>0.1</c:v>
                </c:pt>
                <c:pt idx="87">
                  <c:v>0.1</c:v>
                </c:pt>
                <c:pt idx="88">
                  <c:v>0.1</c:v>
                </c:pt>
                <c:pt idx="89">
                  <c:v>0.2</c:v>
                </c:pt>
                <c:pt idx="90">
                  <c:v>0.2</c:v>
                </c:pt>
                <c:pt idx="91">
                  <c:v>0.4</c:v>
                </c:pt>
                <c:pt idx="92">
                  <c:v>0.4</c:v>
                </c:pt>
                <c:pt idx="93">
                  <c:v>0.5</c:v>
                </c:pt>
                <c:pt idx="94">
                  <c:v>0.7</c:v>
                </c:pt>
                <c:pt idx="95">
                  <c:v>0.8</c:v>
                </c:pt>
                <c:pt idx="96">
                  <c:v>0.9</c:v>
                </c:pt>
                <c:pt idx="97">
                  <c:v>0.9</c:v>
                </c:pt>
                <c:pt idx="98">
                  <c:v>1</c:v>
                </c:pt>
                <c:pt idx="99">
                  <c:v>1.1000000000000001</c:v>
                </c:pt>
                <c:pt idx="100">
                  <c:v>1.2</c:v>
                </c:pt>
                <c:pt idx="101">
                  <c:v>1.3</c:v>
                </c:pt>
                <c:pt idx="102">
                  <c:v>1.4</c:v>
                </c:pt>
                <c:pt idx="103">
                  <c:v>1.5</c:v>
                </c:pt>
                <c:pt idx="104">
                  <c:v>1.6</c:v>
                </c:pt>
                <c:pt idx="105">
                  <c:v>1.8</c:v>
                </c:pt>
                <c:pt idx="106">
                  <c:v>2.1</c:v>
                </c:pt>
                <c:pt idx="107">
                  <c:v>2.4</c:v>
                </c:pt>
                <c:pt idx="108">
                  <c:v>2.8</c:v>
                </c:pt>
                <c:pt idx="109">
                  <c:v>3.4</c:v>
                </c:pt>
                <c:pt idx="110">
                  <c:v>3.9</c:v>
                </c:pt>
                <c:pt idx="111">
                  <c:v>4.7</c:v>
                </c:pt>
                <c:pt idx="112">
                  <c:v>5.9</c:v>
                </c:pt>
                <c:pt idx="113">
                  <c:v>7.6</c:v>
                </c:pt>
                <c:pt idx="114">
                  <c:v>9</c:v>
                </c:pt>
                <c:pt idx="115">
                  <c:v>10.4</c:v>
                </c:pt>
                <c:pt idx="116">
                  <c:v>12.7</c:v>
                </c:pt>
                <c:pt idx="117">
                  <c:v>16.600000000000001</c:v>
                </c:pt>
                <c:pt idx="118">
                  <c:v>21.4</c:v>
                </c:pt>
                <c:pt idx="119">
                  <c:v>27.7</c:v>
                </c:pt>
                <c:pt idx="120">
                  <c:v>38.4</c:v>
                </c:pt>
                <c:pt idx="121">
                  <c:v>64.8</c:v>
                </c:pt>
                <c:pt idx="122">
                  <c:v>90.4</c:v>
                </c:pt>
                <c:pt idx="123">
                  <c:v>113.6</c:v>
                </c:pt>
                <c:pt idx="124">
                  <c:v>139.9</c:v>
                </c:pt>
                <c:pt idx="125">
                  <c:v>169.3</c:v>
                </c:pt>
                <c:pt idx="126">
                  <c:v>198.4</c:v>
                </c:pt>
                <c:pt idx="127">
                  <c:v>228.6</c:v>
                </c:pt>
                <c:pt idx="128">
                  <c:v>265.39999999999998</c:v>
                </c:pt>
                <c:pt idx="129" formatCode="#,##0.00">
                  <c:v>299.39999999999998</c:v>
                </c:pt>
                <c:pt idx="130" formatCode="#,##0.00">
                  <c:v>330.1</c:v>
                </c:pt>
                <c:pt idx="131" formatCode="#,##0.00">
                  <c:v>356.8</c:v>
                </c:pt>
                <c:pt idx="132" formatCode="#,##0.00">
                  <c:v>379.2</c:v>
                </c:pt>
                <c:pt idx="133" formatCode="#,##0.00">
                  <c:v>398</c:v>
                </c:pt>
                <c:pt idx="134" formatCode="#,##0.00">
                  <c:v>414.8</c:v>
                </c:pt>
                <c:pt idx="135" formatCode="#,##0.00">
                  <c:v>430.2</c:v>
                </c:pt>
                <c:pt idx="136" formatCode="#,##0.00">
                  <c:v>444.6</c:v>
                </c:pt>
                <c:pt idx="137" formatCode="#,##0.00">
                  <c:v>457.9</c:v>
                </c:pt>
                <c:pt idx="138" formatCode="#,##0.00">
                  <c:v>470.9</c:v>
                </c:pt>
                <c:pt idx="139" formatCode="#,##0.00">
                  <c:v>485</c:v>
                </c:pt>
                <c:pt idx="140" formatCode="#,##0.00">
                  <c:v>501.5</c:v>
                </c:pt>
                <c:pt idx="141" formatCode="#,##0.00">
                  <c:v>522.4</c:v>
                </c:pt>
                <c:pt idx="142" formatCode="#,##0.00">
                  <c:v>550.9</c:v>
                </c:pt>
                <c:pt idx="143" formatCode="#,##0.00">
                  <c:v>589.6</c:v>
                </c:pt>
                <c:pt idx="144" formatCode="#,##0.00">
                  <c:v>639.4</c:v>
                </c:pt>
                <c:pt idx="145" formatCode="#,##0.00">
                  <c:v>697.1</c:v>
                </c:pt>
                <c:pt idx="146" formatCode="#,##0.00">
                  <c:v>754.4</c:v>
                </c:pt>
                <c:pt idx="147" formatCode="#,##0.00">
                  <c:v>806.3</c:v>
                </c:pt>
                <c:pt idx="148" formatCode="#,##0.00">
                  <c:v>850.5</c:v>
                </c:pt>
                <c:pt idx="149" formatCode="#,##0.00">
                  <c:v>884.9</c:v>
                </c:pt>
                <c:pt idx="150" formatCode="#,##0.00">
                  <c:v>909.9</c:v>
                </c:pt>
                <c:pt idx="151" formatCode="#,##0.00">
                  <c:v>926.5</c:v>
                </c:pt>
                <c:pt idx="152" formatCode="#,##0.00">
                  <c:v>936.1</c:v>
                </c:pt>
                <c:pt idx="153" formatCode="#,##0.00">
                  <c:v>940.2</c:v>
                </c:pt>
                <c:pt idx="154" formatCode="#,##0.00">
                  <c:v>940.2</c:v>
                </c:pt>
                <c:pt idx="155" formatCode="#,##0.00">
                  <c:v>936.9</c:v>
                </c:pt>
                <c:pt idx="156" formatCode="#,##0.00">
                  <c:v>931</c:v>
                </c:pt>
                <c:pt idx="157" formatCode="#,##0.00">
                  <c:v>923.3</c:v>
                </c:pt>
                <c:pt idx="158" formatCode="#,##0.00">
                  <c:v>914.1</c:v>
                </c:pt>
                <c:pt idx="159" formatCode="#,##0.00">
                  <c:v>903.9</c:v>
                </c:pt>
                <c:pt idx="160" formatCode="#,##0.00">
                  <c:v>893.1</c:v>
                </c:pt>
                <c:pt idx="161" formatCode="#,##0.00">
                  <c:v>881.8</c:v>
                </c:pt>
                <c:pt idx="162" formatCode="#,##0.00">
                  <c:v>870.3</c:v>
                </c:pt>
                <c:pt idx="163" formatCode="#,##0.00">
                  <c:v>858.9</c:v>
                </c:pt>
                <c:pt idx="164" formatCode="#,##0.00">
                  <c:v>847.8</c:v>
                </c:pt>
                <c:pt idx="165" formatCode="#,##0.00">
                  <c:v>837</c:v>
                </c:pt>
                <c:pt idx="166" formatCode="#,##0.00">
                  <c:v>826.2</c:v>
                </c:pt>
                <c:pt idx="167" formatCode="#,##0.00">
                  <c:v>815.4</c:v>
                </c:pt>
                <c:pt idx="168" formatCode="#,##0.00">
                  <c:v>804.7</c:v>
                </c:pt>
                <c:pt idx="169" formatCode="#,##0.00">
                  <c:v>794.1</c:v>
                </c:pt>
                <c:pt idx="170" formatCode="#,##0.00">
                  <c:v>783.6</c:v>
                </c:pt>
                <c:pt idx="171" formatCode="#,##0.00">
                  <c:v>773.6</c:v>
                </c:pt>
                <c:pt idx="172" formatCode="#,##0.00">
                  <c:v>763.4</c:v>
                </c:pt>
                <c:pt idx="173" formatCode="#,##0.00">
                  <c:v>753.3</c:v>
                </c:pt>
                <c:pt idx="174" formatCode="#,##0.00">
                  <c:v>743.4</c:v>
                </c:pt>
                <c:pt idx="175" formatCode="#,##0.00">
                  <c:v>733.8</c:v>
                </c:pt>
                <c:pt idx="176" formatCode="#,##0.00">
                  <c:v>724.3</c:v>
                </c:pt>
                <c:pt idx="177" formatCode="#,##0.00">
                  <c:v>715</c:v>
                </c:pt>
                <c:pt idx="178" formatCode="#,##0.00">
                  <c:v>706.1</c:v>
                </c:pt>
                <c:pt idx="179" formatCode="#,##0.00">
                  <c:v>697.4</c:v>
                </c:pt>
                <c:pt idx="180" formatCode="#,##0.00">
                  <c:v>689</c:v>
                </c:pt>
                <c:pt idx="181" formatCode="#,##0.00">
                  <c:v>680.8</c:v>
                </c:pt>
                <c:pt idx="182" formatCode="#,##0.00">
                  <c:v>672.8</c:v>
                </c:pt>
                <c:pt idx="183" formatCode="#,##0.00">
                  <c:v>664.9</c:v>
                </c:pt>
                <c:pt idx="184" formatCode="#,##0.00">
                  <c:v>657.4</c:v>
                </c:pt>
                <c:pt idx="185" formatCode="#,##0.00">
                  <c:v>650</c:v>
                </c:pt>
                <c:pt idx="186" formatCode="#,##0.00">
                  <c:v>642.9</c:v>
                </c:pt>
                <c:pt idx="187" formatCode="#,##0.00">
                  <c:v>635.9</c:v>
                </c:pt>
                <c:pt idx="188" formatCode="#,##0.00">
                  <c:v>629.20000000000005</c:v>
                </c:pt>
                <c:pt idx="189" formatCode="#,##0.00">
                  <c:v>622.70000000000005</c:v>
                </c:pt>
                <c:pt idx="190" formatCode="#,##0.00">
                  <c:v>616.5</c:v>
                </c:pt>
                <c:pt idx="191" formatCode="#,##0.00">
                  <c:v>610.29999999999995</c:v>
                </c:pt>
                <c:pt idx="192" formatCode="#,##0.00">
                  <c:v>604.20000000000005</c:v>
                </c:pt>
                <c:pt idx="193" formatCode="#,##0.00">
                  <c:v>598.4</c:v>
                </c:pt>
                <c:pt idx="194" formatCode="#,##0.00">
                  <c:v>593.1</c:v>
                </c:pt>
                <c:pt idx="195" formatCode="#,##0.00">
                  <c:v>588.6</c:v>
                </c:pt>
                <c:pt idx="196" formatCode="#,##0.00">
                  <c:v>585.4</c:v>
                </c:pt>
                <c:pt idx="197" formatCode="#,##0.00">
                  <c:v>584.9</c:v>
                </c:pt>
                <c:pt idx="198" formatCode="#,##0.00">
                  <c:v>588.20000000000005</c:v>
                </c:pt>
                <c:pt idx="199" formatCode="#,##0.00">
                  <c:v>597.4</c:v>
                </c:pt>
                <c:pt idx="200" formatCode="#,##0.00">
                  <c:v>616.1</c:v>
                </c:pt>
                <c:pt idx="201" formatCode="#,##0.00">
                  <c:v>650.9</c:v>
                </c:pt>
                <c:pt idx="202" formatCode="#,##0.00">
                  <c:v>710.7</c:v>
                </c:pt>
                <c:pt idx="203" formatCode="#,##0.00">
                  <c:v>797.7</c:v>
                </c:pt>
                <c:pt idx="204" formatCode="#,##0.00">
                  <c:v>905.6</c:v>
                </c:pt>
                <c:pt idx="205" formatCode="#,##0.00">
                  <c:v>1025</c:v>
                </c:pt>
                <c:pt idx="206" formatCode="#,##0.00">
                  <c:v>1142.7</c:v>
                </c:pt>
                <c:pt idx="207" formatCode="#,##0.00">
                  <c:v>1259.2</c:v>
                </c:pt>
                <c:pt idx="208" formatCode="#,##0.00">
                  <c:v>1369.5</c:v>
                </c:pt>
                <c:pt idx="209" formatCode="#,##0.00">
                  <c:v>1475.2</c:v>
                </c:pt>
                <c:pt idx="210" formatCode="#,##0.00">
                  <c:v>1577.7</c:v>
                </c:pt>
                <c:pt idx="211" formatCode="#,##0.00">
                  <c:v>1676.2</c:v>
                </c:pt>
                <c:pt idx="212" formatCode="#,##0.00">
                  <c:v>1772.2</c:v>
                </c:pt>
                <c:pt idx="213" formatCode="#,##0.00">
                  <c:v>1864.1</c:v>
                </c:pt>
                <c:pt idx="214" formatCode="#,##0.00">
                  <c:v>1948.7</c:v>
                </c:pt>
                <c:pt idx="215" formatCode="#,##0.00">
                  <c:v>2027.6</c:v>
                </c:pt>
                <c:pt idx="216" formatCode="#,##0.00">
                  <c:v>2098.1999999999998</c:v>
                </c:pt>
                <c:pt idx="217" formatCode="#,##0.00">
                  <c:v>2160.5</c:v>
                </c:pt>
                <c:pt idx="218" formatCode="#,##0.00">
                  <c:v>2215.4</c:v>
                </c:pt>
                <c:pt idx="219" formatCode="#,##0.00">
                  <c:v>2264.8000000000002</c:v>
                </c:pt>
                <c:pt idx="220" formatCode="#,##0.00">
                  <c:v>2307.3000000000002</c:v>
                </c:pt>
                <c:pt idx="221" formatCode="#,##0.00">
                  <c:v>2343.8000000000002</c:v>
                </c:pt>
                <c:pt idx="222" formatCode="#,##0.00">
                  <c:v>2374.9</c:v>
                </c:pt>
                <c:pt idx="223" formatCode="#,##0.00">
                  <c:v>2401.1</c:v>
                </c:pt>
                <c:pt idx="224" formatCode="#,##0.00">
                  <c:v>2422.6999999999998</c:v>
                </c:pt>
                <c:pt idx="225" formatCode="#,##0.00">
                  <c:v>2440</c:v>
                </c:pt>
                <c:pt idx="226" formatCode="#,##0.00">
                  <c:v>2453.5</c:v>
                </c:pt>
                <c:pt idx="227" formatCode="#,##0.00">
                  <c:v>2463.6999999999998</c:v>
                </c:pt>
                <c:pt idx="228" formatCode="#,##0.00">
                  <c:v>2471.1999999999998</c:v>
                </c:pt>
                <c:pt idx="229" formatCode="#,##0.00">
                  <c:v>2476.1999999999998</c:v>
                </c:pt>
                <c:pt idx="230" formatCode="#,##0.00">
                  <c:v>2479.4</c:v>
                </c:pt>
                <c:pt idx="231" formatCode="#,##0.00">
                  <c:v>2480.9</c:v>
                </c:pt>
                <c:pt idx="232" formatCode="#,##0.00">
                  <c:v>2481.1999999999998</c:v>
                </c:pt>
                <c:pt idx="233" formatCode="#,##0.00">
                  <c:v>2480.5</c:v>
                </c:pt>
                <c:pt idx="234" formatCode="#,##0.00">
                  <c:v>2478.9</c:v>
                </c:pt>
                <c:pt idx="235" formatCode="#,##0.00">
                  <c:v>2476.6</c:v>
                </c:pt>
                <c:pt idx="236" formatCode="#,##0.00">
                  <c:v>2473.9</c:v>
                </c:pt>
                <c:pt idx="237" formatCode="#,##0.00">
                  <c:v>2470.8000000000002</c:v>
                </c:pt>
                <c:pt idx="238" formatCode="#,##0.00">
                  <c:v>2467.5</c:v>
                </c:pt>
                <c:pt idx="239" formatCode="#,##0.00">
                  <c:v>2463.9</c:v>
                </c:pt>
                <c:pt idx="240" formatCode="#,##0.00">
                  <c:v>2460.3000000000002</c:v>
                </c:pt>
                <c:pt idx="241" formatCode="#,##0.00">
                  <c:v>2456.1</c:v>
                </c:pt>
                <c:pt idx="242" formatCode="#,##0.00">
                  <c:v>2451.4</c:v>
                </c:pt>
                <c:pt idx="243" formatCode="#,##0.00">
                  <c:v>2445.6999999999998</c:v>
                </c:pt>
                <c:pt idx="244" formatCode="#,##0.00">
                  <c:v>2439.9</c:v>
                </c:pt>
                <c:pt idx="245" formatCode="#,##0.00">
                  <c:v>2433.9</c:v>
                </c:pt>
                <c:pt idx="246" formatCode="#,##0.00">
                  <c:v>2427.6999999999998</c:v>
                </c:pt>
                <c:pt idx="247" formatCode="#,##0.00">
                  <c:v>2421.3000000000002</c:v>
                </c:pt>
                <c:pt idx="248" formatCode="#,##0.00">
                  <c:v>2414.8000000000002</c:v>
                </c:pt>
                <c:pt idx="249" formatCode="#,##0.00">
                  <c:v>2409.4</c:v>
                </c:pt>
                <c:pt idx="250" formatCode="#,##0.00">
                  <c:v>2402.1</c:v>
                </c:pt>
                <c:pt idx="251" formatCode="#,##0.00">
                  <c:v>2394.9</c:v>
                </c:pt>
                <c:pt idx="252" formatCode="#,##0.00">
                  <c:v>2387.6999999999998</c:v>
                </c:pt>
                <c:pt idx="253" formatCode="#,##0.00">
                  <c:v>2380.4</c:v>
                </c:pt>
                <c:pt idx="254" formatCode="#,##0.00">
                  <c:v>2373</c:v>
                </c:pt>
                <c:pt idx="255" formatCode="#,##0.00">
                  <c:v>2365.4</c:v>
                </c:pt>
                <c:pt idx="256" formatCode="#,##0.00">
                  <c:v>2357.6999999999998</c:v>
                </c:pt>
                <c:pt idx="257" formatCode="#,##0.00">
                  <c:v>2349.9</c:v>
                </c:pt>
                <c:pt idx="258" formatCode="#,##0.00">
                  <c:v>2341.9</c:v>
                </c:pt>
                <c:pt idx="259" formatCode="#,##0.00">
                  <c:v>2333.6</c:v>
                </c:pt>
                <c:pt idx="260" formatCode="#,##0.00">
                  <c:v>2325.4</c:v>
                </c:pt>
                <c:pt idx="261" formatCode="#,##0.00">
                  <c:v>2317.1</c:v>
                </c:pt>
                <c:pt idx="262" formatCode="#,##0.00">
                  <c:v>2308.6999999999998</c:v>
                </c:pt>
                <c:pt idx="263" formatCode="#,##0.00">
                  <c:v>2300.1</c:v>
                </c:pt>
                <c:pt idx="264" formatCode="#,##0.00">
                  <c:v>2292.1</c:v>
                </c:pt>
                <c:pt idx="265" formatCode="#,##0.00">
                  <c:v>2282.8000000000002</c:v>
                </c:pt>
                <c:pt idx="266" formatCode="#,##0.00">
                  <c:v>2273.6</c:v>
                </c:pt>
                <c:pt idx="267" formatCode="#,##0.00">
                  <c:v>2264.1999999999998</c:v>
                </c:pt>
                <c:pt idx="268" formatCode="#,##0.00">
                  <c:v>2255.1999999999998</c:v>
                </c:pt>
                <c:pt idx="269" formatCode="#,##0.00">
                  <c:v>2245.4</c:v>
                </c:pt>
                <c:pt idx="270" formatCode="#,##0.00">
                  <c:v>2235.1999999999998</c:v>
                </c:pt>
                <c:pt idx="271" formatCode="#,##0.00">
                  <c:v>2224.9</c:v>
                </c:pt>
                <c:pt idx="272" formatCode="#,##0.00">
                  <c:v>2214.5</c:v>
                </c:pt>
                <c:pt idx="273" formatCode="#,##0.00">
                  <c:v>2204</c:v>
                </c:pt>
                <c:pt idx="274" formatCode="#,##0.00">
                  <c:v>2193.4</c:v>
                </c:pt>
                <c:pt idx="275" formatCode="#,##0.00">
                  <c:v>2182.6</c:v>
                </c:pt>
                <c:pt idx="276" formatCode="#,##0.00">
                  <c:v>2171.5</c:v>
                </c:pt>
                <c:pt idx="277" formatCode="#,##0.00">
                  <c:v>2159.4</c:v>
                </c:pt>
                <c:pt idx="278" formatCode="#,##0.00">
                  <c:v>2146.1</c:v>
                </c:pt>
                <c:pt idx="279" formatCode="#,##0.00">
                  <c:v>2131.9</c:v>
                </c:pt>
                <c:pt idx="280" formatCode="#,##0.00">
                  <c:v>2118.1</c:v>
                </c:pt>
                <c:pt idx="281" formatCode="#,##0.00">
                  <c:v>2105.6999999999998</c:v>
                </c:pt>
                <c:pt idx="282" formatCode="#,##0.00">
                  <c:v>2095.5</c:v>
                </c:pt>
                <c:pt idx="283" formatCode="#,##0.00">
                  <c:v>2086.9</c:v>
                </c:pt>
                <c:pt idx="284" formatCode="#,##0.00">
                  <c:v>2079.1999999999998</c:v>
                </c:pt>
                <c:pt idx="285" formatCode="#,##0.00">
                  <c:v>2071.8000000000002</c:v>
                </c:pt>
                <c:pt idx="286" formatCode="#,##0.00">
                  <c:v>2064.3000000000002</c:v>
                </c:pt>
                <c:pt idx="287" formatCode="#,##0.00">
                  <c:v>2056.4</c:v>
                </c:pt>
                <c:pt idx="288" formatCode="#,##0.00">
                  <c:v>2047.9</c:v>
                </c:pt>
                <c:pt idx="289" formatCode="#,##0.00">
                  <c:v>2038.8</c:v>
                </c:pt>
                <c:pt idx="290" formatCode="#,##0.00">
                  <c:v>2029</c:v>
                </c:pt>
                <c:pt idx="291" formatCode="#,##0.00">
                  <c:v>2018.6</c:v>
                </c:pt>
                <c:pt idx="292" formatCode="#,##0.00">
                  <c:v>2007.7</c:v>
                </c:pt>
                <c:pt idx="293" formatCode="#,##0.00">
                  <c:v>1996.3</c:v>
                </c:pt>
                <c:pt idx="294" formatCode="#,##0.00">
                  <c:v>1984.6</c:v>
                </c:pt>
                <c:pt idx="295" formatCode="#,##0.00">
                  <c:v>1972.6</c:v>
                </c:pt>
                <c:pt idx="296" formatCode="#,##0.00">
                  <c:v>1960.6</c:v>
                </c:pt>
                <c:pt idx="297" formatCode="#,##0.00">
                  <c:v>1948.4</c:v>
                </c:pt>
                <c:pt idx="298" formatCode="#,##0.00">
                  <c:v>1936</c:v>
                </c:pt>
                <c:pt idx="299" formatCode="#,##0.00">
                  <c:v>1923.5</c:v>
                </c:pt>
                <c:pt idx="300" formatCode="#,##0.00">
                  <c:v>1910.9</c:v>
                </c:pt>
                <c:pt idx="301" formatCode="#,##0.00">
                  <c:v>1898.3</c:v>
                </c:pt>
                <c:pt idx="302" formatCode="#,##0.00">
                  <c:v>1885.7</c:v>
                </c:pt>
                <c:pt idx="303" formatCode="#,##0.00">
                  <c:v>1873.2</c:v>
                </c:pt>
                <c:pt idx="304" formatCode="#,##0.00">
                  <c:v>1860.8</c:v>
                </c:pt>
                <c:pt idx="305" formatCode="#,##0.00">
                  <c:v>1848.5</c:v>
                </c:pt>
                <c:pt idx="306" formatCode="#,##0.00">
                  <c:v>1836</c:v>
                </c:pt>
                <c:pt idx="307" formatCode="#,##0.00">
                  <c:v>1823.6</c:v>
                </c:pt>
                <c:pt idx="308" formatCode="#,##0.00">
                  <c:v>1811.2</c:v>
                </c:pt>
                <c:pt idx="309" formatCode="#,##0.00">
                  <c:v>1798.9</c:v>
                </c:pt>
                <c:pt idx="310" formatCode="#,##0.00">
                  <c:v>1786.5</c:v>
                </c:pt>
                <c:pt idx="311" formatCode="#,##0.00">
                  <c:v>1774.2</c:v>
                </c:pt>
                <c:pt idx="312" formatCode="#,##0.00">
                  <c:v>1761.8</c:v>
                </c:pt>
                <c:pt idx="313" formatCode="#,##0.00">
                  <c:v>1749.5</c:v>
                </c:pt>
                <c:pt idx="314" formatCode="#,##0.00">
                  <c:v>1737.3</c:v>
                </c:pt>
                <c:pt idx="315" formatCode="#,##0.00">
                  <c:v>1725.2</c:v>
                </c:pt>
                <c:pt idx="316" formatCode="#,##0.00">
                  <c:v>1713</c:v>
                </c:pt>
                <c:pt idx="317" formatCode="#,##0.00">
                  <c:v>1700.8</c:v>
                </c:pt>
                <c:pt idx="318" formatCode="#,##0.00">
                  <c:v>1688.6</c:v>
                </c:pt>
                <c:pt idx="319" formatCode="#,##0.00">
                  <c:v>1676.4</c:v>
                </c:pt>
                <c:pt idx="320" formatCode="#,##0.00">
                  <c:v>1664.2</c:v>
                </c:pt>
                <c:pt idx="321" formatCode="#,##0.00">
                  <c:v>1652</c:v>
                </c:pt>
                <c:pt idx="322" formatCode="#,##0.00">
                  <c:v>1639.8</c:v>
                </c:pt>
                <c:pt idx="323" formatCode="#,##0.00">
                  <c:v>1627.6</c:v>
                </c:pt>
                <c:pt idx="324" formatCode="#,##0.00">
                  <c:v>1615.4</c:v>
                </c:pt>
                <c:pt idx="325" formatCode="#,##0.00">
                  <c:v>1603.2</c:v>
                </c:pt>
                <c:pt idx="326" formatCode="#,##0.00">
                  <c:v>1591.1</c:v>
                </c:pt>
                <c:pt idx="327" formatCode="#,##0.00">
                  <c:v>1578.9</c:v>
                </c:pt>
                <c:pt idx="328" formatCode="#,##0.00">
                  <c:v>1566.7</c:v>
                </c:pt>
                <c:pt idx="329" formatCode="#,##0.00">
                  <c:v>1554.6</c:v>
                </c:pt>
                <c:pt idx="330" formatCode="#,##0.00">
                  <c:v>1542.6</c:v>
                </c:pt>
                <c:pt idx="331" formatCode="#,##0.00">
                  <c:v>1530.7</c:v>
                </c:pt>
                <c:pt idx="332" formatCode="#,##0.00">
                  <c:v>1518.9</c:v>
                </c:pt>
                <c:pt idx="333" formatCode="#,##0.00">
                  <c:v>1507</c:v>
                </c:pt>
                <c:pt idx="334" formatCode="#,##0.00">
                  <c:v>1495.2</c:v>
                </c:pt>
                <c:pt idx="335" formatCode="#,##0.00">
                  <c:v>1483.3</c:v>
                </c:pt>
                <c:pt idx="336" formatCode="#,##0.00">
                  <c:v>1471.4</c:v>
                </c:pt>
                <c:pt idx="337" formatCode="#,##0.00">
                  <c:v>1459.5</c:v>
                </c:pt>
                <c:pt idx="338" formatCode="#,##0.00">
                  <c:v>1447.8</c:v>
                </c:pt>
                <c:pt idx="339" formatCode="#,##0.00">
                  <c:v>1436.2</c:v>
                </c:pt>
                <c:pt idx="340" formatCode="#,##0.00">
                  <c:v>1424.3</c:v>
                </c:pt>
                <c:pt idx="341" formatCode="#,##0.00">
                  <c:v>1412.4</c:v>
                </c:pt>
                <c:pt idx="342" formatCode="#,##0.00">
                  <c:v>1400.4</c:v>
                </c:pt>
                <c:pt idx="343" formatCode="#,##0.00">
                  <c:v>1388.2</c:v>
                </c:pt>
                <c:pt idx="344" formatCode="#,##0.00">
                  <c:v>1375.9</c:v>
                </c:pt>
                <c:pt idx="345" formatCode="#,##0.00">
                  <c:v>1363.6</c:v>
                </c:pt>
                <c:pt idx="346" formatCode="#,##0.00">
                  <c:v>1351.2</c:v>
                </c:pt>
                <c:pt idx="347" formatCode="#,##0.00">
                  <c:v>1338.9</c:v>
                </c:pt>
                <c:pt idx="348" formatCode="#,##0.00">
                  <c:v>1326.8</c:v>
                </c:pt>
                <c:pt idx="349" formatCode="#,##0.00">
                  <c:v>1314.8</c:v>
                </c:pt>
                <c:pt idx="350" formatCode="#,##0.00">
                  <c:v>1303.0999999999999</c:v>
                </c:pt>
                <c:pt idx="351" formatCode="#,##0.00">
                  <c:v>1291.7</c:v>
                </c:pt>
                <c:pt idx="352" formatCode="#,##0.00">
                  <c:v>1280.4000000000001</c:v>
                </c:pt>
                <c:pt idx="353" formatCode="#,##0.00">
                  <c:v>1269.4000000000001</c:v>
                </c:pt>
                <c:pt idx="354" formatCode="#,##0.00">
                  <c:v>1258.7</c:v>
                </c:pt>
                <c:pt idx="355" formatCode="#,##0.00">
                  <c:v>1248.2</c:v>
                </c:pt>
                <c:pt idx="356" formatCode="#,##0.00">
                  <c:v>1237.9000000000001</c:v>
                </c:pt>
                <c:pt idx="357" formatCode="#,##0.00">
                  <c:v>1227.8</c:v>
                </c:pt>
                <c:pt idx="358" formatCode="#,##0.00">
                  <c:v>1217.8</c:v>
                </c:pt>
                <c:pt idx="359" formatCode="#,##0.00">
                  <c:v>1207.7</c:v>
                </c:pt>
                <c:pt idx="360" formatCode="#,##0.00">
                  <c:v>1197.5</c:v>
                </c:pt>
                <c:pt idx="361" formatCode="#,##0.00">
                  <c:v>1187.4000000000001</c:v>
                </c:pt>
                <c:pt idx="362" formatCode="#,##0.00">
                  <c:v>1177.4000000000001</c:v>
                </c:pt>
                <c:pt idx="363" formatCode="#,##0.00">
                  <c:v>1167.4000000000001</c:v>
                </c:pt>
                <c:pt idx="364" formatCode="#,##0.00">
                  <c:v>1157.5999999999999</c:v>
                </c:pt>
                <c:pt idx="365" formatCode="#,##0.00">
                  <c:v>1147.8</c:v>
                </c:pt>
                <c:pt idx="366" formatCode="#,##0.00">
                  <c:v>1138.0999999999999</c:v>
                </c:pt>
                <c:pt idx="367" formatCode="#,##0.00">
                  <c:v>1128.5</c:v>
                </c:pt>
                <c:pt idx="368" formatCode="#,##0.00">
                  <c:v>1119.0999999999999</c:v>
                </c:pt>
                <c:pt idx="369" formatCode="#,##0.00">
                  <c:v>1109.7</c:v>
                </c:pt>
                <c:pt idx="370" formatCode="#,##0.00">
                  <c:v>1100.3</c:v>
                </c:pt>
                <c:pt idx="371" formatCode="#,##0.00">
                  <c:v>1091.2</c:v>
                </c:pt>
                <c:pt idx="372" formatCode="#,##0.00">
                  <c:v>1082.0999999999999</c:v>
                </c:pt>
                <c:pt idx="373" formatCode="#,##0.00">
                  <c:v>1073.0999999999999</c:v>
                </c:pt>
                <c:pt idx="374" formatCode="#,##0.00">
                  <c:v>1064.2</c:v>
                </c:pt>
                <c:pt idx="375" formatCode="#,##0.00">
                  <c:v>1055.4000000000001</c:v>
                </c:pt>
                <c:pt idx="376" formatCode="#,##0.00">
                  <c:v>1046.7</c:v>
                </c:pt>
                <c:pt idx="377" formatCode="#,##0.00">
                  <c:v>1038.0999999999999</c:v>
                </c:pt>
                <c:pt idx="378" formatCode="#,##0.00">
                  <c:v>1029.5</c:v>
                </c:pt>
                <c:pt idx="379" formatCode="#,##0.00">
                  <c:v>1021</c:v>
                </c:pt>
                <c:pt idx="380" formatCode="#,##0.00">
                  <c:v>1012.6</c:v>
                </c:pt>
                <c:pt idx="381" formatCode="#,##0.00">
                  <c:v>1004.3</c:v>
                </c:pt>
                <c:pt idx="382" formatCode="#,##0.00">
                  <c:v>996.1</c:v>
                </c:pt>
                <c:pt idx="383" formatCode="#,##0.00">
                  <c:v>987.8</c:v>
                </c:pt>
                <c:pt idx="384" formatCode="#,##0.00">
                  <c:v>980.3</c:v>
                </c:pt>
                <c:pt idx="385" formatCode="#,##0.00">
                  <c:v>971.9</c:v>
                </c:pt>
                <c:pt idx="386" formatCode="#,##0.00">
                  <c:v>963.8</c:v>
                </c:pt>
                <c:pt idx="387" formatCode="#,##0.00">
                  <c:v>955.9</c:v>
                </c:pt>
                <c:pt idx="388" formatCode="#,##0.00">
                  <c:v>948.1</c:v>
                </c:pt>
                <c:pt idx="389" formatCode="#,##0.00">
                  <c:v>940.3</c:v>
                </c:pt>
                <c:pt idx="390" formatCode="#,##0.00">
                  <c:v>932.7</c:v>
                </c:pt>
                <c:pt idx="391" formatCode="#,##0.00">
                  <c:v>925</c:v>
                </c:pt>
                <c:pt idx="392" formatCode="#,##0.00">
                  <c:v>917.5</c:v>
                </c:pt>
                <c:pt idx="393" formatCode="#,##0.00">
                  <c:v>909.9</c:v>
                </c:pt>
                <c:pt idx="394" formatCode="#,##0.00">
                  <c:v>903.1</c:v>
                </c:pt>
                <c:pt idx="395" formatCode="#,##0.00">
                  <c:v>895.5</c:v>
                </c:pt>
                <c:pt idx="396" formatCode="#,##0.00">
                  <c:v>887.8</c:v>
                </c:pt>
                <c:pt idx="397" formatCode="#,##0.00">
                  <c:v>880.4</c:v>
                </c:pt>
                <c:pt idx="398" formatCode="#,##0.00">
                  <c:v>873.1</c:v>
                </c:pt>
                <c:pt idx="399" formatCode="#,##0.00">
                  <c:v>865.9</c:v>
                </c:pt>
                <c:pt idx="400" formatCode="#,##0.00">
                  <c:v>858.7</c:v>
                </c:pt>
                <c:pt idx="401" formatCode="#,##0.00">
                  <c:v>851.7</c:v>
                </c:pt>
                <c:pt idx="402" formatCode="#,##0.00">
                  <c:v>844.6</c:v>
                </c:pt>
                <c:pt idx="403" formatCode="#,##0.00">
                  <c:v>837.7</c:v>
                </c:pt>
                <c:pt idx="404" formatCode="#,##0.00">
                  <c:v>830.8</c:v>
                </c:pt>
                <c:pt idx="405" formatCode="#,##0.00">
                  <c:v>824</c:v>
                </c:pt>
                <c:pt idx="406" formatCode="#,##0.00">
                  <c:v>817.2</c:v>
                </c:pt>
                <c:pt idx="407" formatCode="#,##0.00">
                  <c:v>810.4</c:v>
                </c:pt>
                <c:pt idx="408" formatCode="#,##0.00">
                  <c:v>803.7</c:v>
                </c:pt>
                <c:pt idx="409" formatCode="#,##0.00">
                  <c:v>797.1</c:v>
                </c:pt>
                <c:pt idx="410" formatCode="#,##0.00">
                  <c:v>790.6</c:v>
                </c:pt>
                <c:pt idx="411" formatCode="#,##0.00">
                  <c:v>784.1</c:v>
                </c:pt>
                <c:pt idx="412" formatCode="#,##0.00">
                  <c:v>777.7</c:v>
                </c:pt>
                <c:pt idx="413" formatCode="#,##0.00">
                  <c:v>769.8</c:v>
                </c:pt>
                <c:pt idx="414" formatCode="#,##0.00">
                  <c:v>764.1</c:v>
                </c:pt>
                <c:pt idx="415" formatCode="#,##0.00">
                  <c:v>758.1</c:v>
                </c:pt>
                <c:pt idx="416" formatCode="#,##0.00">
                  <c:v>752</c:v>
                </c:pt>
                <c:pt idx="417" formatCode="#,##0.00">
                  <c:v>745.8</c:v>
                </c:pt>
                <c:pt idx="418" formatCode="#,##0.00">
                  <c:v>739.7</c:v>
                </c:pt>
                <c:pt idx="419" formatCode="#,##0.00">
                  <c:v>733.7</c:v>
                </c:pt>
                <c:pt idx="420" formatCode="#,##0.00">
                  <c:v>727.7</c:v>
                </c:pt>
                <c:pt idx="421" formatCode="#,##0.00">
                  <c:v>721.8</c:v>
                </c:pt>
                <c:pt idx="422" formatCode="#,##0.00">
                  <c:v>715.9</c:v>
                </c:pt>
                <c:pt idx="423" formatCode="#,##0.00">
                  <c:v>710</c:v>
                </c:pt>
                <c:pt idx="424" formatCode="#,##0.00">
                  <c:v>704.2</c:v>
                </c:pt>
                <c:pt idx="425" formatCode="#,##0.00">
                  <c:v>698.4</c:v>
                </c:pt>
                <c:pt idx="426" formatCode="#,##0.00">
                  <c:v>692.7</c:v>
                </c:pt>
                <c:pt idx="427" formatCode="#,##0.00">
                  <c:v>687</c:v>
                </c:pt>
                <c:pt idx="428" formatCode="#,##0.00">
                  <c:v>680.8</c:v>
                </c:pt>
                <c:pt idx="429" formatCode="#,##0.00">
                  <c:v>678.3</c:v>
                </c:pt>
                <c:pt idx="430" formatCode="#,##0.00">
                  <c:v>671.3</c:v>
                </c:pt>
                <c:pt idx="431" formatCode="#,##0.00">
                  <c:v>665.5</c:v>
                </c:pt>
                <c:pt idx="432" formatCode="#,##0.00">
                  <c:v>660</c:v>
                </c:pt>
                <c:pt idx="433" formatCode="#,##0.00">
                  <c:v>654.5</c:v>
                </c:pt>
                <c:pt idx="434" formatCode="#,##0.00">
                  <c:v>649.1</c:v>
                </c:pt>
                <c:pt idx="435" formatCode="#,##0.00">
                  <c:v>643.79999999999995</c:v>
                </c:pt>
                <c:pt idx="436" formatCode="#,##0.00">
                  <c:v>639.4</c:v>
                </c:pt>
                <c:pt idx="437" formatCode="#,##0.00">
                  <c:v>634.4</c:v>
                </c:pt>
                <c:pt idx="438" formatCode="#,##0.00">
                  <c:v>629.1</c:v>
                </c:pt>
                <c:pt idx="439" formatCode="#,##0.00">
                  <c:v>624</c:v>
                </c:pt>
                <c:pt idx="440" formatCode="#,##0.00">
                  <c:v>619</c:v>
                </c:pt>
                <c:pt idx="441" formatCode="#,##0.00">
                  <c:v>614.1</c:v>
                </c:pt>
                <c:pt idx="442" formatCode="#,##0.00">
                  <c:v>609.5</c:v>
                </c:pt>
                <c:pt idx="443" formatCode="#,##0.00">
                  <c:v>604.70000000000005</c:v>
                </c:pt>
                <c:pt idx="444" formatCode="#,##0.00">
                  <c:v>599.9</c:v>
                </c:pt>
                <c:pt idx="445" formatCode="#,##0.00">
                  <c:v>595.1</c:v>
                </c:pt>
                <c:pt idx="446" formatCode="#,##0.00">
                  <c:v>590.4</c:v>
                </c:pt>
                <c:pt idx="447" formatCode="#,##0.00">
                  <c:v>585.79999999999995</c:v>
                </c:pt>
                <c:pt idx="448" formatCode="#,##0.00">
                  <c:v>581.20000000000005</c:v>
                </c:pt>
                <c:pt idx="449" formatCode="#,##0.00">
                  <c:v>576.70000000000005</c:v>
                </c:pt>
                <c:pt idx="450" formatCode="#,##0.00">
                  <c:v>572.29999999999995</c:v>
                </c:pt>
                <c:pt idx="451" formatCode="#,##0.00">
                  <c:v>567.9</c:v>
                </c:pt>
                <c:pt idx="452" formatCode="#,##0.00">
                  <c:v>563.5</c:v>
                </c:pt>
                <c:pt idx="453" formatCode="#,##0.00">
                  <c:v>559.29999999999995</c:v>
                </c:pt>
                <c:pt idx="454" formatCode="#,##0.00">
                  <c:v>555.1</c:v>
                </c:pt>
                <c:pt idx="455" formatCode="#,##0.00">
                  <c:v>550.9</c:v>
                </c:pt>
                <c:pt idx="456" formatCode="#,##0.00">
                  <c:v>546.79999999999995</c:v>
                </c:pt>
                <c:pt idx="457" formatCode="#,##0.00">
                  <c:v>542.70000000000005</c:v>
                </c:pt>
                <c:pt idx="458" formatCode="#,##0.00">
                  <c:v>541.4</c:v>
                </c:pt>
                <c:pt idx="459" formatCode="#,##0.00">
                  <c:v>535.79999999999995</c:v>
                </c:pt>
                <c:pt idx="460" formatCode="#,##0.00">
                  <c:v>531.20000000000005</c:v>
                </c:pt>
                <c:pt idx="461" formatCode="#,##0.00">
                  <c:v>526.9</c:v>
                </c:pt>
                <c:pt idx="462" formatCode="#,##0.00">
                  <c:v>522.70000000000005</c:v>
                </c:pt>
                <c:pt idx="463" formatCode="#,##0.00">
                  <c:v>518.70000000000005</c:v>
                </c:pt>
                <c:pt idx="464" formatCode="#,##0.00">
                  <c:v>514.70000000000005</c:v>
                </c:pt>
                <c:pt idx="465" formatCode="#,##0.00">
                  <c:v>510.8</c:v>
                </c:pt>
                <c:pt idx="466" formatCode="#,##0.00">
                  <c:v>507</c:v>
                </c:pt>
                <c:pt idx="467" formatCode="#,##0.00">
                  <c:v>503.1</c:v>
                </c:pt>
                <c:pt idx="468" formatCode="#,##0.00">
                  <c:v>499.4</c:v>
                </c:pt>
                <c:pt idx="469" formatCode="#,##0.00">
                  <c:v>495.7</c:v>
                </c:pt>
                <c:pt idx="470" formatCode="#,##0.00">
                  <c:v>492</c:v>
                </c:pt>
                <c:pt idx="471" formatCode="#,##0.00">
                  <c:v>488.4</c:v>
                </c:pt>
                <c:pt idx="472" formatCode="#,##0.00">
                  <c:v>484.8</c:v>
                </c:pt>
                <c:pt idx="473" formatCode="#,##0.00">
                  <c:v>481.2</c:v>
                </c:pt>
                <c:pt idx="474" formatCode="#,##0.00">
                  <c:v>477.7</c:v>
                </c:pt>
                <c:pt idx="475" formatCode="#,##0.00">
                  <c:v>474.2</c:v>
                </c:pt>
                <c:pt idx="476" formatCode="#,##0.00">
                  <c:v>470.7</c:v>
                </c:pt>
                <c:pt idx="477" formatCode="#,##0.00">
                  <c:v>467.3</c:v>
                </c:pt>
                <c:pt idx="478" formatCode="#,##0.00">
                  <c:v>463.9</c:v>
                </c:pt>
                <c:pt idx="479" formatCode="#,##0.00">
                  <c:v>460.5</c:v>
                </c:pt>
                <c:pt idx="480" formatCode="#,##0.00">
                  <c:v>457.2</c:v>
                </c:pt>
                <c:pt idx="481" formatCode="#,##0.00">
                  <c:v>453.9</c:v>
                </c:pt>
                <c:pt idx="482" formatCode="#,##0.00">
                  <c:v>450.6</c:v>
                </c:pt>
                <c:pt idx="483" formatCode="#,##0.00">
                  <c:v>447.3</c:v>
                </c:pt>
                <c:pt idx="484" formatCode="#,##0.00">
                  <c:v>444.1</c:v>
                </c:pt>
                <c:pt idx="485" formatCode="#,##0.00">
                  <c:v>440.9</c:v>
                </c:pt>
                <c:pt idx="486" formatCode="#,##0.00">
                  <c:v>437.8</c:v>
                </c:pt>
                <c:pt idx="487" formatCode="#,##0.00">
                  <c:v>434.7</c:v>
                </c:pt>
                <c:pt idx="488" formatCode="#,##0.00">
                  <c:v>431.6</c:v>
                </c:pt>
                <c:pt idx="489" formatCode="#,##0.00">
                  <c:v>428.5</c:v>
                </c:pt>
                <c:pt idx="490" formatCode="#,##0.00">
                  <c:v>425.5</c:v>
                </c:pt>
                <c:pt idx="491" formatCode="#,##0.00">
                  <c:v>422.5</c:v>
                </c:pt>
                <c:pt idx="492" formatCode="#,##0.00">
                  <c:v>419.5</c:v>
                </c:pt>
                <c:pt idx="493" formatCode="#,##0.00">
                  <c:v>416.6</c:v>
                </c:pt>
                <c:pt idx="494" formatCode="#,##0.00">
                  <c:v>413.7</c:v>
                </c:pt>
                <c:pt idx="495" formatCode="#,##0.00">
                  <c:v>410.9</c:v>
                </c:pt>
                <c:pt idx="496" formatCode="#,##0.00">
                  <c:v>408</c:v>
                </c:pt>
                <c:pt idx="497" formatCode="#,##0.00">
                  <c:v>405.2</c:v>
                </c:pt>
                <c:pt idx="498" formatCode="#,##0.00">
                  <c:v>402.5</c:v>
                </c:pt>
                <c:pt idx="499" formatCode="#,##0.00">
                  <c:v>399.7</c:v>
                </c:pt>
                <c:pt idx="500" formatCode="#,##0.00">
                  <c:v>397</c:v>
                </c:pt>
                <c:pt idx="501" formatCode="#,##0.00">
                  <c:v>394.4</c:v>
                </c:pt>
                <c:pt idx="502" formatCode="#,##0.00">
                  <c:v>391.8</c:v>
                </c:pt>
                <c:pt idx="503" formatCode="#,##0.00">
                  <c:v>389.1</c:v>
                </c:pt>
                <c:pt idx="504" formatCode="#,##0.00">
                  <c:v>386.5</c:v>
                </c:pt>
                <c:pt idx="505" formatCode="#,##0.00">
                  <c:v>384</c:v>
                </c:pt>
                <c:pt idx="506" formatCode="#,##0.00">
                  <c:v>381.4</c:v>
                </c:pt>
                <c:pt idx="507" formatCode="#,##0.00">
                  <c:v>378.9</c:v>
                </c:pt>
                <c:pt idx="508" formatCode="#,##0.00">
                  <c:v>376.4</c:v>
                </c:pt>
                <c:pt idx="509" formatCode="#,##0.00">
                  <c:v>373.9</c:v>
                </c:pt>
                <c:pt idx="510" formatCode="#,##0.00">
                  <c:v>371.5</c:v>
                </c:pt>
                <c:pt idx="511" formatCode="#,##0.00">
                  <c:v>369.1</c:v>
                </c:pt>
                <c:pt idx="512" formatCode="#,##0.00">
                  <c:v>366.8</c:v>
                </c:pt>
                <c:pt idx="513" formatCode="#,##0.00">
                  <c:v>364.4</c:v>
                </c:pt>
                <c:pt idx="514" formatCode="#,##0.00">
                  <c:v>362.1</c:v>
                </c:pt>
                <c:pt idx="515" formatCode="#,##0.00">
                  <c:v>359.7</c:v>
                </c:pt>
                <c:pt idx="516" formatCode="#,##0.00">
                  <c:v>357.4</c:v>
                </c:pt>
                <c:pt idx="517" formatCode="#,##0.00">
                  <c:v>355.1</c:v>
                </c:pt>
                <c:pt idx="518" formatCode="#,##0.00">
                  <c:v>352.9</c:v>
                </c:pt>
                <c:pt idx="519" formatCode="#,##0.00">
                  <c:v>350.6</c:v>
                </c:pt>
                <c:pt idx="520" formatCode="#,##0.00">
                  <c:v>348.3</c:v>
                </c:pt>
                <c:pt idx="521" formatCode="#,##0.00">
                  <c:v>346.1</c:v>
                </c:pt>
                <c:pt idx="522" formatCode="#,##0.00">
                  <c:v>343.9</c:v>
                </c:pt>
                <c:pt idx="523" formatCode="#,##0.00">
                  <c:v>341.7</c:v>
                </c:pt>
                <c:pt idx="524" formatCode="#,##0.00">
                  <c:v>339.6</c:v>
                </c:pt>
                <c:pt idx="525" formatCode="#,##0.00">
                  <c:v>337.5</c:v>
                </c:pt>
                <c:pt idx="526" formatCode="#,##0.00">
                  <c:v>335.3</c:v>
                </c:pt>
                <c:pt idx="527" formatCode="#,##0.00">
                  <c:v>333.2</c:v>
                </c:pt>
                <c:pt idx="528" formatCode="#,##0.00">
                  <c:v>331.1</c:v>
                </c:pt>
                <c:pt idx="529" formatCode="#,##0.00">
                  <c:v>328.9</c:v>
                </c:pt>
                <c:pt idx="530" formatCode="#,##0.00">
                  <c:v>326.8</c:v>
                </c:pt>
                <c:pt idx="531" formatCode="#,##0.00">
                  <c:v>324.7</c:v>
                </c:pt>
                <c:pt idx="532" formatCode="#,##0.00">
                  <c:v>322.7</c:v>
                </c:pt>
                <c:pt idx="533" formatCode="#,##0.00">
                  <c:v>320.60000000000002</c:v>
                </c:pt>
                <c:pt idx="534" formatCode="#,##0.00">
                  <c:v>318.60000000000002</c:v>
                </c:pt>
                <c:pt idx="535" formatCode="#,##0.00">
                  <c:v>316.60000000000002</c:v>
                </c:pt>
                <c:pt idx="536" formatCode="#,##0.00">
                  <c:v>314.60000000000002</c:v>
                </c:pt>
                <c:pt idx="537" formatCode="#,##0.00">
                  <c:v>312.60000000000002</c:v>
                </c:pt>
                <c:pt idx="538" formatCode="#,##0.00">
                  <c:v>310.7</c:v>
                </c:pt>
                <c:pt idx="539" formatCode="#,##0.00">
                  <c:v>308.7</c:v>
                </c:pt>
                <c:pt idx="540" formatCode="#,##0.00">
                  <c:v>306.8</c:v>
                </c:pt>
                <c:pt idx="541" formatCode="#,##0.00">
                  <c:v>304.89999999999998</c:v>
                </c:pt>
                <c:pt idx="542" formatCode="#,##0.00">
                  <c:v>303.10000000000002</c:v>
                </c:pt>
                <c:pt idx="543" formatCode="#,##0.00">
                  <c:v>301.2</c:v>
                </c:pt>
                <c:pt idx="544" formatCode="#,##0.00">
                  <c:v>299.39999999999998</c:v>
                </c:pt>
                <c:pt idx="545" formatCode="#,##0.00">
                  <c:v>297.60000000000002</c:v>
                </c:pt>
                <c:pt idx="546" formatCode="#,##0.00">
                  <c:v>295.8</c:v>
                </c:pt>
                <c:pt idx="547" formatCode="#,##0.00">
                  <c:v>294</c:v>
                </c:pt>
                <c:pt idx="548" formatCode="#,##0.00">
                  <c:v>292.3</c:v>
                </c:pt>
                <c:pt idx="549" formatCode="#,##0.00">
                  <c:v>290.60000000000002</c:v>
                </c:pt>
                <c:pt idx="550" formatCode="#,##0.00">
                  <c:v>288.89999999999998</c:v>
                </c:pt>
                <c:pt idx="551" formatCode="#,##0.00">
                  <c:v>287.2</c:v>
                </c:pt>
                <c:pt idx="552" formatCode="#,##0.00">
                  <c:v>285.5</c:v>
                </c:pt>
                <c:pt idx="553" formatCode="#,##0.00">
                  <c:v>283.8</c:v>
                </c:pt>
                <c:pt idx="554" formatCode="#,##0.00">
                  <c:v>282.2</c:v>
                </c:pt>
                <c:pt idx="555" formatCode="#,##0.00">
                  <c:v>280.5</c:v>
                </c:pt>
                <c:pt idx="556" formatCode="#,##0.00">
                  <c:v>278.89999999999998</c:v>
                </c:pt>
                <c:pt idx="557" formatCode="#,##0.00">
                  <c:v>277.3</c:v>
                </c:pt>
                <c:pt idx="558" formatCode="#,##0.00">
                  <c:v>275.7</c:v>
                </c:pt>
                <c:pt idx="559" formatCode="#,##0.00">
                  <c:v>274.10000000000002</c:v>
                </c:pt>
                <c:pt idx="560" formatCode="#,##0.00">
                  <c:v>272.5</c:v>
                </c:pt>
                <c:pt idx="561" formatCode="#,##0.00">
                  <c:v>271</c:v>
                </c:pt>
                <c:pt idx="562" formatCode="#,##0.00">
                  <c:v>269.39999999999998</c:v>
                </c:pt>
                <c:pt idx="563" formatCode="#,##0.00">
                  <c:v>267.8</c:v>
                </c:pt>
                <c:pt idx="564" formatCode="#,##0.00">
                  <c:v>266.3</c:v>
                </c:pt>
                <c:pt idx="565" formatCode="#,##0.00">
                  <c:v>264.7</c:v>
                </c:pt>
                <c:pt idx="566" formatCode="#,##0.00">
                  <c:v>263.2</c:v>
                </c:pt>
                <c:pt idx="567" formatCode="#,##0.00">
                  <c:v>261.7</c:v>
                </c:pt>
                <c:pt idx="568" formatCode="#,##0.00">
                  <c:v>260.2</c:v>
                </c:pt>
                <c:pt idx="569" formatCode="#,##0.00">
                  <c:v>258.7</c:v>
                </c:pt>
                <c:pt idx="570" formatCode="#,##0.00">
                  <c:v>257.2</c:v>
                </c:pt>
                <c:pt idx="571" formatCode="#,##0.00">
                  <c:v>255.7</c:v>
                </c:pt>
                <c:pt idx="572" formatCode="#,##0.00">
                  <c:v>254.3</c:v>
                </c:pt>
                <c:pt idx="573" formatCode="#,##0.00">
                  <c:v>252.9</c:v>
                </c:pt>
                <c:pt idx="574" formatCode="#,##0.00">
                  <c:v>251.5</c:v>
                </c:pt>
                <c:pt idx="575" formatCode="#,##0.00">
                  <c:v>250.1</c:v>
                </c:pt>
                <c:pt idx="576" formatCode="#,##0.00">
                  <c:v>248.7</c:v>
                </c:pt>
                <c:pt idx="577" formatCode="#,##0.00">
                  <c:v>247.3</c:v>
                </c:pt>
                <c:pt idx="578" formatCode="#,##0.00">
                  <c:v>245.9</c:v>
                </c:pt>
                <c:pt idx="579" formatCode="#,##0.00">
                  <c:v>244.5</c:v>
                </c:pt>
                <c:pt idx="580" formatCode="#,##0.00">
                  <c:v>243.2</c:v>
                </c:pt>
                <c:pt idx="581" formatCode="#,##0.00">
                  <c:v>241.8</c:v>
                </c:pt>
                <c:pt idx="582" formatCode="#,##0.00">
                  <c:v>240.5</c:v>
                </c:pt>
                <c:pt idx="583" formatCode="#,##0.00">
                  <c:v>239.1</c:v>
                </c:pt>
                <c:pt idx="584" formatCode="#,##0.00">
                  <c:v>237.8</c:v>
                </c:pt>
                <c:pt idx="585" formatCode="#,##0.00">
                  <c:v>236.5</c:v>
                </c:pt>
                <c:pt idx="586" formatCode="#,##0.00">
                  <c:v>235.2</c:v>
                </c:pt>
                <c:pt idx="587" formatCode="#,##0.00">
                  <c:v>233.9</c:v>
                </c:pt>
                <c:pt idx="588" formatCode="#,##0.00">
                  <c:v>232.6</c:v>
                </c:pt>
                <c:pt idx="589" formatCode="#,##0.00">
                  <c:v>231.3</c:v>
                </c:pt>
                <c:pt idx="590" formatCode="#,##0.00">
                  <c:v>230</c:v>
                </c:pt>
                <c:pt idx="591" formatCode="#,##0.00">
                  <c:v>228.8</c:v>
                </c:pt>
                <c:pt idx="592" formatCode="#,##0.00">
                  <c:v>227.5</c:v>
                </c:pt>
                <c:pt idx="593" formatCode="#,##0.00">
                  <c:v>226.3</c:v>
                </c:pt>
                <c:pt idx="594" formatCode="#,##0.00">
                  <c:v>225.1</c:v>
                </c:pt>
                <c:pt idx="595" formatCode="#,##0.00">
                  <c:v>224</c:v>
                </c:pt>
                <c:pt idx="596" formatCode="#,##0.00">
                  <c:v>222.7</c:v>
                </c:pt>
                <c:pt idx="597" formatCode="#,##0.00">
                  <c:v>221.4</c:v>
                </c:pt>
                <c:pt idx="598" formatCode="#,##0.00">
                  <c:v>220.2</c:v>
                </c:pt>
                <c:pt idx="599" formatCode="#,##0.00">
                  <c:v>219</c:v>
                </c:pt>
                <c:pt idx="600" formatCode="#,##0.00">
                  <c:v>217.8</c:v>
                </c:pt>
                <c:pt idx="601" formatCode="#,##0.00">
                  <c:v>216.7</c:v>
                </c:pt>
                <c:pt idx="602" formatCode="#,##0.00">
                  <c:v>215.5</c:v>
                </c:pt>
                <c:pt idx="603" formatCode="#,##0.00">
                  <c:v>214.4</c:v>
                </c:pt>
                <c:pt idx="604" formatCode="#,##0.00">
                  <c:v>213.3</c:v>
                </c:pt>
                <c:pt idx="605" formatCode="#,##0.00">
                  <c:v>212.2</c:v>
                </c:pt>
                <c:pt idx="606" formatCode="#,##0.00">
                  <c:v>211</c:v>
                </c:pt>
                <c:pt idx="607" formatCode="#,##0.00">
                  <c:v>209.8</c:v>
                </c:pt>
                <c:pt idx="608" formatCode="#,##0.00">
                  <c:v>208.7</c:v>
                </c:pt>
                <c:pt idx="609" formatCode="#,##0.00">
                  <c:v>207.5</c:v>
                </c:pt>
                <c:pt idx="610" formatCode="#,##0.00">
                  <c:v>206.4</c:v>
                </c:pt>
                <c:pt idx="611" formatCode="#,##0.00">
                  <c:v>205.2</c:v>
                </c:pt>
                <c:pt idx="612" formatCode="#,##0.00">
                  <c:v>204.1</c:v>
                </c:pt>
                <c:pt idx="613" formatCode="#,##0.00">
                  <c:v>203.1</c:v>
                </c:pt>
                <c:pt idx="614" formatCode="#,##0.00">
                  <c:v>202.1</c:v>
                </c:pt>
                <c:pt idx="615" formatCode="#,##0.00">
                  <c:v>201.1</c:v>
                </c:pt>
                <c:pt idx="616" formatCode="#,##0.00">
                  <c:v>200.1</c:v>
                </c:pt>
                <c:pt idx="617" formatCode="#,##0.00">
                  <c:v>199.1</c:v>
                </c:pt>
                <c:pt idx="618" formatCode="#,##0.00">
                  <c:v>198.2</c:v>
                </c:pt>
                <c:pt idx="619" formatCode="#,##0.00">
                  <c:v>197.2</c:v>
                </c:pt>
                <c:pt idx="620" formatCode="#,##0.00">
                  <c:v>196.2</c:v>
                </c:pt>
                <c:pt idx="621" formatCode="#,##0.00">
                  <c:v>195.1</c:v>
                </c:pt>
                <c:pt idx="622" formatCode="#,##0.00">
                  <c:v>194.1</c:v>
                </c:pt>
                <c:pt idx="623" formatCode="#,##0.00">
                  <c:v>193.1</c:v>
                </c:pt>
                <c:pt idx="624" formatCode="#,##0.00">
                  <c:v>192</c:v>
                </c:pt>
                <c:pt idx="625" formatCode="#,##0.00">
                  <c:v>191</c:v>
                </c:pt>
                <c:pt idx="626" formatCode="#,##0.00">
                  <c:v>190</c:v>
                </c:pt>
                <c:pt idx="627" formatCode="#,##0.00">
                  <c:v>188.9</c:v>
                </c:pt>
                <c:pt idx="628" formatCode="#,##0.00">
                  <c:v>187.9</c:v>
                </c:pt>
                <c:pt idx="629" formatCode="#,##0.00">
                  <c:v>186.9</c:v>
                </c:pt>
                <c:pt idx="630" formatCode="#,##0.00">
                  <c:v>186</c:v>
                </c:pt>
                <c:pt idx="631" formatCode="#,##0.00">
                  <c:v>185</c:v>
                </c:pt>
                <c:pt idx="632" formatCode="#,##0.00">
                  <c:v>184</c:v>
                </c:pt>
                <c:pt idx="633" formatCode="#,##0.00">
                  <c:v>183.1</c:v>
                </c:pt>
                <c:pt idx="634" formatCode="#,##0.00">
                  <c:v>182.1</c:v>
                </c:pt>
                <c:pt idx="635" formatCode="#,##0.00">
                  <c:v>181.2</c:v>
                </c:pt>
                <c:pt idx="636" formatCode="#,##0.00">
                  <c:v>180.3</c:v>
                </c:pt>
                <c:pt idx="637" formatCode="#,##0.00">
                  <c:v>179.3</c:v>
                </c:pt>
                <c:pt idx="638" formatCode="#,##0.00">
                  <c:v>178.4</c:v>
                </c:pt>
                <c:pt idx="639" formatCode="#,##0.00">
                  <c:v>177.5</c:v>
                </c:pt>
                <c:pt idx="640" formatCode="#,##0.00">
                  <c:v>176.6</c:v>
                </c:pt>
                <c:pt idx="641" formatCode="#,##0.00">
                  <c:v>175.7</c:v>
                </c:pt>
                <c:pt idx="642" formatCode="#,##0.00">
                  <c:v>174.8</c:v>
                </c:pt>
                <c:pt idx="643" formatCode="#,##0.00">
                  <c:v>173.9</c:v>
                </c:pt>
                <c:pt idx="644" formatCode="#,##0.00">
                  <c:v>173</c:v>
                </c:pt>
                <c:pt idx="645" formatCode="#,##0.00">
                  <c:v>172.1</c:v>
                </c:pt>
                <c:pt idx="646" formatCode="#,##0.00">
                  <c:v>171.2</c:v>
                </c:pt>
                <c:pt idx="647" formatCode="#,##0.00">
                  <c:v>170.4</c:v>
                </c:pt>
                <c:pt idx="648" formatCode="#,##0.00">
                  <c:v>169.5</c:v>
                </c:pt>
                <c:pt idx="649" formatCode="#,##0.00">
                  <c:v>168.7</c:v>
                </c:pt>
                <c:pt idx="650" formatCode="#,##0.00">
                  <c:v>167.8</c:v>
                </c:pt>
                <c:pt idx="651" formatCode="#,##0.00">
                  <c:v>166.9</c:v>
                </c:pt>
                <c:pt idx="652" formatCode="#,##0.00">
                  <c:v>166</c:v>
                </c:pt>
                <c:pt idx="653" formatCode="#,##0.00">
                  <c:v>165.2</c:v>
                </c:pt>
                <c:pt idx="654" formatCode="#,##0.00">
                  <c:v>164.4</c:v>
                </c:pt>
                <c:pt idx="655" formatCode="#,##0.00">
                  <c:v>163.6</c:v>
                </c:pt>
                <c:pt idx="656" formatCode="#,##0.00">
                  <c:v>162.80000000000001</c:v>
                </c:pt>
                <c:pt idx="657" formatCode="#,##0.00">
                  <c:v>162</c:v>
                </c:pt>
                <c:pt idx="658" formatCode="#,##0.00">
                  <c:v>161.1</c:v>
                </c:pt>
                <c:pt idx="659" formatCode="#,##0.00">
                  <c:v>160.30000000000001</c:v>
                </c:pt>
                <c:pt idx="660" formatCode="#,##0.00">
                  <c:v>159.5</c:v>
                </c:pt>
                <c:pt idx="661" formatCode="#,##0.00">
                  <c:v>158.6</c:v>
                </c:pt>
                <c:pt idx="662" formatCode="#,##0.00">
                  <c:v>157.80000000000001</c:v>
                </c:pt>
                <c:pt idx="663" formatCode="#,##0.00">
                  <c:v>157</c:v>
                </c:pt>
                <c:pt idx="664" formatCode="#,##0.00">
                  <c:v>156.19999999999999</c:v>
                </c:pt>
                <c:pt idx="665" formatCode="#,##0.00">
                  <c:v>155.4</c:v>
                </c:pt>
                <c:pt idx="666" formatCode="#,##0.00">
                  <c:v>154.69999999999999</c:v>
                </c:pt>
                <c:pt idx="667" formatCode="#,##0.00">
                  <c:v>153.9</c:v>
                </c:pt>
                <c:pt idx="668" formatCode="#,##0.00">
                  <c:v>153.1</c:v>
                </c:pt>
                <c:pt idx="669" formatCode="#,##0.00">
                  <c:v>152.4</c:v>
                </c:pt>
                <c:pt idx="670" formatCode="#,##0.00">
                  <c:v>151.6</c:v>
                </c:pt>
                <c:pt idx="671" formatCode="#,##0.00">
                  <c:v>150.9</c:v>
                </c:pt>
                <c:pt idx="672" formatCode="#,##0.00">
                  <c:v>150.19999999999999</c:v>
                </c:pt>
                <c:pt idx="673" formatCode="#,##0.00">
                  <c:v>149.5</c:v>
                </c:pt>
                <c:pt idx="674" formatCode="#,##0.00">
                  <c:v>148.80000000000001</c:v>
                </c:pt>
                <c:pt idx="675" formatCode="#,##0.00">
                  <c:v>148.1</c:v>
                </c:pt>
                <c:pt idx="676" formatCode="#,##0.00">
                  <c:v>147.30000000000001</c:v>
                </c:pt>
                <c:pt idx="677" formatCode="#,##0.00">
                  <c:v>146.6</c:v>
                </c:pt>
                <c:pt idx="678" formatCode="#,##0.00">
                  <c:v>145.9</c:v>
                </c:pt>
                <c:pt idx="679" formatCode="#,##0.00">
                  <c:v>145.19999999999999</c:v>
                </c:pt>
                <c:pt idx="680" formatCode="#,##0.00">
                  <c:v>144.5</c:v>
                </c:pt>
                <c:pt idx="681" formatCode="#,##0.00">
                  <c:v>143.80000000000001</c:v>
                </c:pt>
                <c:pt idx="682" formatCode="#,##0.00">
                  <c:v>143.1</c:v>
                </c:pt>
                <c:pt idx="683" formatCode="#,##0.00">
                  <c:v>142.4</c:v>
                </c:pt>
                <c:pt idx="684" formatCode="#,##0.00">
                  <c:v>141.69999999999999</c:v>
                </c:pt>
                <c:pt idx="685" formatCode="#,##0.00">
                  <c:v>141</c:v>
                </c:pt>
                <c:pt idx="686" formatCode="#,##0.00">
                  <c:v>141.1</c:v>
                </c:pt>
                <c:pt idx="687" formatCode="#,##0.00">
                  <c:v>140</c:v>
                </c:pt>
                <c:pt idx="688" formatCode="#,##0.00">
                  <c:v>139.19999999999999</c:v>
                </c:pt>
                <c:pt idx="689" formatCode="#,##0.00">
                  <c:v>138.5</c:v>
                </c:pt>
                <c:pt idx="690" formatCode="#,##0.00">
                  <c:v>137.80000000000001</c:v>
                </c:pt>
                <c:pt idx="691" formatCode="#,##0.00">
                  <c:v>137.1</c:v>
                </c:pt>
                <c:pt idx="692" formatCode="#,##0.00">
                  <c:v>136.5</c:v>
                </c:pt>
                <c:pt idx="693" formatCode="#,##0.00">
                  <c:v>135.9</c:v>
                </c:pt>
                <c:pt idx="694" formatCode="#,##0.00">
                  <c:v>135.19999999999999</c:v>
                </c:pt>
                <c:pt idx="695" formatCode="#,##0.00">
                  <c:v>134.6</c:v>
                </c:pt>
                <c:pt idx="696" formatCode="#,##0.00">
                  <c:v>133.9</c:v>
                </c:pt>
                <c:pt idx="697" formatCode="#,##0.00">
                  <c:v>133.30000000000001</c:v>
                </c:pt>
                <c:pt idx="698" formatCode="#,##0.00">
                  <c:v>132.69999999999999</c:v>
                </c:pt>
                <c:pt idx="699" formatCode="#,##0.00">
                  <c:v>132.1</c:v>
                </c:pt>
                <c:pt idx="700" formatCode="#,##0.00">
                  <c:v>131.6</c:v>
                </c:pt>
                <c:pt idx="701" formatCode="#,##0.00">
                  <c:v>131</c:v>
                </c:pt>
                <c:pt idx="702" formatCode="#,##0.00">
                  <c:v>130.30000000000001</c:v>
                </c:pt>
                <c:pt idx="703" formatCode="#,##0.00">
                  <c:v>129.69999999999999</c:v>
                </c:pt>
                <c:pt idx="704" formatCode="#,##0.00">
                  <c:v>129.1</c:v>
                </c:pt>
                <c:pt idx="705" formatCode="#,##0.00">
                  <c:v>128.6</c:v>
                </c:pt>
                <c:pt idx="706" formatCode="#,##0.00">
                  <c:v>128</c:v>
                </c:pt>
                <c:pt idx="707" formatCode="#,##0.00">
                  <c:v>127.5</c:v>
                </c:pt>
                <c:pt idx="708" formatCode="#,##0.00">
                  <c:v>126.8</c:v>
                </c:pt>
                <c:pt idx="709" formatCode="#,##0.00">
                  <c:v>126.2</c:v>
                </c:pt>
                <c:pt idx="710" formatCode="#,##0.00">
                  <c:v>125.7</c:v>
                </c:pt>
                <c:pt idx="711" formatCode="#,##0.00">
                  <c:v>125.3</c:v>
                </c:pt>
                <c:pt idx="712" formatCode="#,##0.00">
                  <c:v>124.9</c:v>
                </c:pt>
                <c:pt idx="713" formatCode="#,##0.00">
                  <c:v>124.4</c:v>
                </c:pt>
                <c:pt idx="714" formatCode="#,##0.00">
                  <c:v>123.8</c:v>
                </c:pt>
                <c:pt idx="715" formatCode="#,##0.00">
                  <c:v>123.1</c:v>
                </c:pt>
                <c:pt idx="716" formatCode="#,##0.00">
                  <c:v>122.6</c:v>
                </c:pt>
                <c:pt idx="717" formatCode="#,##0.00">
                  <c:v>122.2</c:v>
                </c:pt>
                <c:pt idx="718" formatCode="#,##0.00">
                  <c:v>121.9</c:v>
                </c:pt>
                <c:pt idx="719" formatCode="#,##0.00">
                  <c:v>121.4</c:v>
                </c:pt>
                <c:pt idx="720" formatCode="#,##0.00">
                  <c:v>120.7</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3"/>
          <c:tx>
            <c:v>2 Percent Annual Chance</c:v>
          </c:tx>
          <c:spPr>
            <a:ln>
              <a:solidFill>
                <a:schemeClr val="tx2">
                  <a:lumMod val="60000"/>
                  <a:lumOff val="40000"/>
                </a:schemeClr>
              </a:solidFill>
            </a:ln>
          </c:spPr>
          <c:marker>
            <c:symbol val="none"/>
          </c:marker>
          <c:xVal>
            <c:numRef>
              <c:f>Hydrograph_JD2_4!$B$3:$B$740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Hydrograph_JD2_4!$E$3:$E$740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0.1</c:v>
                </c:pt>
                <c:pt idx="95">
                  <c:v>0.1</c:v>
                </c:pt>
                <c:pt idx="96">
                  <c:v>0.1</c:v>
                </c:pt>
                <c:pt idx="97">
                  <c:v>0.1</c:v>
                </c:pt>
                <c:pt idx="98">
                  <c:v>0.2</c:v>
                </c:pt>
                <c:pt idx="99">
                  <c:v>0.3</c:v>
                </c:pt>
                <c:pt idx="100">
                  <c:v>0.4</c:v>
                </c:pt>
                <c:pt idx="101">
                  <c:v>0.5</c:v>
                </c:pt>
                <c:pt idx="102">
                  <c:v>0.6</c:v>
                </c:pt>
                <c:pt idx="103">
                  <c:v>0.8</c:v>
                </c:pt>
                <c:pt idx="104">
                  <c:v>0.9</c:v>
                </c:pt>
                <c:pt idx="105">
                  <c:v>1</c:v>
                </c:pt>
                <c:pt idx="106">
                  <c:v>1.1000000000000001</c:v>
                </c:pt>
                <c:pt idx="107">
                  <c:v>1.2</c:v>
                </c:pt>
                <c:pt idx="108">
                  <c:v>1.3</c:v>
                </c:pt>
                <c:pt idx="109">
                  <c:v>1.5</c:v>
                </c:pt>
                <c:pt idx="110">
                  <c:v>1.6</c:v>
                </c:pt>
                <c:pt idx="111">
                  <c:v>1.8</c:v>
                </c:pt>
                <c:pt idx="112">
                  <c:v>2.2000000000000002</c:v>
                </c:pt>
                <c:pt idx="113">
                  <c:v>2.7</c:v>
                </c:pt>
                <c:pt idx="114">
                  <c:v>3.3</c:v>
                </c:pt>
                <c:pt idx="115">
                  <c:v>3.9</c:v>
                </c:pt>
                <c:pt idx="116">
                  <c:v>4.9000000000000004</c:v>
                </c:pt>
                <c:pt idx="117">
                  <c:v>7.3</c:v>
                </c:pt>
                <c:pt idx="118">
                  <c:v>9.8000000000000007</c:v>
                </c:pt>
                <c:pt idx="119">
                  <c:v>13.4</c:v>
                </c:pt>
                <c:pt idx="120">
                  <c:v>17.8</c:v>
                </c:pt>
                <c:pt idx="121">
                  <c:v>30.2</c:v>
                </c:pt>
                <c:pt idx="122">
                  <c:v>49.6</c:v>
                </c:pt>
                <c:pt idx="123">
                  <c:v>67.2</c:v>
                </c:pt>
                <c:pt idx="124">
                  <c:v>85.1</c:v>
                </c:pt>
                <c:pt idx="125">
                  <c:v>104.8</c:v>
                </c:pt>
                <c:pt idx="126">
                  <c:v>124.1</c:v>
                </c:pt>
                <c:pt idx="127">
                  <c:v>143</c:v>
                </c:pt>
                <c:pt idx="128">
                  <c:v>162.6</c:v>
                </c:pt>
                <c:pt idx="129" formatCode="#,##0.00">
                  <c:v>182.9</c:v>
                </c:pt>
                <c:pt idx="130" formatCode="#,##0.00">
                  <c:v>204.4</c:v>
                </c:pt>
                <c:pt idx="131" formatCode="#,##0.00">
                  <c:v>229.6</c:v>
                </c:pt>
                <c:pt idx="132" formatCode="#,##0.00">
                  <c:v>248.6</c:v>
                </c:pt>
                <c:pt idx="133" formatCode="#,##0.00">
                  <c:v>264.3</c:v>
                </c:pt>
                <c:pt idx="134" formatCode="#,##0.00">
                  <c:v>277.39999999999998</c:v>
                </c:pt>
                <c:pt idx="135" formatCode="#,##0.00">
                  <c:v>288.2</c:v>
                </c:pt>
                <c:pt idx="136" formatCode="#,##0.00">
                  <c:v>296.7</c:v>
                </c:pt>
                <c:pt idx="137" formatCode="#,##0.00">
                  <c:v>303.7</c:v>
                </c:pt>
                <c:pt idx="138" formatCode="#,##0.00">
                  <c:v>310.3</c:v>
                </c:pt>
                <c:pt idx="139" formatCode="#,##0.00">
                  <c:v>317.10000000000002</c:v>
                </c:pt>
                <c:pt idx="140" formatCode="#,##0.00">
                  <c:v>323.7</c:v>
                </c:pt>
                <c:pt idx="141" formatCode="#,##0.00">
                  <c:v>330.3</c:v>
                </c:pt>
                <c:pt idx="142" formatCode="#,##0.00">
                  <c:v>337.4</c:v>
                </c:pt>
                <c:pt idx="143" formatCode="#,##0.00">
                  <c:v>345.3</c:v>
                </c:pt>
                <c:pt idx="144" formatCode="#,##0.00">
                  <c:v>353.4</c:v>
                </c:pt>
                <c:pt idx="145" formatCode="#,##0.00">
                  <c:v>362.9</c:v>
                </c:pt>
                <c:pt idx="146" formatCode="#,##0.00">
                  <c:v>373.9</c:v>
                </c:pt>
                <c:pt idx="147" formatCode="#,##0.00">
                  <c:v>387.5</c:v>
                </c:pt>
                <c:pt idx="148" formatCode="#,##0.00">
                  <c:v>405.4</c:v>
                </c:pt>
                <c:pt idx="149" formatCode="#,##0.00">
                  <c:v>428.7</c:v>
                </c:pt>
                <c:pt idx="150" formatCode="#,##0.00">
                  <c:v>458.2</c:v>
                </c:pt>
                <c:pt idx="151" formatCode="#,##0.00">
                  <c:v>491.8</c:v>
                </c:pt>
                <c:pt idx="152" formatCode="#,##0.00">
                  <c:v>526.4</c:v>
                </c:pt>
                <c:pt idx="153" formatCode="#,##0.00">
                  <c:v>558.9</c:v>
                </c:pt>
                <c:pt idx="154" formatCode="#,##0.00">
                  <c:v>587</c:v>
                </c:pt>
                <c:pt idx="155" formatCode="#,##0.00">
                  <c:v>610.20000000000005</c:v>
                </c:pt>
                <c:pt idx="156" formatCode="#,##0.00">
                  <c:v>627.9</c:v>
                </c:pt>
                <c:pt idx="157" formatCode="#,##0.00">
                  <c:v>640.70000000000005</c:v>
                </c:pt>
                <c:pt idx="158" formatCode="#,##0.00">
                  <c:v>649.1</c:v>
                </c:pt>
                <c:pt idx="159" formatCode="#,##0.00">
                  <c:v>653.9</c:v>
                </c:pt>
                <c:pt idx="160" formatCode="#,##0.00">
                  <c:v>655.6</c:v>
                </c:pt>
                <c:pt idx="161" formatCode="#,##0.00">
                  <c:v>654.9</c:v>
                </c:pt>
                <c:pt idx="162" formatCode="#,##0.00">
                  <c:v>652.5</c:v>
                </c:pt>
                <c:pt idx="163" formatCode="#,##0.00">
                  <c:v>649</c:v>
                </c:pt>
                <c:pt idx="164" formatCode="#,##0.00">
                  <c:v>644.29999999999995</c:v>
                </c:pt>
                <c:pt idx="165" formatCode="#,##0.00">
                  <c:v>638.79999999999995</c:v>
                </c:pt>
                <c:pt idx="166" formatCode="#,##0.00">
                  <c:v>632.70000000000005</c:v>
                </c:pt>
                <c:pt idx="167" formatCode="#,##0.00">
                  <c:v>626.20000000000005</c:v>
                </c:pt>
                <c:pt idx="168" formatCode="#,##0.00">
                  <c:v>619.29999999999995</c:v>
                </c:pt>
                <c:pt idx="169" formatCode="#,##0.00">
                  <c:v>612.4</c:v>
                </c:pt>
                <c:pt idx="170" formatCode="#,##0.00">
                  <c:v>605.5</c:v>
                </c:pt>
                <c:pt idx="171" formatCode="#,##0.00">
                  <c:v>598.70000000000005</c:v>
                </c:pt>
                <c:pt idx="172" formatCode="#,##0.00">
                  <c:v>591.70000000000005</c:v>
                </c:pt>
                <c:pt idx="173" formatCode="#,##0.00">
                  <c:v>584.70000000000005</c:v>
                </c:pt>
                <c:pt idx="174" formatCode="#,##0.00">
                  <c:v>577.70000000000005</c:v>
                </c:pt>
                <c:pt idx="175" formatCode="#,##0.00">
                  <c:v>570.6</c:v>
                </c:pt>
                <c:pt idx="176" formatCode="#,##0.00">
                  <c:v>563.6</c:v>
                </c:pt>
                <c:pt idx="177" formatCode="#,##0.00">
                  <c:v>556.6</c:v>
                </c:pt>
                <c:pt idx="178" formatCode="#,##0.00">
                  <c:v>549.70000000000005</c:v>
                </c:pt>
                <c:pt idx="179" formatCode="#,##0.00">
                  <c:v>542.9</c:v>
                </c:pt>
                <c:pt idx="180" formatCode="#,##0.00">
                  <c:v>536.29999999999995</c:v>
                </c:pt>
                <c:pt idx="181" formatCode="#,##0.00">
                  <c:v>529.79999999999995</c:v>
                </c:pt>
                <c:pt idx="182" formatCode="#,##0.00">
                  <c:v>523.4</c:v>
                </c:pt>
                <c:pt idx="183" formatCode="#,##0.00">
                  <c:v>517.1</c:v>
                </c:pt>
                <c:pt idx="184" formatCode="#,##0.00">
                  <c:v>511</c:v>
                </c:pt>
                <c:pt idx="185" formatCode="#,##0.00">
                  <c:v>505</c:v>
                </c:pt>
                <c:pt idx="186" formatCode="#,##0.00">
                  <c:v>499.1</c:v>
                </c:pt>
                <c:pt idx="187" formatCode="#,##0.00">
                  <c:v>493.3</c:v>
                </c:pt>
                <c:pt idx="188" formatCode="#,##0.00">
                  <c:v>487.6</c:v>
                </c:pt>
                <c:pt idx="189" formatCode="#,##0.00">
                  <c:v>482</c:v>
                </c:pt>
                <c:pt idx="190" formatCode="#,##0.00">
                  <c:v>476.5</c:v>
                </c:pt>
                <c:pt idx="191" formatCode="#,##0.00">
                  <c:v>471.2</c:v>
                </c:pt>
                <c:pt idx="192" formatCode="#,##0.00">
                  <c:v>466.1</c:v>
                </c:pt>
                <c:pt idx="193" formatCode="#,##0.00">
                  <c:v>461.3</c:v>
                </c:pt>
                <c:pt idx="194" formatCode="#,##0.00">
                  <c:v>456.3</c:v>
                </c:pt>
                <c:pt idx="195" formatCode="#,##0.00">
                  <c:v>451.6</c:v>
                </c:pt>
                <c:pt idx="196" formatCode="#,##0.00">
                  <c:v>447</c:v>
                </c:pt>
                <c:pt idx="197" formatCode="#,##0.00">
                  <c:v>442.6</c:v>
                </c:pt>
                <c:pt idx="198" formatCode="#,##0.00">
                  <c:v>438.4</c:v>
                </c:pt>
                <c:pt idx="199" formatCode="#,##0.00">
                  <c:v>434.2</c:v>
                </c:pt>
                <c:pt idx="200" formatCode="#,##0.00">
                  <c:v>430.2</c:v>
                </c:pt>
                <c:pt idx="201" formatCode="#,##0.00">
                  <c:v>426.4</c:v>
                </c:pt>
                <c:pt idx="202" formatCode="#,##0.00">
                  <c:v>422.6</c:v>
                </c:pt>
                <c:pt idx="203" formatCode="#,##0.00">
                  <c:v>419</c:v>
                </c:pt>
                <c:pt idx="204" formatCode="#,##0.00">
                  <c:v>415.6</c:v>
                </c:pt>
                <c:pt idx="205" formatCode="#,##0.00">
                  <c:v>412.2</c:v>
                </c:pt>
                <c:pt idx="206" formatCode="#,##0.00">
                  <c:v>409.1</c:v>
                </c:pt>
                <c:pt idx="207" formatCode="#,##0.00">
                  <c:v>405.6</c:v>
                </c:pt>
                <c:pt idx="208" formatCode="#,##0.00">
                  <c:v>402.8</c:v>
                </c:pt>
                <c:pt idx="209" formatCode="#,##0.00">
                  <c:v>400.2</c:v>
                </c:pt>
                <c:pt idx="210" formatCode="#,##0.00">
                  <c:v>397.6</c:v>
                </c:pt>
                <c:pt idx="211" formatCode="#,##0.00">
                  <c:v>395.3</c:v>
                </c:pt>
                <c:pt idx="212" formatCode="#,##0.00">
                  <c:v>393.6</c:v>
                </c:pt>
                <c:pt idx="213" formatCode="#,##0.00">
                  <c:v>392.4</c:v>
                </c:pt>
                <c:pt idx="214" formatCode="#,##0.00">
                  <c:v>392.4</c:v>
                </c:pt>
                <c:pt idx="215" formatCode="#,##0.00">
                  <c:v>394</c:v>
                </c:pt>
                <c:pt idx="216" formatCode="#,##0.00">
                  <c:v>398.3</c:v>
                </c:pt>
                <c:pt idx="217" formatCode="#,##0.00">
                  <c:v>406.6</c:v>
                </c:pt>
                <c:pt idx="218" formatCode="#,##0.00">
                  <c:v>421.1</c:v>
                </c:pt>
                <c:pt idx="219" formatCode="#,##0.00">
                  <c:v>445.8</c:v>
                </c:pt>
                <c:pt idx="220" formatCode="#,##0.00">
                  <c:v>486.8</c:v>
                </c:pt>
                <c:pt idx="221" formatCode="#,##0.00">
                  <c:v>547.4</c:v>
                </c:pt>
                <c:pt idx="222" formatCode="#,##0.00">
                  <c:v>625.20000000000005</c:v>
                </c:pt>
                <c:pt idx="223" formatCode="#,##0.00">
                  <c:v>714.6</c:v>
                </c:pt>
                <c:pt idx="224" formatCode="#,##0.00">
                  <c:v>807.7</c:v>
                </c:pt>
                <c:pt idx="225" formatCode="#,##0.00">
                  <c:v>898.8</c:v>
                </c:pt>
                <c:pt idx="226" formatCode="#,##0.00">
                  <c:v>983.1</c:v>
                </c:pt>
                <c:pt idx="227" formatCode="#,##0.00">
                  <c:v>1060.3</c:v>
                </c:pt>
                <c:pt idx="228" formatCode="#,##0.00">
                  <c:v>1130.7</c:v>
                </c:pt>
                <c:pt idx="229" formatCode="#,##0.00">
                  <c:v>1195.4000000000001</c:v>
                </c:pt>
                <c:pt idx="230" formatCode="#,##0.00">
                  <c:v>1259.5999999999999</c:v>
                </c:pt>
                <c:pt idx="231" formatCode="#,##0.00">
                  <c:v>1317.7</c:v>
                </c:pt>
                <c:pt idx="232" formatCode="#,##0.00">
                  <c:v>1370.7</c:v>
                </c:pt>
                <c:pt idx="233" formatCode="#,##0.00">
                  <c:v>1418.8</c:v>
                </c:pt>
                <c:pt idx="234" formatCode="#,##0.00">
                  <c:v>1463.5</c:v>
                </c:pt>
                <c:pt idx="235" formatCode="#,##0.00">
                  <c:v>1504.6</c:v>
                </c:pt>
                <c:pt idx="236" formatCode="#,##0.00">
                  <c:v>1540.9</c:v>
                </c:pt>
                <c:pt idx="237" formatCode="#,##0.00">
                  <c:v>1572.7</c:v>
                </c:pt>
                <c:pt idx="238" formatCode="#,##0.00">
                  <c:v>1600.7</c:v>
                </c:pt>
                <c:pt idx="239" formatCode="#,##0.00">
                  <c:v>1625</c:v>
                </c:pt>
                <c:pt idx="240" formatCode="#,##0.00">
                  <c:v>1646.3</c:v>
                </c:pt>
                <c:pt idx="241" formatCode="#,##0.00">
                  <c:v>1664.2</c:v>
                </c:pt>
                <c:pt idx="242" formatCode="#,##0.00">
                  <c:v>1678.9</c:v>
                </c:pt>
                <c:pt idx="243" formatCode="#,##0.00">
                  <c:v>1690.7</c:v>
                </c:pt>
                <c:pt idx="244" formatCode="#,##0.00">
                  <c:v>1700</c:v>
                </c:pt>
                <c:pt idx="245" formatCode="#,##0.00">
                  <c:v>1706.9</c:v>
                </c:pt>
                <c:pt idx="246" formatCode="#,##0.00">
                  <c:v>1711.8</c:v>
                </c:pt>
                <c:pt idx="247" formatCode="#,##0.00">
                  <c:v>1714.6</c:v>
                </c:pt>
                <c:pt idx="248" formatCode="#,##0.00">
                  <c:v>1715.8</c:v>
                </c:pt>
                <c:pt idx="249" formatCode="#,##0.00">
                  <c:v>1715.4</c:v>
                </c:pt>
                <c:pt idx="250" formatCode="#,##0.00">
                  <c:v>1713.7</c:v>
                </c:pt>
                <c:pt idx="251" formatCode="#,##0.00">
                  <c:v>1710.9</c:v>
                </c:pt>
                <c:pt idx="252" formatCode="#,##0.00">
                  <c:v>1707.2</c:v>
                </c:pt>
                <c:pt idx="253" formatCode="#,##0.00">
                  <c:v>1702.8</c:v>
                </c:pt>
                <c:pt idx="254" formatCode="#,##0.00">
                  <c:v>1697.9</c:v>
                </c:pt>
                <c:pt idx="255" formatCode="#,##0.00">
                  <c:v>1692.4</c:v>
                </c:pt>
                <c:pt idx="256" formatCode="#,##0.00">
                  <c:v>1686.6</c:v>
                </c:pt>
                <c:pt idx="257" formatCode="#,##0.00">
                  <c:v>1680.6</c:v>
                </c:pt>
                <c:pt idx="258" formatCode="#,##0.00">
                  <c:v>1674.5</c:v>
                </c:pt>
                <c:pt idx="259" formatCode="#,##0.00">
                  <c:v>1668.4</c:v>
                </c:pt>
                <c:pt idx="260" formatCode="#,##0.00">
                  <c:v>1662.3</c:v>
                </c:pt>
                <c:pt idx="261" formatCode="#,##0.00">
                  <c:v>1656.4</c:v>
                </c:pt>
                <c:pt idx="262" formatCode="#,##0.00">
                  <c:v>1650.6</c:v>
                </c:pt>
                <c:pt idx="263" formatCode="#,##0.00">
                  <c:v>1645</c:v>
                </c:pt>
                <c:pt idx="264" formatCode="#,##0.00">
                  <c:v>1639.7</c:v>
                </c:pt>
                <c:pt idx="265" formatCode="#,##0.00">
                  <c:v>1634.6</c:v>
                </c:pt>
                <c:pt idx="266" formatCode="#,##0.00">
                  <c:v>1630.4</c:v>
                </c:pt>
                <c:pt idx="267" formatCode="#,##0.00">
                  <c:v>1625.6</c:v>
                </c:pt>
                <c:pt idx="268" formatCode="#,##0.00">
                  <c:v>1621</c:v>
                </c:pt>
                <c:pt idx="269" formatCode="#,##0.00">
                  <c:v>1616.7</c:v>
                </c:pt>
                <c:pt idx="270" formatCode="#,##0.00">
                  <c:v>1612.6</c:v>
                </c:pt>
                <c:pt idx="271" formatCode="#,##0.00">
                  <c:v>1608.8</c:v>
                </c:pt>
                <c:pt idx="272" formatCode="#,##0.00">
                  <c:v>1605.1</c:v>
                </c:pt>
                <c:pt idx="273" formatCode="#,##0.00">
                  <c:v>1601.5</c:v>
                </c:pt>
                <c:pt idx="274" formatCode="#,##0.00">
                  <c:v>1598.1</c:v>
                </c:pt>
                <c:pt idx="275" formatCode="#,##0.00">
                  <c:v>1594.7</c:v>
                </c:pt>
                <c:pt idx="276" formatCode="#,##0.00">
                  <c:v>1591.3</c:v>
                </c:pt>
                <c:pt idx="277" formatCode="#,##0.00">
                  <c:v>1588</c:v>
                </c:pt>
                <c:pt idx="278" formatCode="#,##0.00">
                  <c:v>1584.6</c:v>
                </c:pt>
                <c:pt idx="279" formatCode="#,##0.00">
                  <c:v>1581.3</c:v>
                </c:pt>
                <c:pt idx="280" formatCode="#,##0.00">
                  <c:v>1577.9</c:v>
                </c:pt>
                <c:pt idx="281" formatCode="#,##0.00">
                  <c:v>1574.4</c:v>
                </c:pt>
                <c:pt idx="282" formatCode="#,##0.00">
                  <c:v>1570.9</c:v>
                </c:pt>
                <c:pt idx="283" formatCode="#,##0.00">
                  <c:v>1567.3</c:v>
                </c:pt>
                <c:pt idx="284" formatCode="#,##0.00">
                  <c:v>1563.5</c:v>
                </c:pt>
                <c:pt idx="285" formatCode="#,##0.00">
                  <c:v>1559.6</c:v>
                </c:pt>
                <c:pt idx="286" formatCode="#,##0.00">
                  <c:v>1555.5</c:v>
                </c:pt>
                <c:pt idx="287" formatCode="#,##0.00">
                  <c:v>1551.2</c:v>
                </c:pt>
                <c:pt idx="288" formatCode="#,##0.00">
                  <c:v>1546.6</c:v>
                </c:pt>
                <c:pt idx="289" formatCode="#,##0.00">
                  <c:v>1541.9</c:v>
                </c:pt>
                <c:pt idx="290" formatCode="#,##0.00">
                  <c:v>1536.9</c:v>
                </c:pt>
                <c:pt idx="291" formatCode="#,##0.00">
                  <c:v>1531.8</c:v>
                </c:pt>
                <c:pt idx="292" formatCode="#,##0.00">
                  <c:v>1526.5</c:v>
                </c:pt>
                <c:pt idx="293" formatCode="#,##0.00">
                  <c:v>1520.9</c:v>
                </c:pt>
                <c:pt idx="294" formatCode="#,##0.00">
                  <c:v>1515.2</c:v>
                </c:pt>
                <c:pt idx="295" formatCode="#,##0.00">
                  <c:v>1509.3</c:v>
                </c:pt>
                <c:pt idx="296" formatCode="#,##0.00">
                  <c:v>1503.1</c:v>
                </c:pt>
                <c:pt idx="297" formatCode="#,##0.00">
                  <c:v>1496.8</c:v>
                </c:pt>
                <c:pt idx="298" formatCode="#,##0.00">
                  <c:v>1490.3</c:v>
                </c:pt>
                <c:pt idx="299" formatCode="#,##0.00">
                  <c:v>1483.7</c:v>
                </c:pt>
                <c:pt idx="300" formatCode="#,##0.00">
                  <c:v>1477.1</c:v>
                </c:pt>
                <c:pt idx="301" formatCode="#,##0.00">
                  <c:v>1470.2</c:v>
                </c:pt>
                <c:pt idx="302" formatCode="#,##0.00">
                  <c:v>1463</c:v>
                </c:pt>
                <c:pt idx="303" formatCode="#,##0.00">
                  <c:v>1455.6</c:v>
                </c:pt>
                <c:pt idx="304" formatCode="#,##0.00">
                  <c:v>1448.4</c:v>
                </c:pt>
                <c:pt idx="305" formatCode="#,##0.00">
                  <c:v>1440.8</c:v>
                </c:pt>
                <c:pt idx="306" formatCode="#,##0.00">
                  <c:v>1432.9</c:v>
                </c:pt>
                <c:pt idx="307" formatCode="#,##0.00">
                  <c:v>1424.9</c:v>
                </c:pt>
                <c:pt idx="308" formatCode="#,##0.00">
                  <c:v>1416.9</c:v>
                </c:pt>
                <c:pt idx="309" formatCode="#,##0.00">
                  <c:v>1408.9</c:v>
                </c:pt>
                <c:pt idx="310" formatCode="#,##0.00">
                  <c:v>1400.8</c:v>
                </c:pt>
                <c:pt idx="311" formatCode="#,##0.00">
                  <c:v>1392.6</c:v>
                </c:pt>
                <c:pt idx="312" formatCode="#,##0.00">
                  <c:v>1384.4</c:v>
                </c:pt>
                <c:pt idx="313" formatCode="#,##0.00">
                  <c:v>1376.2</c:v>
                </c:pt>
                <c:pt idx="314" formatCode="#,##0.00">
                  <c:v>1368</c:v>
                </c:pt>
                <c:pt idx="315" formatCode="#,##0.00">
                  <c:v>1359.8</c:v>
                </c:pt>
                <c:pt idx="316" formatCode="#,##0.00">
                  <c:v>1351.6</c:v>
                </c:pt>
                <c:pt idx="317" formatCode="#,##0.00">
                  <c:v>1343.4</c:v>
                </c:pt>
                <c:pt idx="318" formatCode="#,##0.00">
                  <c:v>1335.1</c:v>
                </c:pt>
                <c:pt idx="319" formatCode="#,##0.00">
                  <c:v>1326.8</c:v>
                </c:pt>
                <c:pt idx="320" formatCode="#,##0.00">
                  <c:v>1318.5</c:v>
                </c:pt>
                <c:pt idx="321" formatCode="#,##0.00">
                  <c:v>1310.2</c:v>
                </c:pt>
                <c:pt idx="322" formatCode="#,##0.00">
                  <c:v>1301.9000000000001</c:v>
                </c:pt>
                <c:pt idx="323" formatCode="#,##0.00">
                  <c:v>1293.5999999999999</c:v>
                </c:pt>
                <c:pt idx="324" formatCode="#,##0.00">
                  <c:v>1285.3</c:v>
                </c:pt>
                <c:pt idx="325" formatCode="#,##0.00">
                  <c:v>1277</c:v>
                </c:pt>
                <c:pt idx="326" formatCode="#,##0.00">
                  <c:v>1268.7</c:v>
                </c:pt>
                <c:pt idx="327" formatCode="#,##0.00">
                  <c:v>1260.4000000000001</c:v>
                </c:pt>
                <c:pt idx="328" formatCode="#,##0.00">
                  <c:v>1252</c:v>
                </c:pt>
                <c:pt idx="329" formatCode="#,##0.00">
                  <c:v>1243.7</c:v>
                </c:pt>
                <c:pt idx="330" formatCode="#,##0.00">
                  <c:v>1235.4000000000001</c:v>
                </c:pt>
                <c:pt idx="331" formatCode="#,##0.00">
                  <c:v>1227.0999999999999</c:v>
                </c:pt>
                <c:pt idx="332" formatCode="#,##0.00">
                  <c:v>1218.9000000000001</c:v>
                </c:pt>
                <c:pt idx="333" formatCode="#,##0.00">
                  <c:v>1210.7</c:v>
                </c:pt>
                <c:pt idx="334" formatCode="#,##0.00">
                  <c:v>1202.5999999999999</c:v>
                </c:pt>
                <c:pt idx="335" formatCode="#,##0.00">
                  <c:v>1194.5</c:v>
                </c:pt>
                <c:pt idx="336" formatCode="#,##0.00">
                  <c:v>1186.5999999999999</c:v>
                </c:pt>
                <c:pt idx="337" formatCode="#,##0.00">
                  <c:v>1178.5999999999999</c:v>
                </c:pt>
                <c:pt idx="338" formatCode="#,##0.00">
                  <c:v>1170.5</c:v>
                </c:pt>
                <c:pt idx="339" formatCode="#,##0.00">
                  <c:v>1162.5999999999999</c:v>
                </c:pt>
                <c:pt idx="340" formatCode="#,##0.00">
                  <c:v>1154.5999999999999</c:v>
                </c:pt>
                <c:pt idx="341" formatCode="#,##0.00">
                  <c:v>1146.7</c:v>
                </c:pt>
                <c:pt idx="342" formatCode="#,##0.00">
                  <c:v>1138.7</c:v>
                </c:pt>
                <c:pt idx="343" formatCode="#,##0.00">
                  <c:v>1130.9000000000001</c:v>
                </c:pt>
                <c:pt idx="344" formatCode="#,##0.00">
                  <c:v>1123</c:v>
                </c:pt>
                <c:pt idx="345" formatCode="#,##0.00">
                  <c:v>1115.2</c:v>
                </c:pt>
                <c:pt idx="346" formatCode="#,##0.00">
                  <c:v>1107.5999999999999</c:v>
                </c:pt>
                <c:pt idx="347" formatCode="#,##0.00">
                  <c:v>1099.9000000000001</c:v>
                </c:pt>
                <c:pt idx="348" formatCode="#,##0.00">
                  <c:v>1092.2</c:v>
                </c:pt>
                <c:pt idx="349" formatCode="#,##0.00">
                  <c:v>1084.5999999999999</c:v>
                </c:pt>
                <c:pt idx="350" formatCode="#,##0.00">
                  <c:v>1077.0999999999999</c:v>
                </c:pt>
                <c:pt idx="351" formatCode="#,##0.00">
                  <c:v>1069.5999999999999</c:v>
                </c:pt>
                <c:pt idx="352" formatCode="#,##0.00">
                  <c:v>1062.2</c:v>
                </c:pt>
                <c:pt idx="353" formatCode="#,##0.00">
                  <c:v>1054.8</c:v>
                </c:pt>
                <c:pt idx="354" formatCode="#,##0.00">
                  <c:v>1047.5999999999999</c:v>
                </c:pt>
                <c:pt idx="355" formatCode="#,##0.00">
                  <c:v>1040.3</c:v>
                </c:pt>
                <c:pt idx="356" formatCode="#,##0.00">
                  <c:v>1033.0999999999999</c:v>
                </c:pt>
                <c:pt idx="357" formatCode="#,##0.00">
                  <c:v>1026</c:v>
                </c:pt>
                <c:pt idx="358" formatCode="#,##0.00">
                  <c:v>1018.8</c:v>
                </c:pt>
                <c:pt idx="359" formatCode="#,##0.00">
                  <c:v>1011.8</c:v>
                </c:pt>
                <c:pt idx="360" formatCode="#,##0.00">
                  <c:v>1004.7</c:v>
                </c:pt>
                <c:pt idx="361" formatCode="#,##0.00">
                  <c:v>997.7</c:v>
                </c:pt>
                <c:pt idx="362" formatCode="#,##0.00">
                  <c:v>990.8</c:v>
                </c:pt>
                <c:pt idx="363" formatCode="#,##0.00">
                  <c:v>983.8</c:v>
                </c:pt>
                <c:pt idx="364" formatCode="#,##0.00">
                  <c:v>976.9</c:v>
                </c:pt>
                <c:pt idx="365" formatCode="#,##0.00">
                  <c:v>970</c:v>
                </c:pt>
                <c:pt idx="366" formatCode="#,##0.00">
                  <c:v>963.1</c:v>
                </c:pt>
                <c:pt idx="367" formatCode="#,##0.00">
                  <c:v>956.3</c:v>
                </c:pt>
                <c:pt idx="368" formatCode="#,##0.00">
                  <c:v>949.5</c:v>
                </c:pt>
                <c:pt idx="369" formatCode="#,##0.00">
                  <c:v>943.7</c:v>
                </c:pt>
                <c:pt idx="370" formatCode="#,##0.00">
                  <c:v>936.6</c:v>
                </c:pt>
                <c:pt idx="371" formatCode="#,##0.00">
                  <c:v>929.9</c:v>
                </c:pt>
                <c:pt idx="372" formatCode="#,##0.00">
                  <c:v>923.3</c:v>
                </c:pt>
                <c:pt idx="373" formatCode="#,##0.00">
                  <c:v>916.8</c:v>
                </c:pt>
                <c:pt idx="374" formatCode="#,##0.00">
                  <c:v>910.3</c:v>
                </c:pt>
                <c:pt idx="375" formatCode="#,##0.00">
                  <c:v>903.9</c:v>
                </c:pt>
                <c:pt idx="376" formatCode="#,##0.00">
                  <c:v>897.4</c:v>
                </c:pt>
                <c:pt idx="377" formatCode="#,##0.00">
                  <c:v>891.4</c:v>
                </c:pt>
                <c:pt idx="378" formatCode="#,##0.00">
                  <c:v>884.8</c:v>
                </c:pt>
                <c:pt idx="379" formatCode="#,##0.00">
                  <c:v>878.2</c:v>
                </c:pt>
                <c:pt idx="380" formatCode="#,##0.00">
                  <c:v>871.7</c:v>
                </c:pt>
                <c:pt idx="381" formatCode="#,##0.00">
                  <c:v>865.3</c:v>
                </c:pt>
                <c:pt idx="382" formatCode="#,##0.00">
                  <c:v>858.9</c:v>
                </c:pt>
                <c:pt idx="383" formatCode="#,##0.00">
                  <c:v>852.5</c:v>
                </c:pt>
                <c:pt idx="384" formatCode="#,##0.00">
                  <c:v>846.1</c:v>
                </c:pt>
                <c:pt idx="385" formatCode="#,##0.00">
                  <c:v>839.4</c:v>
                </c:pt>
                <c:pt idx="386" formatCode="#,##0.00">
                  <c:v>832.5</c:v>
                </c:pt>
                <c:pt idx="387" formatCode="#,##0.00">
                  <c:v>825.3</c:v>
                </c:pt>
                <c:pt idx="388" formatCode="#,##0.00">
                  <c:v>817.7</c:v>
                </c:pt>
                <c:pt idx="389" formatCode="#,##0.00">
                  <c:v>809.8</c:v>
                </c:pt>
                <c:pt idx="390" formatCode="#,##0.00">
                  <c:v>801.8</c:v>
                </c:pt>
                <c:pt idx="391" formatCode="#,##0.00">
                  <c:v>792.7</c:v>
                </c:pt>
                <c:pt idx="392" formatCode="#,##0.00">
                  <c:v>785.7</c:v>
                </c:pt>
                <c:pt idx="393" formatCode="#,##0.00">
                  <c:v>779</c:v>
                </c:pt>
                <c:pt idx="394" formatCode="#,##0.00">
                  <c:v>772.8</c:v>
                </c:pt>
                <c:pt idx="395" formatCode="#,##0.00">
                  <c:v>767.1</c:v>
                </c:pt>
                <c:pt idx="396" formatCode="#,##0.00">
                  <c:v>761.9</c:v>
                </c:pt>
                <c:pt idx="397" formatCode="#,##0.00">
                  <c:v>757</c:v>
                </c:pt>
                <c:pt idx="398" formatCode="#,##0.00">
                  <c:v>752.4</c:v>
                </c:pt>
                <c:pt idx="399" formatCode="#,##0.00">
                  <c:v>747.9</c:v>
                </c:pt>
                <c:pt idx="400" formatCode="#,##0.00">
                  <c:v>743.2</c:v>
                </c:pt>
                <c:pt idx="401" formatCode="#,##0.00">
                  <c:v>738.8</c:v>
                </c:pt>
                <c:pt idx="402" formatCode="#,##0.00">
                  <c:v>734.4</c:v>
                </c:pt>
                <c:pt idx="403" formatCode="#,##0.00">
                  <c:v>730</c:v>
                </c:pt>
                <c:pt idx="404" formatCode="#,##0.00">
                  <c:v>725.5</c:v>
                </c:pt>
                <c:pt idx="405" formatCode="#,##0.00">
                  <c:v>720.9</c:v>
                </c:pt>
                <c:pt idx="406" formatCode="#,##0.00">
                  <c:v>716.1</c:v>
                </c:pt>
                <c:pt idx="407" formatCode="#,##0.00">
                  <c:v>711.3</c:v>
                </c:pt>
                <c:pt idx="408" formatCode="#,##0.00">
                  <c:v>706.5</c:v>
                </c:pt>
                <c:pt idx="409" formatCode="#,##0.00">
                  <c:v>701.6</c:v>
                </c:pt>
                <c:pt idx="410" formatCode="#,##0.00">
                  <c:v>696.7</c:v>
                </c:pt>
                <c:pt idx="411" formatCode="#,##0.00">
                  <c:v>691.8</c:v>
                </c:pt>
                <c:pt idx="412" formatCode="#,##0.00">
                  <c:v>686.9</c:v>
                </c:pt>
                <c:pt idx="413" formatCode="#,##0.00">
                  <c:v>681.9</c:v>
                </c:pt>
                <c:pt idx="414" formatCode="#,##0.00">
                  <c:v>677</c:v>
                </c:pt>
                <c:pt idx="415" formatCode="#,##0.00">
                  <c:v>672.1</c:v>
                </c:pt>
                <c:pt idx="416" formatCode="#,##0.00">
                  <c:v>667.3</c:v>
                </c:pt>
                <c:pt idx="417" formatCode="#,##0.00">
                  <c:v>667.1</c:v>
                </c:pt>
                <c:pt idx="418" formatCode="#,##0.00">
                  <c:v>659.5</c:v>
                </c:pt>
                <c:pt idx="419" formatCode="#,##0.00">
                  <c:v>654.1</c:v>
                </c:pt>
                <c:pt idx="420" formatCode="#,##0.00">
                  <c:v>649.1</c:v>
                </c:pt>
                <c:pt idx="421" formatCode="#,##0.00">
                  <c:v>644.20000000000005</c:v>
                </c:pt>
                <c:pt idx="422" formatCode="#,##0.00">
                  <c:v>639.4</c:v>
                </c:pt>
                <c:pt idx="423" formatCode="#,##0.00">
                  <c:v>634.6</c:v>
                </c:pt>
                <c:pt idx="424" formatCode="#,##0.00">
                  <c:v>630.1</c:v>
                </c:pt>
                <c:pt idx="425" formatCode="#,##0.00">
                  <c:v>625.4</c:v>
                </c:pt>
                <c:pt idx="426" formatCode="#,##0.00">
                  <c:v>620.79999999999995</c:v>
                </c:pt>
                <c:pt idx="427" formatCode="#,##0.00">
                  <c:v>616.20000000000005</c:v>
                </c:pt>
                <c:pt idx="428" formatCode="#,##0.00">
                  <c:v>612.5</c:v>
                </c:pt>
                <c:pt idx="429" formatCode="#,##0.00">
                  <c:v>607.79999999999995</c:v>
                </c:pt>
                <c:pt idx="430" formatCode="#,##0.00">
                  <c:v>603.4</c:v>
                </c:pt>
                <c:pt idx="431" formatCode="#,##0.00">
                  <c:v>598.9</c:v>
                </c:pt>
                <c:pt idx="432" formatCode="#,##0.00">
                  <c:v>594.29999999999995</c:v>
                </c:pt>
                <c:pt idx="433" formatCode="#,##0.00">
                  <c:v>589.79999999999995</c:v>
                </c:pt>
                <c:pt idx="434" formatCode="#,##0.00">
                  <c:v>585.4</c:v>
                </c:pt>
                <c:pt idx="435" formatCode="#,##0.00">
                  <c:v>581.1</c:v>
                </c:pt>
                <c:pt idx="436" formatCode="#,##0.00">
                  <c:v>576.79999999999995</c:v>
                </c:pt>
                <c:pt idx="437" formatCode="#,##0.00">
                  <c:v>572.6</c:v>
                </c:pt>
                <c:pt idx="438" formatCode="#,##0.00">
                  <c:v>568.4</c:v>
                </c:pt>
                <c:pt idx="439" formatCode="#,##0.00">
                  <c:v>564.20000000000005</c:v>
                </c:pt>
                <c:pt idx="440" formatCode="#,##0.00">
                  <c:v>560.1</c:v>
                </c:pt>
                <c:pt idx="441" formatCode="#,##0.00">
                  <c:v>556.1</c:v>
                </c:pt>
                <c:pt idx="442" formatCode="#,##0.00">
                  <c:v>552.1</c:v>
                </c:pt>
                <c:pt idx="443" formatCode="#,##0.00">
                  <c:v>548.20000000000005</c:v>
                </c:pt>
                <c:pt idx="444" formatCode="#,##0.00">
                  <c:v>544.20000000000005</c:v>
                </c:pt>
                <c:pt idx="445" formatCode="#,##0.00">
                  <c:v>540.29999999999995</c:v>
                </c:pt>
                <c:pt idx="446" formatCode="#,##0.00">
                  <c:v>536.29999999999995</c:v>
                </c:pt>
                <c:pt idx="447" formatCode="#,##0.00">
                  <c:v>532.4</c:v>
                </c:pt>
                <c:pt idx="448" formatCode="#,##0.00">
                  <c:v>528.5</c:v>
                </c:pt>
                <c:pt idx="449" formatCode="#,##0.00">
                  <c:v>524.6</c:v>
                </c:pt>
                <c:pt idx="450" formatCode="#,##0.00">
                  <c:v>520.79999999999995</c:v>
                </c:pt>
                <c:pt idx="451" formatCode="#,##0.00">
                  <c:v>519.20000000000005</c:v>
                </c:pt>
                <c:pt idx="452" formatCode="#,##0.00">
                  <c:v>514.4</c:v>
                </c:pt>
                <c:pt idx="453" formatCode="#,##0.00">
                  <c:v>510.2</c:v>
                </c:pt>
                <c:pt idx="454" formatCode="#,##0.00">
                  <c:v>506.3</c:v>
                </c:pt>
                <c:pt idx="455" formatCode="#,##0.00">
                  <c:v>502.4</c:v>
                </c:pt>
                <c:pt idx="456" formatCode="#,##0.00">
                  <c:v>498.7</c:v>
                </c:pt>
                <c:pt idx="457" formatCode="#,##0.00">
                  <c:v>495</c:v>
                </c:pt>
                <c:pt idx="458" formatCode="#,##0.00">
                  <c:v>491.4</c:v>
                </c:pt>
                <c:pt idx="459" formatCode="#,##0.00">
                  <c:v>487.8</c:v>
                </c:pt>
                <c:pt idx="460" formatCode="#,##0.00">
                  <c:v>484.3</c:v>
                </c:pt>
                <c:pt idx="461" formatCode="#,##0.00">
                  <c:v>480.8</c:v>
                </c:pt>
                <c:pt idx="462" formatCode="#,##0.00">
                  <c:v>477.3</c:v>
                </c:pt>
                <c:pt idx="463" formatCode="#,##0.00">
                  <c:v>473.9</c:v>
                </c:pt>
                <c:pt idx="464" formatCode="#,##0.00">
                  <c:v>470.5</c:v>
                </c:pt>
                <c:pt idx="465" formatCode="#,##0.00">
                  <c:v>467.2</c:v>
                </c:pt>
                <c:pt idx="466" formatCode="#,##0.00">
                  <c:v>463.9</c:v>
                </c:pt>
                <c:pt idx="467" formatCode="#,##0.00">
                  <c:v>460.6</c:v>
                </c:pt>
                <c:pt idx="468" formatCode="#,##0.00">
                  <c:v>457.3</c:v>
                </c:pt>
                <c:pt idx="469" formatCode="#,##0.00">
                  <c:v>454.1</c:v>
                </c:pt>
                <c:pt idx="470" formatCode="#,##0.00">
                  <c:v>450.9</c:v>
                </c:pt>
                <c:pt idx="471" formatCode="#,##0.00">
                  <c:v>447.7</c:v>
                </c:pt>
                <c:pt idx="472" formatCode="#,##0.00">
                  <c:v>444.6</c:v>
                </c:pt>
                <c:pt idx="473" formatCode="#,##0.00">
                  <c:v>441.5</c:v>
                </c:pt>
                <c:pt idx="474" formatCode="#,##0.00">
                  <c:v>438.4</c:v>
                </c:pt>
                <c:pt idx="475" formatCode="#,##0.00">
                  <c:v>435.3</c:v>
                </c:pt>
                <c:pt idx="476" formatCode="#,##0.00">
                  <c:v>432.3</c:v>
                </c:pt>
                <c:pt idx="477" formatCode="#,##0.00">
                  <c:v>429.3</c:v>
                </c:pt>
                <c:pt idx="478" formatCode="#,##0.00">
                  <c:v>426.3</c:v>
                </c:pt>
                <c:pt idx="479" formatCode="#,##0.00">
                  <c:v>423.3</c:v>
                </c:pt>
                <c:pt idx="480" formatCode="#,##0.00">
                  <c:v>420.4</c:v>
                </c:pt>
                <c:pt idx="481" formatCode="#,##0.00">
                  <c:v>417.5</c:v>
                </c:pt>
                <c:pt idx="482" formatCode="#,##0.00">
                  <c:v>414.6</c:v>
                </c:pt>
                <c:pt idx="483" formatCode="#,##0.00">
                  <c:v>411.8</c:v>
                </c:pt>
                <c:pt idx="484" formatCode="#,##0.00">
                  <c:v>409</c:v>
                </c:pt>
                <c:pt idx="485" formatCode="#,##0.00">
                  <c:v>406.2</c:v>
                </c:pt>
                <c:pt idx="486" formatCode="#,##0.00">
                  <c:v>403.5</c:v>
                </c:pt>
                <c:pt idx="487" formatCode="#,##0.00">
                  <c:v>400.8</c:v>
                </c:pt>
                <c:pt idx="488" formatCode="#,##0.00">
                  <c:v>398.1</c:v>
                </c:pt>
                <c:pt idx="489" formatCode="#,##0.00">
                  <c:v>395.5</c:v>
                </c:pt>
                <c:pt idx="490" formatCode="#,##0.00">
                  <c:v>392.9</c:v>
                </c:pt>
                <c:pt idx="491" formatCode="#,##0.00">
                  <c:v>390.3</c:v>
                </c:pt>
                <c:pt idx="492" formatCode="#,##0.00">
                  <c:v>387.7</c:v>
                </c:pt>
                <c:pt idx="493" formatCode="#,##0.00">
                  <c:v>385.2</c:v>
                </c:pt>
                <c:pt idx="494" formatCode="#,##0.00">
                  <c:v>382.6</c:v>
                </c:pt>
                <c:pt idx="495" formatCode="#,##0.00">
                  <c:v>380.1</c:v>
                </c:pt>
                <c:pt idx="496" formatCode="#,##0.00">
                  <c:v>377.7</c:v>
                </c:pt>
                <c:pt idx="497" formatCode="#,##0.00">
                  <c:v>375.2</c:v>
                </c:pt>
                <c:pt idx="498" formatCode="#,##0.00">
                  <c:v>372.8</c:v>
                </c:pt>
                <c:pt idx="499" formatCode="#,##0.00">
                  <c:v>370.4</c:v>
                </c:pt>
                <c:pt idx="500" formatCode="#,##0.00">
                  <c:v>368.1</c:v>
                </c:pt>
                <c:pt idx="501" formatCode="#,##0.00">
                  <c:v>365.8</c:v>
                </c:pt>
                <c:pt idx="502" formatCode="#,##0.00">
                  <c:v>363.4</c:v>
                </c:pt>
                <c:pt idx="503" formatCode="#,##0.00">
                  <c:v>361.1</c:v>
                </c:pt>
                <c:pt idx="504" formatCode="#,##0.00">
                  <c:v>358.9</c:v>
                </c:pt>
                <c:pt idx="505" formatCode="#,##0.00">
                  <c:v>356.6</c:v>
                </c:pt>
                <c:pt idx="506" formatCode="#,##0.00">
                  <c:v>354.3</c:v>
                </c:pt>
                <c:pt idx="507" formatCode="#,##0.00">
                  <c:v>352.1</c:v>
                </c:pt>
                <c:pt idx="508" formatCode="#,##0.00">
                  <c:v>349.9</c:v>
                </c:pt>
                <c:pt idx="509" formatCode="#,##0.00">
                  <c:v>347.6</c:v>
                </c:pt>
                <c:pt idx="510" formatCode="#,##0.00">
                  <c:v>345.4</c:v>
                </c:pt>
                <c:pt idx="511" formatCode="#,##0.00">
                  <c:v>343.3</c:v>
                </c:pt>
                <c:pt idx="512" formatCode="#,##0.00">
                  <c:v>341.1</c:v>
                </c:pt>
                <c:pt idx="513" formatCode="#,##0.00">
                  <c:v>339</c:v>
                </c:pt>
                <c:pt idx="514" formatCode="#,##0.00">
                  <c:v>336.9</c:v>
                </c:pt>
                <c:pt idx="515" formatCode="#,##0.00">
                  <c:v>334.7</c:v>
                </c:pt>
                <c:pt idx="516" formatCode="#,##0.00">
                  <c:v>332.6</c:v>
                </c:pt>
                <c:pt idx="517" formatCode="#,##0.00">
                  <c:v>330.5</c:v>
                </c:pt>
                <c:pt idx="518" formatCode="#,##0.00">
                  <c:v>328.4</c:v>
                </c:pt>
                <c:pt idx="519" formatCode="#,##0.00">
                  <c:v>326.3</c:v>
                </c:pt>
                <c:pt idx="520" formatCode="#,##0.00">
                  <c:v>324.2</c:v>
                </c:pt>
                <c:pt idx="521" formatCode="#,##0.00">
                  <c:v>322.2</c:v>
                </c:pt>
                <c:pt idx="522" formatCode="#,##0.00">
                  <c:v>320.10000000000002</c:v>
                </c:pt>
                <c:pt idx="523" formatCode="#,##0.00">
                  <c:v>318.10000000000002</c:v>
                </c:pt>
                <c:pt idx="524" formatCode="#,##0.00">
                  <c:v>316.10000000000002</c:v>
                </c:pt>
                <c:pt idx="525" formatCode="#,##0.00">
                  <c:v>314.2</c:v>
                </c:pt>
                <c:pt idx="526" formatCode="#,##0.00">
                  <c:v>312.2</c:v>
                </c:pt>
                <c:pt idx="527" formatCode="#,##0.00">
                  <c:v>310.3</c:v>
                </c:pt>
                <c:pt idx="528" formatCode="#,##0.00">
                  <c:v>308.3</c:v>
                </c:pt>
                <c:pt idx="529" formatCode="#,##0.00">
                  <c:v>306.39999999999998</c:v>
                </c:pt>
                <c:pt idx="530" formatCode="#,##0.00">
                  <c:v>304.5</c:v>
                </c:pt>
                <c:pt idx="531" formatCode="#,##0.00">
                  <c:v>302.7</c:v>
                </c:pt>
                <c:pt idx="532" formatCode="#,##0.00">
                  <c:v>300.8</c:v>
                </c:pt>
                <c:pt idx="533" formatCode="#,##0.00">
                  <c:v>299.10000000000002</c:v>
                </c:pt>
                <c:pt idx="534" formatCode="#,##0.00">
                  <c:v>297.3</c:v>
                </c:pt>
                <c:pt idx="535" formatCode="#,##0.00">
                  <c:v>295.5</c:v>
                </c:pt>
                <c:pt idx="536" formatCode="#,##0.00">
                  <c:v>293.7</c:v>
                </c:pt>
                <c:pt idx="537" formatCode="#,##0.00">
                  <c:v>292</c:v>
                </c:pt>
                <c:pt idx="538" formatCode="#,##0.00">
                  <c:v>290.3</c:v>
                </c:pt>
                <c:pt idx="539" formatCode="#,##0.00">
                  <c:v>288.60000000000002</c:v>
                </c:pt>
                <c:pt idx="540" formatCode="#,##0.00">
                  <c:v>286.89999999999998</c:v>
                </c:pt>
                <c:pt idx="541" formatCode="#,##0.00">
                  <c:v>285.2</c:v>
                </c:pt>
                <c:pt idx="542" formatCode="#,##0.00">
                  <c:v>283.5</c:v>
                </c:pt>
                <c:pt idx="543" formatCode="#,##0.00">
                  <c:v>281.89999999999998</c:v>
                </c:pt>
                <c:pt idx="544" formatCode="#,##0.00">
                  <c:v>280.2</c:v>
                </c:pt>
                <c:pt idx="545" formatCode="#,##0.00">
                  <c:v>278.60000000000002</c:v>
                </c:pt>
                <c:pt idx="546" formatCode="#,##0.00">
                  <c:v>277</c:v>
                </c:pt>
                <c:pt idx="547" formatCode="#,##0.00">
                  <c:v>275.39999999999998</c:v>
                </c:pt>
                <c:pt idx="548" formatCode="#,##0.00">
                  <c:v>273.8</c:v>
                </c:pt>
                <c:pt idx="549" formatCode="#,##0.00">
                  <c:v>272.2</c:v>
                </c:pt>
                <c:pt idx="550" formatCode="#,##0.00">
                  <c:v>270.60000000000002</c:v>
                </c:pt>
                <c:pt idx="551" formatCode="#,##0.00">
                  <c:v>269</c:v>
                </c:pt>
                <c:pt idx="552" formatCode="#,##0.00">
                  <c:v>267.5</c:v>
                </c:pt>
                <c:pt idx="553" formatCode="#,##0.00">
                  <c:v>265.89999999999998</c:v>
                </c:pt>
                <c:pt idx="554" formatCode="#,##0.00">
                  <c:v>264.39999999999998</c:v>
                </c:pt>
                <c:pt idx="555" formatCode="#,##0.00">
                  <c:v>262.8</c:v>
                </c:pt>
                <c:pt idx="556" formatCode="#,##0.00">
                  <c:v>261.3</c:v>
                </c:pt>
                <c:pt idx="557" formatCode="#,##0.00">
                  <c:v>259.8</c:v>
                </c:pt>
                <c:pt idx="558" formatCode="#,##0.00">
                  <c:v>258.3</c:v>
                </c:pt>
                <c:pt idx="559" formatCode="#,##0.00">
                  <c:v>256.8</c:v>
                </c:pt>
                <c:pt idx="560" formatCode="#,##0.00">
                  <c:v>255.3</c:v>
                </c:pt>
                <c:pt idx="561" formatCode="#,##0.00">
                  <c:v>253.9</c:v>
                </c:pt>
                <c:pt idx="562" formatCode="#,##0.00">
                  <c:v>252.4</c:v>
                </c:pt>
                <c:pt idx="563" formatCode="#,##0.00">
                  <c:v>251</c:v>
                </c:pt>
                <c:pt idx="564" formatCode="#,##0.00">
                  <c:v>249.6</c:v>
                </c:pt>
                <c:pt idx="565" formatCode="#,##0.00">
                  <c:v>248.2</c:v>
                </c:pt>
                <c:pt idx="566" formatCode="#,##0.00">
                  <c:v>246.8</c:v>
                </c:pt>
                <c:pt idx="567" formatCode="#,##0.00">
                  <c:v>245.5</c:v>
                </c:pt>
                <c:pt idx="568" formatCode="#,##0.00">
                  <c:v>244.1</c:v>
                </c:pt>
                <c:pt idx="569" formatCode="#,##0.00">
                  <c:v>242.7</c:v>
                </c:pt>
                <c:pt idx="570" formatCode="#,##0.00">
                  <c:v>241.3</c:v>
                </c:pt>
                <c:pt idx="571" formatCode="#,##0.00">
                  <c:v>240</c:v>
                </c:pt>
                <c:pt idx="572" formatCode="#,##0.00">
                  <c:v>238.7</c:v>
                </c:pt>
                <c:pt idx="573" formatCode="#,##0.00">
                  <c:v>237.3</c:v>
                </c:pt>
                <c:pt idx="574" formatCode="#,##0.00">
                  <c:v>236</c:v>
                </c:pt>
                <c:pt idx="575" formatCode="#,##0.00">
                  <c:v>234.7</c:v>
                </c:pt>
                <c:pt idx="576" formatCode="#,##0.00">
                  <c:v>233.4</c:v>
                </c:pt>
                <c:pt idx="577" formatCode="#,##0.00">
                  <c:v>232.1</c:v>
                </c:pt>
                <c:pt idx="578" formatCode="#,##0.00">
                  <c:v>230.8</c:v>
                </c:pt>
                <c:pt idx="579" formatCode="#,##0.00">
                  <c:v>229.5</c:v>
                </c:pt>
                <c:pt idx="580" formatCode="#,##0.00">
                  <c:v>228.2</c:v>
                </c:pt>
                <c:pt idx="581" formatCode="#,##0.00">
                  <c:v>226.9</c:v>
                </c:pt>
                <c:pt idx="582" formatCode="#,##0.00">
                  <c:v>225.7</c:v>
                </c:pt>
                <c:pt idx="583" formatCode="#,##0.00">
                  <c:v>224.4</c:v>
                </c:pt>
                <c:pt idx="584" formatCode="#,##0.00">
                  <c:v>223.2</c:v>
                </c:pt>
                <c:pt idx="585" formatCode="#,##0.00">
                  <c:v>222</c:v>
                </c:pt>
                <c:pt idx="586" formatCode="#,##0.00">
                  <c:v>220.8</c:v>
                </c:pt>
                <c:pt idx="587" formatCode="#,##0.00">
                  <c:v>219.6</c:v>
                </c:pt>
                <c:pt idx="588" formatCode="#,##0.00">
                  <c:v>218.4</c:v>
                </c:pt>
                <c:pt idx="589" formatCode="#,##0.00">
                  <c:v>217.4</c:v>
                </c:pt>
                <c:pt idx="590" formatCode="#,##0.00">
                  <c:v>216.1</c:v>
                </c:pt>
                <c:pt idx="591" formatCode="#,##0.00">
                  <c:v>214.9</c:v>
                </c:pt>
                <c:pt idx="592" formatCode="#,##0.00">
                  <c:v>213.8</c:v>
                </c:pt>
                <c:pt idx="593" formatCode="#,##0.00">
                  <c:v>212.6</c:v>
                </c:pt>
                <c:pt idx="594" formatCode="#,##0.00">
                  <c:v>211.4</c:v>
                </c:pt>
                <c:pt idx="595" formatCode="#,##0.00">
                  <c:v>210.3</c:v>
                </c:pt>
                <c:pt idx="596" formatCode="#,##0.00">
                  <c:v>209.1</c:v>
                </c:pt>
                <c:pt idx="597" formatCode="#,##0.00">
                  <c:v>207.9</c:v>
                </c:pt>
                <c:pt idx="598" formatCode="#,##0.00">
                  <c:v>206.7</c:v>
                </c:pt>
                <c:pt idx="599" formatCode="#,##0.00">
                  <c:v>205.6</c:v>
                </c:pt>
                <c:pt idx="600" formatCode="#,##0.00">
                  <c:v>204.5</c:v>
                </c:pt>
                <c:pt idx="601" formatCode="#,##0.00">
                  <c:v>203.4</c:v>
                </c:pt>
                <c:pt idx="602" formatCode="#,##0.00">
                  <c:v>202.3</c:v>
                </c:pt>
                <c:pt idx="603" formatCode="#,##0.00">
                  <c:v>201.3</c:v>
                </c:pt>
                <c:pt idx="604" formatCode="#,##0.00">
                  <c:v>200.3</c:v>
                </c:pt>
                <c:pt idx="605" formatCode="#,##0.00">
                  <c:v>199.3</c:v>
                </c:pt>
                <c:pt idx="606" formatCode="#,##0.00">
                  <c:v>198.3</c:v>
                </c:pt>
                <c:pt idx="607" formatCode="#,##0.00">
                  <c:v>197.3</c:v>
                </c:pt>
                <c:pt idx="608" formatCode="#,##0.00">
                  <c:v>196.3</c:v>
                </c:pt>
                <c:pt idx="609" formatCode="#,##0.00">
                  <c:v>195.3</c:v>
                </c:pt>
                <c:pt idx="610" formatCode="#,##0.00">
                  <c:v>194.3</c:v>
                </c:pt>
                <c:pt idx="611" formatCode="#,##0.00">
                  <c:v>193.2</c:v>
                </c:pt>
                <c:pt idx="612" formatCode="#,##0.00">
                  <c:v>192.2</c:v>
                </c:pt>
                <c:pt idx="613" formatCode="#,##0.00">
                  <c:v>191.1</c:v>
                </c:pt>
                <c:pt idx="614" formatCode="#,##0.00">
                  <c:v>190.1</c:v>
                </c:pt>
                <c:pt idx="615" formatCode="#,##0.00">
                  <c:v>189</c:v>
                </c:pt>
                <c:pt idx="616" formatCode="#,##0.00">
                  <c:v>188</c:v>
                </c:pt>
                <c:pt idx="617" formatCode="#,##0.00">
                  <c:v>187</c:v>
                </c:pt>
                <c:pt idx="618" formatCode="#,##0.00">
                  <c:v>186</c:v>
                </c:pt>
                <c:pt idx="619" formatCode="#,##0.00">
                  <c:v>185</c:v>
                </c:pt>
                <c:pt idx="620" formatCode="#,##0.00">
                  <c:v>184</c:v>
                </c:pt>
                <c:pt idx="621" formatCode="#,##0.00">
                  <c:v>183</c:v>
                </c:pt>
                <c:pt idx="622" formatCode="#,##0.00">
                  <c:v>182.1</c:v>
                </c:pt>
                <c:pt idx="623" formatCode="#,##0.00">
                  <c:v>181.1</c:v>
                </c:pt>
                <c:pt idx="624" formatCode="#,##0.00">
                  <c:v>180.2</c:v>
                </c:pt>
                <c:pt idx="625" formatCode="#,##0.00">
                  <c:v>179.2</c:v>
                </c:pt>
                <c:pt idx="626" formatCode="#,##0.00">
                  <c:v>178.3</c:v>
                </c:pt>
                <c:pt idx="627" formatCode="#,##0.00">
                  <c:v>177.3</c:v>
                </c:pt>
                <c:pt idx="628" formatCode="#,##0.00">
                  <c:v>176.4</c:v>
                </c:pt>
                <c:pt idx="629" formatCode="#,##0.00">
                  <c:v>175.5</c:v>
                </c:pt>
                <c:pt idx="630" formatCode="#,##0.00">
                  <c:v>174.5</c:v>
                </c:pt>
                <c:pt idx="631" formatCode="#,##0.00">
                  <c:v>173.6</c:v>
                </c:pt>
                <c:pt idx="632" formatCode="#,##0.00">
                  <c:v>172.7</c:v>
                </c:pt>
                <c:pt idx="633" formatCode="#,##0.00">
                  <c:v>171.8</c:v>
                </c:pt>
                <c:pt idx="634" formatCode="#,##0.00">
                  <c:v>170.9</c:v>
                </c:pt>
                <c:pt idx="635" formatCode="#,##0.00">
                  <c:v>170.1</c:v>
                </c:pt>
                <c:pt idx="636" formatCode="#,##0.00">
                  <c:v>169.2</c:v>
                </c:pt>
                <c:pt idx="637" formatCode="#,##0.00">
                  <c:v>168.3</c:v>
                </c:pt>
                <c:pt idx="638" formatCode="#,##0.00">
                  <c:v>167.4</c:v>
                </c:pt>
                <c:pt idx="639" formatCode="#,##0.00">
                  <c:v>166.6</c:v>
                </c:pt>
                <c:pt idx="640" formatCode="#,##0.00">
                  <c:v>165.7</c:v>
                </c:pt>
                <c:pt idx="641" formatCode="#,##0.00">
                  <c:v>164.8</c:v>
                </c:pt>
                <c:pt idx="642" formatCode="#,##0.00">
                  <c:v>164</c:v>
                </c:pt>
                <c:pt idx="643" formatCode="#,##0.00">
                  <c:v>163.19999999999999</c:v>
                </c:pt>
                <c:pt idx="644" formatCode="#,##0.00">
                  <c:v>162.4</c:v>
                </c:pt>
                <c:pt idx="645" formatCode="#,##0.00">
                  <c:v>161.5</c:v>
                </c:pt>
                <c:pt idx="646" formatCode="#,##0.00">
                  <c:v>160.69999999999999</c:v>
                </c:pt>
                <c:pt idx="647" formatCode="#,##0.00">
                  <c:v>159.80000000000001</c:v>
                </c:pt>
                <c:pt idx="648" formatCode="#,##0.00">
                  <c:v>159</c:v>
                </c:pt>
                <c:pt idx="649" formatCode="#,##0.00">
                  <c:v>158.19999999999999</c:v>
                </c:pt>
                <c:pt idx="650" formatCode="#,##0.00">
                  <c:v>157.30000000000001</c:v>
                </c:pt>
                <c:pt idx="651" formatCode="#,##0.00">
                  <c:v>156.5</c:v>
                </c:pt>
                <c:pt idx="652" formatCode="#,##0.00">
                  <c:v>155.69999999999999</c:v>
                </c:pt>
                <c:pt idx="653" formatCode="#,##0.00">
                  <c:v>154.9</c:v>
                </c:pt>
                <c:pt idx="654" formatCode="#,##0.00">
                  <c:v>154.1</c:v>
                </c:pt>
                <c:pt idx="655" formatCode="#,##0.00">
                  <c:v>153.30000000000001</c:v>
                </c:pt>
                <c:pt idx="656" formatCode="#,##0.00">
                  <c:v>152.6</c:v>
                </c:pt>
                <c:pt idx="657" formatCode="#,##0.00">
                  <c:v>151.80000000000001</c:v>
                </c:pt>
                <c:pt idx="658" formatCode="#,##0.00">
                  <c:v>151</c:v>
                </c:pt>
                <c:pt idx="659" formatCode="#,##0.00">
                  <c:v>150.30000000000001</c:v>
                </c:pt>
                <c:pt idx="660" formatCode="#,##0.00">
                  <c:v>149.6</c:v>
                </c:pt>
                <c:pt idx="661" formatCode="#,##0.00">
                  <c:v>148.9</c:v>
                </c:pt>
                <c:pt idx="662" formatCode="#,##0.00">
                  <c:v>148.1</c:v>
                </c:pt>
                <c:pt idx="663" formatCode="#,##0.00">
                  <c:v>147.4</c:v>
                </c:pt>
                <c:pt idx="664" formatCode="#,##0.00">
                  <c:v>146.69999999999999</c:v>
                </c:pt>
                <c:pt idx="665" formatCode="#,##0.00">
                  <c:v>146</c:v>
                </c:pt>
                <c:pt idx="666" formatCode="#,##0.00">
                  <c:v>145.19999999999999</c:v>
                </c:pt>
                <c:pt idx="667" formatCode="#,##0.00">
                  <c:v>146.30000000000001</c:v>
                </c:pt>
                <c:pt idx="668" formatCode="#,##0.00">
                  <c:v>144.4</c:v>
                </c:pt>
                <c:pt idx="669" formatCode="#,##0.00">
                  <c:v>143.4</c:v>
                </c:pt>
                <c:pt idx="670" formatCode="#,##0.00">
                  <c:v>142.5</c:v>
                </c:pt>
                <c:pt idx="671" formatCode="#,##0.00">
                  <c:v>141.69999999999999</c:v>
                </c:pt>
                <c:pt idx="672" formatCode="#,##0.00">
                  <c:v>141</c:v>
                </c:pt>
                <c:pt idx="673" formatCode="#,##0.00">
                  <c:v>140.30000000000001</c:v>
                </c:pt>
                <c:pt idx="674" formatCode="#,##0.00">
                  <c:v>139.6</c:v>
                </c:pt>
                <c:pt idx="675" formatCode="#,##0.00">
                  <c:v>139</c:v>
                </c:pt>
                <c:pt idx="676" formatCode="#,##0.00">
                  <c:v>138.4</c:v>
                </c:pt>
                <c:pt idx="677" formatCode="#,##0.00">
                  <c:v>137.69999999999999</c:v>
                </c:pt>
                <c:pt idx="678" formatCode="#,##0.00">
                  <c:v>137</c:v>
                </c:pt>
                <c:pt idx="679" formatCode="#,##0.00">
                  <c:v>136.30000000000001</c:v>
                </c:pt>
                <c:pt idx="680" formatCode="#,##0.00">
                  <c:v>135.69999999999999</c:v>
                </c:pt>
                <c:pt idx="681" formatCode="#,##0.00">
                  <c:v>135.1</c:v>
                </c:pt>
                <c:pt idx="682" formatCode="#,##0.00">
                  <c:v>134.5</c:v>
                </c:pt>
                <c:pt idx="683" formatCode="#,##0.00">
                  <c:v>133.80000000000001</c:v>
                </c:pt>
                <c:pt idx="684" formatCode="#,##0.00">
                  <c:v>133.1</c:v>
                </c:pt>
                <c:pt idx="685" formatCode="#,##0.00">
                  <c:v>132.4</c:v>
                </c:pt>
                <c:pt idx="686" formatCode="#,##0.00">
                  <c:v>131.80000000000001</c:v>
                </c:pt>
                <c:pt idx="687" formatCode="#,##0.00">
                  <c:v>131.4</c:v>
                </c:pt>
                <c:pt idx="688" formatCode="#,##0.00">
                  <c:v>130.80000000000001</c:v>
                </c:pt>
                <c:pt idx="689" formatCode="#,##0.00">
                  <c:v>130.1</c:v>
                </c:pt>
                <c:pt idx="690" formatCode="#,##0.00">
                  <c:v>129.4</c:v>
                </c:pt>
                <c:pt idx="691" formatCode="#,##0.00">
                  <c:v>128.6</c:v>
                </c:pt>
                <c:pt idx="692" formatCode="#,##0.00">
                  <c:v>128.1</c:v>
                </c:pt>
                <c:pt idx="693" formatCode="#,##0.00">
                  <c:v>127.8</c:v>
                </c:pt>
                <c:pt idx="694" formatCode="#,##0.00">
                  <c:v>127.4</c:v>
                </c:pt>
                <c:pt idx="695" formatCode="#,##0.00">
                  <c:v>126.7</c:v>
                </c:pt>
                <c:pt idx="696" formatCode="#,##0.00">
                  <c:v>125.8</c:v>
                </c:pt>
                <c:pt idx="697" formatCode="#,##0.00">
                  <c:v>125</c:v>
                </c:pt>
                <c:pt idx="698" formatCode="#,##0.00">
                  <c:v>124.6</c:v>
                </c:pt>
                <c:pt idx="699" formatCode="#,##0.00">
                  <c:v>124.7</c:v>
                </c:pt>
                <c:pt idx="700" formatCode="#,##0.00">
                  <c:v>124.4</c:v>
                </c:pt>
                <c:pt idx="701" formatCode="#,##0.00">
                  <c:v>123.7</c:v>
                </c:pt>
                <c:pt idx="702" formatCode="#,##0.00">
                  <c:v>122.7</c:v>
                </c:pt>
                <c:pt idx="703" formatCode="#,##0.00">
                  <c:v>121.8</c:v>
                </c:pt>
                <c:pt idx="704" formatCode="#,##0.00">
                  <c:v>121.4</c:v>
                </c:pt>
                <c:pt idx="705" formatCode="#,##0.00">
                  <c:v>121.5</c:v>
                </c:pt>
                <c:pt idx="706" formatCode="#,##0.00">
                  <c:v>121.4</c:v>
                </c:pt>
                <c:pt idx="707" formatCode="#,##0.00">
                  <c:v>120.6</c:v>
                </c:pt>
                <c:pt idx="708" formatCode="#,##0.00">
                  <c:v>119.6</c:v>
                </c:pt>
                <c:pt idx="709" formatCode="#,##0.00">
                  <c:v>118.6</c:v>
                </c:pt>
                <c:pt idx="710" formatCode="#,##0.00">
                  <c:v>118</c:v>
                </c:pt>
                <c:pt idx="711" formatCode="#,##0.00">
                  <c:v>118.1</c:v>
                </c:pt>
                <c:pt idx="712" formatCode="#,##0.00">
                  <c:v>118.3</c:v>
                </c:pt>
                <c:pt idx="713" formatCode="#,##0.00">
                  <c:v>117.6</c:v>
                </c:pt>
                <c:pt idx="714" formatCode="#,##0.00">
                  <c:v>116.6</c:v>
                </c:pt>
                <c:pt idx="715" formatCode="#,##0.00">
                  <c:v>115.6</c:v>
                </c:pt>
                <c:pt idx="716" formatCode="#,##0.00">
                  <c:v>114.9</c:v>
                </c:pt>
                <c:pt idx="717" formatCode="#,##0.00">
                  <c:v>114.7</c:v>
                </c:pt>
                <c:pt idx="718" formatCode="#,##0.00">
                  <c:v>115</c:v>
                </c:pt>
                <c:pt idx="719" formatCode="#,##0.00">
                  <c:v>114.6</c:v>
                </c:pt>
                <c:pt idx="720" formatCode="#,##0.00">
                  <c:v>113.7</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4"/>
          <c:tx>
            <c:v>4 Percent Annual Chance</c:v>
          </c:tx>
          <c:spPr>
            <a:ln>
              <a:solidFill>
                <a:srgbClr val="FFCC00"/>
              </a:solidFill>
            </a:ln>
          </c:spPr>
          <c:marker>
            <c:symbol val="none"/>
          </c:marker>
          <c:xVal>
            <c:numRef>
              <c:f>Hydrograph_JD2_4!$B$3:$B$740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Hydrograph_JD2_4!$D$3:$D$740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0.1</c:v>
                </c:pt>
                <c:pt idx="104">
                  <c:v>0.1</c:v>
                </c:pt>
                <c:pt idx="105">
                  <c:v>0.1</c:v>
                </c:pt>
                <c:pt idx="106">
                  <c:v>0.2</c:v>
                </c:pt>
                <c:pt idx="107">
                  <c:v>0.4</c:v>
                </c:pt>
                <c:pt idx="108">
                  <c:v>0.5</c:v>
                </c:pt>
                <c:pt idx="109">
                  <c:v>0.7</c:v>
                </c:pt>
                <c:pt idx="110">
                  <c:v>0.9</c:v>
                </c:pt>
                <c:pt idx="111">
                  <c:v>1.1000000000000001</c:v>
                </c:pt>
                <c:pt idx="112">
                  <c:v>1.3</c:v>
                </c:pt>
                <c:pt idx="113">
                  <c:v>1.5</c:v>
                </c:pt>
                <c:pt idx="114">
                  <c:v>1.7</c:v>
                </c:pt>
                <c:pt idx="115">
                  <c:v>1.9</c:v>
                </c:pt>
                <c:pt idx="116">
                  <c:v>2.2999999999999998</c:v>
                </c:pt>
                <c:pt idx="117">
                  <c:v>3</c:v>
                </c:pt>
                <c:pt idx="118">
                  <c:v>4</c:v>
                </c:pt>
                <c:pt idx="119">
                  <c:v>5.8</c:v>
                </c:pt>
                <c:pt idx="120">
                  <c:v>8.4</c:v>
                </c:pt>
                <c:pt idx="121">
                  <c:v>14.1</c:v>
                </c:pt>
                <c:pt idx="122">
                  <c:v>23.8</c:v>
                </c:pt>
                <c:pt idx="123">
                  <c:v>32.1</c:v>
                </c:pt>
                <c:pt idx="124">
                  <c:v>43.9</c:v>
                </c:pt>
                <c:pt idx="125">
                  <c:v>59.1</c:v>
                </c:pt>
                <c:pt idx="126">
                  <c:v>73.400000000000006</c:v>
                </c:pt>
                <c:pt idx="127">
                  <c:v>86.1</c:v>
                </c:pt>
                <c:pt idx="128">
                  <c:v>97.9</c:v>
                </c:pt>
                <c:pt idx="129" formatCode="#,##0.00">
                  <c:v>110.1</c:v>
                </c:pt>
                <c:pt idx="130" formatCode="#,##0.00">
                  <c:v>121.8</c:v>
                </c:pt>
                <c:pt idx="131" formatCode="#,##0.00">
                  <c:v>133.4</c:v>
                </c:pt>
                <c:pt idx="132" formatCode="#,##0.00">
                  <c:v>145.19999999999999</c:v>
                </c:pt>
                <c:pt idx="133" formatCode="#,##0.00">
                  <c:v>157</c:v>
                </c:pt>
                <c:pt idx="134" formatCode="#,##0.00">
                  <c:v>169.4</c:v>
                </c:pt>
                <c:pt idx="135" formatCode="#,##0.00">
                  <c:v>181.9</c:v>
                </c:pt>
                <c:pt idx="136" formatCode="#,##0.00">
                  <c:v>190.4</c:v>
                </c:pt>
                <c:pt idx="137" formatCode="#,##0.00">
                  <c:v>196.8</c:v>
                </c:pt>
                <c:pt idx="138" formatCode="#,##0.00">
                  <c:v>201.6</c:v>
                </c:pt>
                <c:pt idx="139" formatCode="#,##0.00">
                  <c:v>205.5</c:v>
                </c:pt>
                <c:pt idx="140" formatCode="#,##0.00">
                  <c:v>208.7</c:v>
                </c:pt>
                <c:pt idx="141" formatCode="#,##0.00">
                  <c:v>211.3</c:v>
                </c:pt>
                <c:pt idx="142" formatCode="#,##0.00">
                  <c:v>213.8</c:v>
                </c:pt>
                <c:pt idx="143" formatCode="#,##0.00">
                  <c:v>216.5</c:v>
                </c:pt>
                <c:pt idx="144" formatCode="#,##0.00">
                  <c:v>219.9</c:v>
                </c:pt>
                <c:pt idx="145" formatCode="#,##0.00">
                  <c:v>223.1</c:v>
                </c:pt>
                <c:pt idx="146" formatCode="#,##0.00">
                  <c:v>226.6</c:v>
                </c:pt>
                <c:pt idx="147" formatCode="#,##0.00">
                  <c:v>230.5</c:v>
                </c:pt>
                <c:pt idx="148" formatCode="#,##0.00">
                  <c:v>234.6</c:v>
                </c:pt>
                <c:pt idx="149" formatCode="#,##0.00">
                  <c:v>238.9</c:v>
                </c:pt>
                <c:pt idx="150">
                  <c:v>243.4</c:v>
                </c:pt>
                <c:pt idx="151">
                  <c:v>248.1</c:v>
                </c:pt>
                <c:pt idx="152">
                  <c:v>253.2</c:v>
                </c:pt>
                <c:pt idx="153">
                  <c:v>258.5</c:v>
                </c:pt>
                <c:pt idx="154">
                  <c:v>264</c:v>
                </c:pt>
                <c:pt idx="155">
                  <c:v>269.8</c:v>
                </c:pt>
                <c:pt idx="156">
                  <c:v>276.2</c:v>
                </c:pt>
                <c:pt idx="157" formatCode="#,##0.00">
                  <c:v>284.10000000000002</c:v>
                </c:pt>
                <c:pt idx="158" formatCode="#,##0.00">
                  <c:v>294.3</c:v>
                </c:pt>
                <c:pt idx="159" formatCode="#,##0.00">
                  <c:v>307.8</c:v>
                </c:pt>
                <c:pt idx="160" formatCode="#,##0.00">
                  <c:v>324.8</c:v>
                </c:pt>
                <c:pt idx="161" formatCode="#,##0.00">
                  <c:v>343.5</c:v>
                </c:pt>
                <c:pt idx="162" formatCode="#,##0.00">
                  <c:v>362.1</c:v>
                </c:pt>
                <c:pt idx="163" formatCode="#,##0.00">
                  <c:v>379.3</c:v>
                </c:pt>
                <c:pt idx="164" formatCode="#,##0.00">
                  <c:v>394.3</c:v>
                </c:pt>
                <c:pt idx="165" formatCode="#,##0.00">
                  <c:v>406.7</c:v>
                </c:pt>
                <c:pt idx="166" formatCode="#,##0.00">
                  <c:v>416.4</c:v>
                </c:pt>
                <c:pt idx="167" formatCode="#,##0.00">
                  <c:v>423.5</c:v>
                </c:pt>
                <c:pt idx="168" formatCode="#,##0.00">
                  <c:v>428.2</c:v>
                </c:pt>
                <c:pt idx="169" formatCode="#,##0.00">
                  <c:v>431</c:v>
                </c:pt>
                <c:pt idx="170" formatCode="#,##0.00">
                  <c:v>432.1</c:v>
                </c:pt>
                <c:pt idx="171" formatCode="#,##0.00">
                  <c:v>432</c:v>
                </c:pt>
                <c:pt idx="172" formatCode="#,##0.00">
                  <c:v>430.8</c:v>
                </c:pt>
                <c:pt idx="173" formatCode="#,##0.00">
                  <c:v>428.9</c:v>
                </c:pt>
                <c:pt idx="174" formatCode="#,##0.00">
                  <c:v>426.5</c:v>
                </c:pt>
                <c:pt idx="175" formatCode="#,##0.00">
                  <c:v>423.6</c:v>
                </c:pt>
                <c:pt idx="176" formatCode="#,##0.00">
                  <c:v>420.4</c:v>
                </c:pt>
                <c:pt idx="177" formatCode="#,##0.00">
                  <c:v>417.1</c:v>
                </c:pt>
                <c:pt idx="178" formatCode="#,##0.00">
                  <c:v>413.7</c:v>
                </c:pt>
                <c:pt idx="179" formatCode="#,##0.00">
                  <c:v>410.6</c:v>
                </c:pt>
                <c:pt idx="180" formatCode="#,##0.00">
                  <c:v>407</c:v>
                </c:pt>
                <c:pt idx="181" formatCode="#,##0.00">
                  <c:v>403.4</c:v>
                </c:pt>
                <c:pt idx="182" formatCode="#,##0.00">
                  <c:v>399.9</c:v>
                </c:pt>
                <c:pt idx="183" formatCode="#,##0.00">
                  <c:v>396.4</c:v>
                </c:pt>
                <c:pt idx="184" formatCode="#,##0.00">
                  <c:v>392.9</c:v>
                </c:pt>
                <c:pt idx="185" formatCode="#,##0.00">
                  <c:v>389.3</c:v>
                </c:pt>
                <c:pt idx="186" formatCode="#,##0.00">
                  <c:v>385.7</c:v>
                </c:pt>
                <c:pt idx="187" formatCode="#,##0.00">
                  <c:v>382</c:v>
                </c:pt>
                <c:pt idx="188" formatCode="#,##0.00">
                  <c:v>378.3</c:v>
                </c:pt>
                <c:pt idx="189" formatCode="#,##0.00">
                  <c:v>374.7</c:v>
                </c:pt>
                <c:pt idx="190" formatCode="#,##0.00">
                  <c:v>371</c:v>
                </c:pt>
                <c:pt idx="191" formatCode="#,##0.00">
                  <c:v>367.2</c:v>
                </c:pt>
                <c:pt idx="192" formatCode="#,##0.00">
                  <c:v>363.5</c:v>
                </c:pt>
                <c:pt idx="193" formatCode="#,##0.00">
                  <c:v>359.7</c:v>
                </c:pt>
                <c:pt idx="194" formatCode="#,##0.00">
                  <c:v>356</c:v>
                </c:pt>
                <c:pt idx="195" formatCode="#,##0.00">
                  <c:v>352.1</c:v>
                </c:pt>
                <c:pt idx="196" formatCode="#,##0.00">
                  <c:v>348.7</c:v>
                </c:pt>
                <c:pt idx="197" formatCode="#,##0.00">
                  <c:v>345.3</c:v>
                </c:pt>
                <c:pt idx="198" formatCode="#,##0.00">
                  <c:v>341.8</c:v>
                </c:pt>
                <c:pt idx="199" formatCode="#,##0.00">
                  <c:v>338.3</c:v>
                </c:pt>
                <c:pt idx="200" formatCode="#,##0.00">
                  <c:v>334.9</c:v>
                </c:pt>
                <c:pt idx="201" formatCode="#,##0.00">
                  <c:v>331.5</c:v>
                </c:pt>
                <c:pt idx="202" formatCode="#,##0.00">
                  <c:v>328.2</c:v>
                </c:pt>
                <c:pt idx="203" formatCode="#,##0.00">
                  <c:v>325</c:v>
                </c:pt>
                <c:pt idx="204" formatCode="#,##0.00">
                  <c:v>321.8</c:v>
                </c:pt>
                <c:pt idx="205" formatCode="#,##0.00">
                  <c:v>318.60000000000002</c:v>
                </c:pt>
                <c:pt idx="206" formatCode="#,##0.00">
                  <c:v>315.5</c:v>
                </c:pt>
                <c:pt idx="207" formatCode="#,##0.00">
                  <c:v>312.39999999999998</c:v>
                </c:pt>
                <c:pt idx="208" formatCode="#,##0.00">
                  <c:v>309.39999999999998</c:v>
                </c:pt>
                <c:pt idx="209" formatCode="#,##0.00">
                  <c:v>306.39999999999998</c:v>
                </c:pt>
                <c:pt idx="210" formatCode="#,##0.00">
                  <c:v>303.5</c:v>
                </c:pt>
                <c:pt idx="211" formatCode="#,##0.00">
                  <c:v>300.60000000000002</c:v>
                </c:pt>
                <c:pt idx="212" formatCode="#,##0.00">
                  <c:v>297.8</c:v>
                </c:pt>
                <c:pt idx="213" formatCode="#,##0.00">
                  <c:v>295.10000000000002</c:v>
                </c:pt>
                <c:pt idx="214" formatCode="#,##0.00">
                  <c:v>292.39999999999998</c:v>
                </c:pt>
                <c:pt idx="215" formatCode="#,##0.00">
                  <c:v>289.89999999999998</c:v>
                </c:pt>
                <c:pt idx="216" formatCode="#,##0.00">
                  <c:v>287.3</c:v>
                </c:pt>
                <c:pt idx="217" formatCode="#,##0.00">
                  <c:v>284.89999999999998</c:v>
                </c:pt>
                <c:pt idx="218" formatCode="#,##0.00">
                  <c:v>282.60000000000002</c:v>
                </c:pt>
                <c:pt idx="219" formatCode="#,##0.00">
                  <c:v>280.39999999999998</c:v>
                </c:pt>
                <c:pt idx="220" formatCode="#,##0.00">
                  <c:v>278.2</c:v>
                </c:pt>
                <c:pt idx="221" formatCode="#,##0.00">
                  <c:v>276.2</c:v>
                </c:pt>
                <c:pt idx="222" formatCode="#,##0.00">
                  <c:v>274.2</c:v>
                </c:pt>
                <c:pt idx="223" formatCode="#,##0.00">
                  <c:v>272.2</c:v>
                </c:pt>
                <c:pt idx="224" formatCode="#,##0.00">
                  <c:v>270.3</c:v>
                </c:pt>
                <c:pt idx="225" formatCode="#,##0.00">
                  <c:v>268.39999999999998</c:v>
                </c:pt>
                <c:pt idx="226" formatCode="#,##0.00">
                  <c:v>266.60000000000002</c:v>
                </c:pt>
                <c:pt idx="227" formatCode="#,##0.00">
                  <c:v>264.8</c:v>
                </c:pt>
                <c:pt idx="228" formatCode="#,##0.00">
                  <c:v>263.10000000000002</c:v>
                </c:pt>
                <c:pt idx="229" formatCode="#,##0.00">
                  <c:v>261.39999999999998</c:v>
                </c:pt>
                <c:pt idx="230" formatCode="#,##0.00">
                  <c:v>259.8</c:v>
                </c:pt>
                <c:pt idx="231" formatCode="#,##0.00">
                  <c:v>258.3</c:v>
                </c:pt>
                <c:pt idx="232" formatCode="#,##0.00">
                  <c:v>256.8</c:v>
                </c:pt>
                <c:pt idx="233" formatCode="#,##0.00">
                  <c:v>255.4</c:v>
                </c:pt>
                <c:pt idx="234" formatCode="#,##0.00">
                  <c:v>254.1</c:v>
                </c:pt>
                <c:pt idx="235" formatCode="#,##0.00">
                  <c:v>252.9</c:v>
                </c:pt>
                <c:pt idx="236" formatCode="#,##0.00">
                  <c:v>251.8</c:v>
                </c:pt>
                <c:pt idx="237" formatCode="#,##0.00">
                  <c:v>251</c:v>
                </c:pt>
                <c:pt idx="238" formatCode="#,##0.00">
                  <c:v>250.5</c:v>
                </c:pt>
                <c:pt idx="239" formatCode="#,##0.00">
                  <c:v>250.4</c:v>
                </c:pt>
                <c:pt idx="240" formatCode="#,##0.00">
                  <c:v>250.9</c:v>
                </c:pt>
                <c:pt idx="241" formatCode="#,##0.00">
                  <c:v>251.9</c:v>
                </c:pt>
                <c:pt idx="242" formatCode="#,##0.00">
                  <c:v>253.7</c:v>
                </c:pt>
                <c:pt idx="243" formatCode="#,##0.00">
                  <c:v>256.8</c:v>
                </c:pt>
                <c:pt idx="244" formatCode="#,##0.00">
                  <c:v>262.3</c:v>
                </c:pt>
                <c:pt idx="245" formatCode="#,##0.00">
                  <c:v>271.8</c:v>
                </c:pt>
                <c:pt idx="246" formatCode="#,##0.00">
                  <c:v>288</c:v>
                </c:pt>
                <c:pt idx="247" formatCode="#,##0.00">
                  <c:v>313</c:v>
                </c:pt>
                <c:pt idx="248" formatCode="#,##0.00">
                  <c:v>347.9</c:v>
                </c:pt>
                <c:pt idx="249" formatCode="#,##0.00">
                  <c:v>393.1</c:v>
                </c:pt>
                <c:pt idx="250" formatCode="#,##0.00">
                  <c:v>446.2</c:v>
                </c:pt>
                <c:pt idx="251" formatCode="#,##0.00">
                  <c:v>502.6</c:v>
                </c:pt>
                <c:pt idx="252" formatCode="#,##0.00">
                  <c:v>558.29999999999995</c:v>
                </c:pt>
                <c:pt idx="253" formatCode="#,##0.00">
                  <c:v>610.5</c:v>
                </c:pt>
                <c:pt idx="254" formatCode="#,##0.00">
                  <c:v>659.9</c:v>
                </c:pt>
                <c:pt idx="255" formatCode="#,##0.00">
                  <c:v>706.4</c:v>
                </c:pt>
                <c:pt idx="256" formatCode="#,##0.00">
                  <c:v>748.8</c:v>
                </c:pt>
                <c:pt idx="257" formatCode="#,##0.00">
                  <c:v>786.9</c:v>
                </c:pt>
                <c:pt idx="258" formatCode="#,##0.00">
                  <c:v>821.5</c:v>
                </c:pt>
                <c:pt idx="259" formatCode="#,##0.00">
                  <c:v>852.8</c:v>
                </c:pt>
                <c:pt idx="260" formatCode="#,##0.00">
                  <c:v>881</c:v>
                </c:pt>
                <c:pt idx="261" formatCode="#,##0.00">
                  <c:v>906</c:v>
                </c:pt>
                <c:pt idx="262" formatCode="#,##0.00">
                  <c:v>928.4</c:v>
                </c:pt>
                <c:pt idx="263" formatCode="#,##0.00">
                  <c:v>948.3</c:v>
                </c:pt>
                <c:pt idx="264" formatCode="#,##0.00">
                  <c:v>965.7</c:v>
                </c:pt>
                <c:pt idx="265" formatCode="#,##0.00">
                  <c:v>980.9</c:v>
                </c:pt>
                <c:pt idx="266" formatCode="#,##0.00">
                  <c:v>994.2</c:v>
                </c:pt>
                <c:pt idx="267" formatCode="#,##0.00">
                  <c:v>1005.6</c:v>
                </c:pt>
                <c:pt idx="268" formatCode="#,##0.00">
                  <c:v>1015.3</c:v>
                </c:pt>
                <c:pt idx="269" formatCode="#,##0.00">
                  <c:v>1023.5</c:v>
                </c:pt>
                <c:pt idx="270" formatCode="#,##0.00">
                  <c:v>1030.4000000000001</c:v>
                </c:pt>
                <c:pt idx="271" formatCode="#,##0.00">
                  <c:v>1036.0999999999999</c:v>
                </c:pt>
                <c:pt idx="272" formatCode="#,##0.00">
                  <c:v>1040.7</c:v>
                </c:pt>
                <c:pt idx="273" formatCode="#,##0.00">
                  <c:v>1044.3</c:v>
                </c:pt>
                <c:pt idx="274" formatCode="#,##0.00">
                  <c:v>1046.9000000000001</c:v>
                </c:pt>
                <c:pt idx="275" formatCode="#,##0.00">
                  <c:v>1048.5999999999999</c:v>
                </c:pt>
                <c:pt idx="276" formatCode="#,##0.00">
                  <c:v>1049.5999999999999</c:v>
                </c:pt>
                <c:pt idx="277" formatCode="#,##0.00">
                  <c:v>1049.8</c:v>
                </c:pt>
                <c:pt idx="278" formatCode="#,##0.00">
                  <c:v>1049.3</c:v>
                </c:pt>
                <c:pt idx="279" formatCode="#,##0.00">
                  <c:v>1048.3</c:v>
                </c:pt>
                <c:pt idx="280" formatCode="#,##0.00">
                  <c:v>1046.8</c:v>
                </c:pt>
                <c:pt idx="281" formatCode="#,##0.00">
                  <c:v>1044.8</c:v>
                </c:pt>
                <c:pt idx="282" formatCode="#,##0.00">
                  <c:v>1042.4000000000001</c:v>
                </c:pt>
                <c:pt idx="283" formatCode="#,##0.00">
                  <c:v>1039.5</c:v>
                </c:pt>
                <c:pt idx="284" formatCode="#,##0.00">
                  <c:v>1036.3</c:v>
                </c:pt>
                <c:pt idx="285" formatCode="#,##0.00">
                  <c:v>1032.7</c:v>
                </c:pt>
                <c:pt idx="286" formatCode="#,##0.00">
                  <c:v>1028.7</c:v>
                </c:pt>
                <c:pt idx="287" formatCode="#,##0.00">
                  <c:v>1024.5</c:v>
                </c:pt>
                <c:pt idx="288" formatCode="#,##0.00">
                  <c:v>1020</c:v>
                </c:pt>
                <c:pt idx="289" formatCode="#,##0.00">
                  <c:v>1015.3</c:v>
                </c:pt>
                <c:pt idx="290" formatCode="#,##0.00">
                  <c:v>1010.4</c:v>
                </c:pt>
                <c:pt idx="291" formatCode="#,##0.00">
                  <c:v>1005.4</c:v>
                </c:pt>
                <c:pt idx="292" formatCode="#,##0.00">
                  <c:v>1000.3</c:v>
                </c:pt>
                <c:pt idx="293" formatCode="#,##0.00">
                  <c:v>995.1</c:v>
                </c:pt>
                <c:pt idx="294" formatCode="#,##0.00">
                  <c:v>989.9</c:v>
                </c:pt>
                <c:pt idx="295" formatCode="#,##0.00">
                  <c:v>984.7</c:v>
                </c:pt>
                <c:pt idx="296" formatCode="#,##0.00">
                  <c:v>979.4</c:v>
                </c:pt>
                <c:pt idx="297" formatCode="#,##0.00">
                  <c:v>974.2</c:v>
                </c:pt>
                <c:pt idx="298" formatCode="#,##0.00">
                  <c:v>969</c:v>
                </c:pt>
                <c:pt idx="299" formatCode="#,##0.00">
                  <c:v>964</c:v>
                </c:pt>
                <c:pt idx="300" formatCode="#,##0.00">
                  <c:v>959.1</c:v>
                </c:pt>
                <c:pt idx="301" formatCode="#,##0.00">
                  <c:v>954.3</c:v>
                </c:pt>
                <c:pt idx="302" formatCode="#,##0.00">
                  <c:v>949.6</c:v>
                </c:pt>
                <c:pt idx="303" formatCode="#,##0.00">
                  <c:v>945.2</c:v>
                </c:pt>
                <c:pt idx="304" formatCode="#,##0.00">
                  <c:v>940.9</c:v>
                </c:pt>
                <c:pt idx="305" formatCode="#,##0.00">
                  <c:v>936.8</c:v>
                </c:pt>
                <c:pt idx="306" formatCode="#,##0.00">
                  <c:v>932.9</c:v>
                </c:pt>
                <c:pt idx="307" formatCode="#,##0.00">
                  <c:v>929.3</c:v>
                </c:pt>
                <c:pt idx="308" formatCode="#,##0.00">
                  <c:v>925.8</c:v>
                </c:pt>
                <c:pt idx="309" formatCode="#,##0.00">
                  <c:v>922.5</c:v>
                </c:pt>
                <c:pt idx="310" formatCode="#,##0.00">
                  <c:v>919.4</c:v>
                </c:pt>
                <c:pt idx="311" formatCode="#,##0.00">
                  <c:v>916.5</c:v>
                </c:pt>
                <c:pt idx="312" formatCode="#,##0.00">
                  <c:v>913.8</c:v>
                </c:pt>
                <c:pt idx="313" formatCode="#,##0.00">
                  <c:v>911.2</c:v>
                </c:pt>
                <c:pt idx="314" formatCode="#,##0.00">
                  <c:v>908.9</c:v>
                </c:pt>
                <c:pt idx="315" formatCode="#,##0.00">
                  <c:v>906.6</c:v>
                </c:pt>
                <c:pt idx="316" formatCode="#,##0.00">
                  <c:v>904.5</c:v>
                </c:pt>
                <c:pt idx="317" formatCode="#,##0.00">
                  <c:v>902.5</c:v>
                </c:pt>
                <c:pt idx="318" formatCode="#,##0.00">
                  <c:v>900.5</c:v>
                </c:pt>
                <c:pt idx="319" formatCode="#,##0.00">
                  <c:v>898.6</c:v>
                </c:pt>
                <c:pt idx="320" formatCode="#,##0.00">
                  <c:v>896.8</c:v>
                </c:pt>
                <c:pt idx="321" formatCode="#,##0.00">
                  <c:v>895</c:v>
                </c:pt>
                <c:pt idx="322" formatCode="#,##0.00">
                  <c:v>893.2</c:v>
                </c:pt>
                <c:pt idx="323" formatCode="#,##0.00">
                  <c:v>891.5</c:v>
                </c:pt>
                <c:pt idx="324" formatCode="#,##0.00">
                  <c:v>889.7</c:v>
                </c:pt>
                <c:pt idx="325" formatCode="#,##0.00">
                  <c:v>888</c:v>
                </c:pt>
                <c:pt idx="326" formatCode="#,##0.00">
                  <c:v>886.2</c:v>
                </c:pt>
                <c:pt idx="327" formatCode="#,##0.00">
                  <c:v>884.4</c:v>
                </c:pt>
                <c:pt idx="328" formatCode="#,##0.00">
                  <c:v>882.6</c:v>
                </c:pt>
                <c:pt idx="329" formatCode="#,##0.00">
                  <c:v>880.8</c:v>
                </c:pt>
                <c:pt idx="330" formatCode="#,##0.00">
                  <c:v>878.9</c:v>
                </c:pt>
                <c:pt idx="331" formatCode="#,##0.00">
                  <c:v>877</c:v>
                </c:pt>
                <c:pt idx="332" formatCode="#,##0.00">
                  <c:v>875.1</c:v>
                </c:pt>
                <c:pt idx="333" formatCode="#,##0.00">
                  <c:v>873.1</c:v>
                </c:pt>
                <c:pt idx="334" formatCode="#,##0.00">
                  <c:v>871</c:v>
                </c:pt>
                <c:pt idx="335" formatCode="#,##0.00">
                  <c:v>868.7</c:v>
                </c:pt>
                <c:pt idx="336" formatCode="#,##0.00">
                  <c:v>866.5</c:v>
                </c:pt>
                <c:pt idx="337" formatCode="#,##0.00">
                  <c:v>864.1</c:v>
                </c:pt>
                <c:pt idx="338" formatCode="#,##0.00">
                  <c:v>861.6</c:v>
                </c:pt>
                <c:pt idx="339" formatCode="#,##0.00">
                  <c:v>859.1</c:v>
                </c:pt>
                <c:pt idx="340" formatCode="#,##0.00">
                  <c:v>856.5</c:v>
                </c:pt>
                <c:pt idx="341" formatCode="#,##0.00">
                  <c:v>853.7</c:v>
                </c:pt>
                <c:pt idx="342" formatCode="#,##0.00">
                  <c:v>850.9</c:v>
                </c:pt>
                <c:pt idx="343" formatCode="#,##0.00">
                  <c:v>848.1</c:v>
                </c:pt>
                <c:pt idx="344" formatCode="#,##0.00">
                  <c:v>845.1</c:v>
                </c:pt>
                <c:pt idx="345" formatCode="#,##0.00">
                  <c:v>842</c:v>
                </c:pt>
                <c:pt idx="346" formatCode="#,##0.00">
                  <c:v>838.9</c:v>
                </c:pt>
                <c:pt idx="347" formatCode="#,##0.00">
                  <c:v>835.6</c:v>
                </c:pt>
                <c:pt idx="348" formatCode="#,##0.00">
                  <c:v>832.3</c:v>
                </c:pt>
                <c:pt idx="349" formatCode="#,##0.00">
                  <c:v>828.9</c:v>
                </c:pt>
                <c:pt idx="350" formatCode="#,##0.00">
                  <c:v>825.4</c:v>
                </c:pt>
                <c:pt idx="351" formatCode="#,##0.00">
                  <c:v>821.9</c:v>
                </c:pt>
                <c:pt idx="352" formatCode="#,##0.00">
                  <c:v>818.3</c:v>
                </c:pt>
                <c:pt idx="353" formatCode="#,##0.00">
                  <c:v>814.6</c:v>
                </c:pt>
                <c:pt idx="354" formatCode="#,##0.00">
                  <c:v>810.8</c:v>
                </c:pt>
                <c:pt idx="355" formatCode="#,##0.00">
                  <c:v>807</c:v>
                </c:pt>
                <c:pt idx="356" formatCode="#,##0.00">
                  <c:v>803.1</c:v>
                </c:pt>
                <c:pt idx="357" formatCode="#,##0.00">
                  <c:v>799.2</c:v>
                </c:pt>
                <c:pt idx="358" formatCode="#,##0.00">
                  <c:v>795.1</c:v>
                </c:pt>
                <c:pt idx="359" formatCode="#,##0.00">
                  <c:v>791.1</c:v>
                </c:pt>
                <c:pt idx="360" formatCode="#,##0.00">
                  <c:v>787</c:v>
                </c:pt>
                <c:pt idx="361" formatCode="#,##0.00">
                  <c:v>782.8</c:v>
                </c:pt>
                <c:pt idx="362" formatCode="#,##0.00">
                  <c:v>778.5</c:v>
                </c:pt>
                <c:pt idx="363" formatCode="#,##0.00">
                  <c:v>774.3</c:v>
                </c:pt>
                <c:pt idx="364" formatCode="#,##0.00">
                  <c:v>770</c:v>
                </c:pt>
                <c:pt idx="365" formatCode="#,##0.00">
                  <c:v>765.7</c:v>
                </c:pt>
                <c:pt idx="366" formatCode="#,##0.00">
                  <c:v>761.3</c:v>
                </c:pt>
                <c:pt idx="367" formatCode="#,##0.00">
                  <c:v>756.9</c:v>
                </c:pt>
                <c:pt idx="368" formatCode="#,##0.00">
                  <c:v>752.6</c:v>
                </c:pt>
                <c:pt idx="369" formatCode="#,##0.00">
                  <c:v>748.2</c:v>
                </c:pt>
                <c:pt idx="370" formatCode="#,##0.00">
                  <c:v>743.8</c:v>
                </c:pt>
                <c:pt idx="371" formatCode="#,##0.00">
                  <c:v>739.5</c:v>
                </c:pt>
                <c:pt idx="372" formatCode="#,##0.00">
                  <c:v>735</c:v>
                </c:pt>
                <c:pt idx="373" formatCode="#,##0.00">
                  <c:v>730.5</c:v>
                </c:pt>
                <c:pt idx="374" formatCode="#,##0.00">
                  <c:v>726</c:v>
                </c:pt>
                <c:pt idx="375" formatCode="#,##0.00">
                  <c:v>721.5</c:v>
                </c:pt>
                <c:pt idx="376" formatCode="#,##0.00">
                  <c:v>717</c:v>
                </c:pt>
                <c:pt idx="377" formatCode="#,##0.00">
                  <c:v>712.4</c:v>
                </c:pt>
                <c:pt idx="378" formatCode="#,##0.00">
                  <c:v>707.8</c:v>
                </c:pt>
                <c:pt idx="379" formatCode="#,##0.00">
                  <c:v>703.2</c:v>
                </c:pt>
                <c:pt idx="380" formatCode="#,##0.00">
                  <c:v>698.6</c:v>
                </c:pt>
                <c:pt idx="381" formatCode="#,##0.00">
                  <c:v>693.9</c:v>
                </c:pt>
                <c:pt idx="382" formatCode="#,##0.00">
                  <c:v>689.3</c:v>
                </c:pt>
                <c:pt idx="383" formatCode="#,##0.00">
                  <c:v>684.6</c:v>
                </c:pt>
                <c:pt idx="384" formatCode="#,##0.00">
                  <c:v>680</c:v>
                </c:pt>
                <c:pt idx="385" formatCode="#,##0.00">
                  <c:v>675.4</c:v>
                </c:pt>
                <c:pt idx="386" formatCode="#,##0.00">
                  <c:v>670.9</c:v>
                </c:pt>
                <c:pt idx="387" formatCode="#,##0.00">
                  <c:v>666.3</c:v>
                </c:pt>
                <c:pt idx="388" formatCode="#,##0.00">
                  <c:v>661.8</c:v>
                </c:pt>
                <c:pt idx="389" formatCode="#,##0.00">
                  <c:v>657.4</c:v>
                </c:pt>
                <c:pt idx="390" formatCode="#,##0.00">
                  <c:v>652.9</c:v>
                </c:pt>
                <c:pt idx="391" formatCode="#,##0.00">
                  <c:v>648.5</c:v>
                </c:pt>
                <c:pt idx="392" formatCode="#,##0.00">
                  <c:v>644.1</c:v>
                </c:pt>
                <c:pt idx="393" formatCode="#,##0.00">
                  <c:v>639.70000000000005</c:v>
                </c:pt>
                <c:pt idx="394" formatCode="#,##0.00">
                  <c:v>635.29999999999995</c:v>
                </c:pt>
                <c:pt idx="395" formatCode="#,##0.00">
                  <c:v>630.9</c:v>
                </c:pt>
                <c:pt idx="396" formatCode="#,##0.00">
                  <c:v>626.6</c:v>
                </c:pt>
                <c:pt idx="397" formatCode="#,##0.00">
                  <c:v>622.1</c:v>
                </c:pt>
                <c:pt idx="398" formatCode="#,##0.00">
                  <c:v>617.70000000000005</c:v>
                </c:pt>
                <c:pt idx="399" formatCode="#,##0.00">
                  <c:v>613.20000000000005</c:v>
                </c:pt>
                <c:pt idx="400" formatCode="#,##0.00">
                  <c:v>608.79999999999995</c:v>
                </c:pt>
                <c:pt idx="401" formatCode="#,##0.00">
                  <c:v>604.5</c:v>
                </c:pt>
                <c:pt idx="402" formatCode="#,##0.00">
                  <c:v>604.20000000000005</c:v>
                </c:pt>
                <c:pt idx="403" formatCode="#,##0.00">
                  <c:v>597.4</c:v>
                </c:pt>
                <c:pt idx="404" formatCode="#,##0.00">
                  <c:v>592.70000000000005</c:v>
                </c:pt>
                <c:pt idx="405" formatCode="#,##0.00">
                  <c:v>588.1</c:v>
                </c:pt>
                <c:pt idx="406" formatCode="#,##0.00">
                  <c:v>583.6</c:v>
                </c:pt>
                <c:pt idx="407" formatCode="#,##0.00">
                  <c:v>579.20000000000005</c:v>
                </c:pt>
                <c:pt idx="408" formatCode="#,##0.00">
                  <c:v>575</c:v>
                </c:pt>
                <c:pt idx="409" formatCode="#,##0.00">
                  <c:v>570.79999999999995</c:v>
                </c:pt>
                <c:pt idx="410" formatCode="#,##0.00">
                  <c:v>566.70000000000005</c:v>
                </c:pt>
                <c:pt idx="411" formatCode="#,##0.00">
                  <c:v>562.70000000000005</c:v>
                </c:pt>
                <c:pt idx="412" formatCode="#,##0.00">
                  <c:v>558.79999999999995</c:v>
                </c:pt>
                <c:pt idx="413" formatCode="#,##0.00">
                  <c:v>554.79999999999995</c:v>
                </c:pt>
                <c:pt idx="414" formatCode="#,##0.00">
                  <c:v>550.9</c:v>
                </c:pt>
                <c:pt idx="415" formatCode="#,##0.00">
                  <c:v>547</c:v>
                </c:pt>
                <c:pt idx="416" formatCode="#,##0.00">
                  <c:v>543.79999999999995</c:v>
                </c:pt>
                <c:pt idx="417" formatCode="#,##0.00">
                  <c:v>540.29999999999995</c:v>
                </c:pt>
                <c:pt idx="418" formatCode="#,##0.00">
                  <c:v>536.1</c:v>
                </c:pt>
                <c:pt idx="419" formatCode="#,##0.00">
                  <c:v>532</c:v>
                </c:pt>
                <c:pt idx="420" formatCode="#,##0.00">
                  <c:v>528</c:v>
                </c:pt>
                <c:pt idx="421" formatCode="#,##0.00">
                  <c:v>524.1</c:v>
                </c:pt>
                <c:pt idx="422" formatCode="#,##0.00">
                  <c:v>520.29999999999995</c:v>
                </c:pt>
                <c:pt idx="423" formatCode="#,##0.00">
                  <c:v>516.5</c:v>
                </c:pt>
                <c:pt idx="424" formatCode="#,##0.00">
                  <c:v>512.79999999999995</c:v>
                </c:pt>
                <c:pt idx="425" formatCode="#,##0.00">
                  <c:v>509.1</c:v>
                </c:pt>
                <c:pt idx="426" formatCode="#,##0.00">
                  <c:v>505.4</c:v>
                </c:pt>
                <c:pt idx="427" formatCode="#,##0.00">
                  <c:v>501.8</c:v>
                </c:pt>
                <c:pt idx="428" formatCode="#,##0.00">
                  <c:v>498.2</c:v>
                </c:pt>
                <c:pt idx="429" formatCode="#,##0.00">
                  <c:v>494.6</c:v>
                </c:pt>
                <c:pt idx="430" formatCode="#,##0.00">
                  <c:v>491.1</c:v>
                </c:pt>
                <c:pt idx="431" formatCode="#,##0.00">
                  <c:v>487.6</c:v>
                </c:pt>
                <c:pt idx="432" formatCode="#,##0.00">
                  <c:v>484.1</c:v>
                </c:pt>
                <c:pt idx="433" formatCode="#,##0.00">
                  <c:v>480.7</c:v>
                </c:pt>
                <c:pt idx="434" formatCode="#,##0.00">
                  <c:v>477.3</c:v>
                </c:pt>
                <c:pt idx="435" formatCode="#,##0.00">
                  <c:v>473.9</c:v>
                </c:pt>
                <c:pt idx="436" formatCode="#,##0.00">
                  <c:v>470.5</c:v>
                </c:pt>
                <c:pt idx="437" formatCode="#,##0.00">
                  <c:v>467.2</c:v>
                </c:pt>
                <c:pt idx="438" formatCode="#,##0.00">
                  <c:v>463.8</c:v>
                </c:pt>
                <c:pt idx="439" formatCode="#,##0.00">
                  <c:v>462.7</c:v>
                </c:pt>
                <c:pt idx="440" formatCode="#,##0.00">
                  <c:v>458.6</c:v>
                </c:pt>
                <c:pt idx="441" formatCode="#,##0.00">
                  <c:v>454.9</c:v>
                </c:pt>
                <c:pt idx="442" formatCode="#,##0.00">
                  <c:v>451.5</c:v>
                </c:pt>
                <c:pt idx="443" formatCode="#,##0.00">
                  <c:v>448.2</c:v>
                </c:pt>
                <c:pt idx="444" formatCode="#,##0.00">
                  <c:v>445</c:v>
                </c:pt>
                <c:pt idx="445" formatCode="#,##0.00">
                  <c:v>441.8</c:v>
                </c:pt>
                <c:pt idx="446" formatCode="#,##0.00">
                  <c:v>438.8</c:v>
                </c:pt>
                <c:pt idx="447" formatCode="#,##0.00">
                  <c:v>435.7</c:v>
                </c:pt>
                <c:pt idx="448" formatCode="#,##0.00">
                  <c:v>432.7</c:v>
                </c:pt>
                <c:pt idx="449" formatCode="#,##0.00">
                  <c:v>429.8</c:v>
                </c:pt>
                <c:pt idx="450" formatCode="#,##0.00">
                  <c:v>426.8</c:v>
                </c:pt>
                <c:pt idx="451" formatCode="#,##0.00">
                  <c:v>424</c:v>
                </c:pt>
                <c:pt idx="452" formatCode="#,##0.00">
                  <c:v>421.1</c:v>
                </c:pt>
                <c:pt idx="453" formatCode="#,##0.00">
                  <c:v>418.2</c:v>
                </c:pt>
                <c:pt idx="454" formatCode="#,##0.00">
                  <c:v>415.3</c:v>
                </c:pt>
                <c:pt idx="455" formatCode="#,##0.00">
                  <c:v>412.5</c:v>
                </c:pt>
                <c:pt idx="456" formatCode="#,##0.00">
                  <c:v>409.7</c:v>
                </c:pt>
                <c:pt idx="457" formatCode="#,##0.00">
                  <c:v>406.9</c:v>
                </c:pt>
                <c:pt idx="458" formatCode="#,##0.00">
                  <c:v>404.2</c:v>
                </c:pt>
                <c:pt idx="459" formatCode="#,##0.00">
                  <c:v>401.5</c:v>
                </c:pt>
                <c:pt idx="460" formatCode="#,##0.00">
                  <c:v>398.9</c:v>
                </c:pt>
                <c:pt idx="461" formatCode="#,##0.00">
                  <c:v>396.3</c:v>
                </c:pt>
                <c:pt idx="462" formatCode="#,##0.00">
                  <c:v>393.7</c:v>
                </c:pt>
                <c:pt idx="463" formatCode="#,##0.00">
                  <c:v>391.2</c:v>
                </c:pt>
                <c:pt idx="464" formatCode="#,##0.00">
                  <c:v>388.6</c:v>
                </c:pt>
                <c:pt idx="465" formatCode="#,##0.00">
                  <c:v>386.1</c:v>
                </c:pt>
                <c:pt idx="466" formatCode="#,##0.00">
                  <c:v>383.6</c:v>
                </c:pt>
                <c:pt idx="467" formatCode="#,##0.00">
                  <c:v>381.1</c:v>
                </c:pt>
                <c:pt idx="468" formatCode="#,##0.00">
                  <c:v>378.6</c:v>
                </c:pt>
                <c:pt idx="469" formatCode="#,##0.00">
                  <c:v>376.2</c:v>
                </c:pt>
                <c:pt idx="470" formatCode="#,##0.00">
                  <c:v>373.8</c:v>
                </c:pt>
                <c:pt idx="471" formatCode="#,##0.00">
                  <c:v>371.4</c:v>
                </c:pt>
                <c:pt idx="472" formatCode="#,##0.00">
                  <c:v>369.1</c:v>
                </c:pt>
                <c:pt idx="473" formatCode="#,##0.00">
                  <c:v>366.8</c:v>
                </c:pt>
                <c:pt idx="474" formatCode="#,##0.00">
                  <c:v>364.5</c:v>
                </c:pt>
                <c:pt idx="475" formatCode="#,##0.00">
                  <c:v>362.2</c:v>
                </c:pt>
                <c:pt idx="476" formatCode="#,##0.00">
                  <c:v>360</c:v>
                </c:pt>
                <c:pt idx="477" formatCode="#,##0.00">
                  <c:v>357.8</c:v>
                </c:pt>
                <c:pt idx="478" formatCode="#,##0.00">
                  <c:v>355.6</c:v>
                </c:pt>
                <c:pt idx="479" formatCode="#,##0.00">
                  <c:v>353.4</c:v>
                </c:pt>
                <c:pt idx="480" formatCode="#,##0.00">
                  <c:v>351.2</c:v>
                </c:pt>
                <c:pt idx="481" formatCode="#,##0.00">
                  <c:v>349</c:v>
                </c:pt>
                <c:pt idx="482" formatCode="#,##0.00">
                  <c:v>346.9</c:v>
                </c:pt>
                <c:pt idx="483" formatCode="#,##0.00">
                  <c:v>344.7</c:v>
                </c:pt>
                <c:pt idx="484" formatCode="#,##0.00">
                  <c:v>342.6</c:v>
                </c:pt>
                <c:pt idx="485" formatCode="#,##0.00">
                  <c:v>340.5</c:v>
                </c:pt>
                <c:pt idx="486" formatCode="#,##0.00">
                  <c:v>338.4</c:v>
                </c:pt>
                <c:pt idx="487" formatCode="#,##0.00">
                  <c:v>336.3</c:v>
                </c:pt>
                <c:pt idx="488" formatCode="#,##0.00">
                  <c:v>334.3</c:v>
                </c:pt>
                <c:pt idx="489" formatCode="#,##0.00">
                  <c:v>332.2</c:v>
                </c:pt>
                <c:pt idx="490" formatCode="#,##0.00">
                  <c:v>330.2</c:v>
                </c:pt>
                <c:pt idx="491" formatCode="#,##0.00">
                  <c:v>328.2</c:v>
                </c:pt>
                <c:pt idx="492" formatCode="#,##0.00">
                  <c:v>326.2</c:v>
                </c:pt>
                <c:pt idx="493" formatCode="#,##0.00">
                  <c:v>324.10000000000002</c:v>
                </c:pt>
                <c:pt idx="494" formatCode="#,##0.00">
                  <c:v>322.10000000000002</c:v>
                </c:pt>
                <c:pt idx="495" formatCode="#,##0.00">
                  <c:v>320.10000000000002</c:v>
                </c:pt>
                <c:pt idx="496" formatCode="#,##0.00">
                  <c:v>318.2</c:v>
                </c:pt>
                <c:pt idx="497" formatCode="#,##0.00">
                  <c:v>316.2</c:v>
                </c:pt>
                <c:pt idx="498" formatCode="#,##0.00">
                  <c:v>314.3</c:v>
                </c:pt>
                <c:pt idx="499" formatCode="#,##0.00">
                  <c:v>312.39999999999998</c:v>
                </c:pt>
                <c:pt idx="500" formatCode="#,##0.00">
                  <c:v>310.5</c:v>
                </c:pt>
                <c:pt idx="501" formatCode="#,##0.00">
                  <c:v>308.7</c:v>
                </c:pt>
                <c:pt idx="502" formatCode="#,##0.00">
                  <c:v>306.8</c:v>
                </c:pt>
                <c:pt idx="503" formatCode="#,##0.00">
                  <c:v>305</c:v>
                </c:pt>
                <c:pt idx="504" formatCode="#,##0.00">
                  <c:v>303.10000000000002</c:v>
                </c:pt>
                <c:pt idx="505" formatCode="#,##0.00">
                  <c:v>301.3</c:v>
                </c:pt>
                <c:pt idx="506" formatCode="#,##0.00">
                  <c:v>299.5</c:v>
                </c:pt>
                <c:pt idx="507" formatCode="#,##0.00">
                  <c:v>297.8</c:v>
                </c:pt>
                <c:pt idx="508" formatCode="#,##0.00">
                  <c:v>296</c:v>
                </c:pt>
                <c:pt idx="509" formatCode="#,##0.00">
                  <c:v>294.3</c:v>
                </c:pt>
                <c:pt idx="510" formatCode="#,##0.00">
                  <c:v>292.5</c:v>
                </c:pt>
                <c:pt idx="511" formatCode="#,##0.00">
                  <c:v>290.8</c:v>
                </c:pt>
                <c:pt idx="512" formatCode="#,##0.00">
                  <c:v>289.2</c:v>
                </c:pt>
                <c:pt idx="513" formatCode="#,##0.00">
                  <c:v>287.60000000000002</c:v>
                </c:pt>
                <c:pt idx="514" formatCode="#,##0.00">
                  <c:v>285.89999999999998</c:v>
                </c:pt>
                <c:pt idx="515" formatCode="#,##0.00">
                  <c:v>284.2</c:v>
                </c:pt>
                <c:pt idx="516" formatCode="#,##0.00">
                  <c:v>282.5</c:v>
                </c:pt>
                <c:pt idx="517" formatCode="#,##0.00">
                  <c:v>280.89999999999998</c:v>
                </c:pt>
                <c:pt idx="518" formatCode="#,##0.00">
                  <c:v>279.2</c:v>
                </c:pt>
                <c:pt idx="519" formatCode="#,##0.00">
                  <c:v>277.60000000000002</c:v>
                </c:pt>
                <c:pt idx="520" formatCode="#,##0.00">
                  <c:v>276</c:v>
                </c:pt>
                <c:pt idx="521" formatCode="#,##0.00">
                  <c:v>274.39999999999998</c:v>
                </c:pt>
                <c:pt idx="522" formatCode="#,##0.00">
                  <c:v>272.8</c:v>
                </c:pt>
                <c:pt idx="523" formatCode="#,##0.00">
                  <c:v>271.2</c:v>
                </c:pt>
                <c:pt idx="524" formatCode="#,##0.00">
                  <c:v>269.7</c:v>
                </c:pt>
                <c:pt idx="525" formatCode="#,##0.00">
                  <c:v>268.10000000000002</c:v>
                </c:pt>
                <c:pt idx="526" formatCode="#,##0.00">
                  <c:v>266.5</c:v>
                </c:pt>
                <c:pt idx="527" formatCode="#,##0.00">
                  <c:v>265</c:v>
                </c:pt>
                <c:pt idx="528" formatCode="#,##0.00">
                  <c:v>263.5</c:v>
                </c:pt>
                <c:pt idx="529" formatCode="#,##0.00">
                  <c:v>262</c:v>
                </c:pt>
                <c:pt idx="530" formatCode="#,##0.00">
                  <c:v>260.5</c:v>
                </c:pt>
                <c:pt idx="531" formatCode="#,##0.00">
                  <c:v>259</c:v>
                </c:pt>
                <c:pt idx="532" formatCode="#,##0.00">
                  <c:v>257.5</c:v>
                </c:pt>
                <c:pt idx="533" formatCode="#,##0.00">
                  <c:v>256</c:v>
                </c:pt>
                <c:pt idx="534" formatCode="#,##0.00">
                  <c:v>254.6</c:v>
                </c:pt>
                <c:pt idx="535" formatCode="#,##0.00">
                  <c:v>253.1</c:v>
                </c:pt>
                <c:pt idx="536" formatCode="#,##0.00">
                  <c:v>251.7</c:v>
                </c:pt>
                <c:pt idx="537" formatCode="#,##0.00">
                  <c:v>250.3</c:v>
                </c:pt>
                <c:pt idx="538" formatCode="#,##0.00">
                  <c:v>249</c:v>
                </c:pt>
                <c:pt idx="539" formatCode="#,##0.00">
                  <c:v>247.6</c:v>
                </c:pt>
                <c:pt idx="540" formatCode="#,##0.00">
                  <c:v>246.3</c:v>
                </c:pt>
                <c:pt idx="541" formatCode="#,##0.00">
                  <c:v>244.9</c:v>
                </c:pt>
                <c:pt idx="542" formatCode="#,##0.00">
                  <c:v>243.6</c:v>
                </c:pt>
                <c:pt idx="543" formatCode="#,##0.00">
                  <c:v>242.2</c:v>
                </c:pt>
                <c:pt idx="544" formatCode="#,##0.00">
                  <c:v>240.9</c:v>
                </c:pt>
                <c:pt idx="545" formatCode="#,##0.00">
                  <c:v>239.6</c:v>
                </c:pt>
                <c:pt idx="546" formatCode="#,##0.00">
                  <c:v>238.3</c:v>
                </c:pt>
                <c:pt idx="547" formatCode="#,##0.00">
                  <c:v>237</c:v>
                </c:pt>
                <c:pt idx="548" formatCode="#,##0.00">
                  <c:v>235.6</c:v>
                </c:pt>
                <c:pt idx="549" formatCode="#,##0.00">
                  <c:v>234.3</c:v>
                </c:pt>
                <c:pt idx="550" formatCode="#,##0.00">
                  <c:v>233</c:v>
                </c:pt>
                <c:pt idx="551" formatCode="#,##0.00">
                  <c:v>231.8</c:v>
                </c:pt>
                <c:pt idx="552" formatCode="#,##0.00">
                  <c:v>230.5</c:v>
                </c:pt>
                <c:pt idx="553" formatCode="#,##0.00">
                  <c:v>229.2</c:v>
                </c:pt>
                <c:pt idx="554" formatCode="#,##0.00">
                  <c:v>228</c:v>
                </c:pt>
                <c:pt idx="555" formatCode="#,##0.00">
                  <c:v>226.7</c:v>
                </c:pt>
                <c:pt idx="556" formatCode="#,##0.00">
                  <c:v>225.5</c:v>
                </c:pt>
                <c:pt idx="557" formatCode="#,##0.00">
                  <c:v>224.2</c:v>
                </c:pt>
                <c:pt idx="558" formatCode="#,##0.00">
                  <c:v>223</c:v>
                </c:pt>
                <c:pt idx="559" formatCode="#,##0.00">
                  <c:v>221.8</c:v>
                </c:pt>
                <c:pt idx="560" formatCode="#,##0.00">
                  <c:v>220.6</c:v>
                </c:pt>
                <c:pt idx="561" formatCode="#,##0.00">
                  <c:v>219.5</c:v>
                </c:pt>
                <c:pt idx="562" formatCode="#,##0.00">
                  <c:v>218.3</c:v>
                </c:pt>
                <c:pt idx="563" formatCode="#,##0.00">
                  <c:v>217.1</c:v>
                </c:pt>
                <c:pt idx="564" formatCode="#,##0.00">
                  <c:v>216</c:v>
                </c:pt>
                <c:pt idx="565" formatCode="#,##0.00">
                  <c:v>214.8</c:v>
                </c:pt>
                <c:pt idx="566" formatCode="#,##0.00">
                  <c:v>213.7</c:v>
                </c:pt>
                <c:pt idx="567" formatCode="#,##0.00">
                  <c:v>212.7</c:v>
                </c:pt>
                <c:pt idx="568" formatCode="#,##0.00">
                  <c:v>211.6</c:v>
                </c:pt>
                <c:pt idx="569" formatCode="#,##0.00">
                  <c:v>210.4</c:v>
                </c:pt>
                <c:pt idx="570" formatCode="#,##0.00">
                  <c:v>209.3</c:v>
                </c:pt>
                <c:pt idx="571" formatCode="#,##0.00">
                  <c:v>208.1</c:v>
                </c:pt>
                <c:pt idx="572" formatCode="#,##0.00">
                  <c:v>207</c:v>
                </c:pt>
                <c:pt idx="573" formatCode="#,##0.00">
                  <c:v>205.8</c:v>
                </c:pt>
                <c:pt idx="574" formatCode="#,##0.00">
                  <c:v>204.7</c:v>
                </c:pt>
                <c:pt idx="575" formatCode="#,##0.00">
                  <c:v>203.6</c:v>
                </c:pt>
                <c:pt idx="576" formatCode="#,##0.00">
                  <c:v>202.5</c:v>
                </c:pt>
                <c:pt idx="577" formatCode="#,##0.00">
                  <c:v>201.4</c:v>
                </c:pt>
                <c:pt idx="578" formatCode="#,##0.00">
                  <c:v>200.3</c:v>
                </c:pt>
                <c:pt idx="579" formatCode="#,##0.00">
                  <c:v>199.3</c:v>
                </c:pt>
                <c:pt idx="580" formatCode="#,##0.00">
                  <c:v>198.3</c:v>
                </c:pt>
                <c:pt idx="581" formatCode="#,##0.00">
                  <c:v>197.5</c:v>
                </c:pt>
                <c:pt idx="582" formatCode="#,##0.00">
                  <c:v>196.6</c:v>
                </c:pt>
                <c:pt idx="583" formatCode="#,##0.00">
                  <c:v>195.5</c:v>
                </c:pt>
                <c:pt idx="584" formatCode="#,##0.00">
                  <c:v>194.5</c:v>
                </c:pt>
                <c:pt idx="585" formatCode="#,##0.00">
                  <c:v>193.5</c:v>
                </c:pt>
                <c:pt idx="586" formatCode="#,##0.00">
                  <c:v>192.5</c:v>
                </c:pt>
                <c:pt idx="587" formatCode="#,##0.00">
                  <c:v>191.5</c:v>
                </c:pt>
                <c:pt idx="588" formatCode="#,##0.00">
                  <c:v>190.4</c:v>
                </c:pt>
                <c:pt idx="589" formatCode="#,##0.00">
                  <c:v>189.4</c:v>
                </c:pt>
                <c:pt idx="590" formatCode="#,##0.00">
                  <c:v>188.3</c:v>
                </c:pt>
                <c:pt idx="591" formatCode="#,##0.00">
                  <c:v>187.3</c:v>
                </c:pt>
                <c:pt idx="592" formatCode="#,##0.00">
                  <c:v>186.3</c:v>
                </c:pt>
                <c:pt idx="593" formatCode="#,##0.00">
                  <c:v>185.2</c:v>
                </c:pt>
                <c:pt idx="594" formatCode="#,##0.00">
                  <c:v>184.2</c:v>
                </c:pt>
                <c:pt idx="595" formatCode="#,##0.00">
                  <c:v>183.2</c:v>
                </c:pt>
                <c:pt idx="596" formatCode="#,##0.00">
                  <c:v>182.3</c:v>
                </c:pt>
                <c:pt idx="597" formatCode="#,##0.00">
                  <c:v>181.3</c:v>
                </c:pt>
                <c:pt idx="598" formatCode="#,##0.00">
                  <c:v>180.3</c:v>
                </c:pt>
                <c:pt idx="599" formatCode="#,##0.00">
                  <c:v>179.4</c:v>
                </c:pt>
                <c:pt idx="600" formatCode="#,##0.00">
                  <c:v>178.5</c:v>
                </c:pt>
                <c:pt idx="601" formatCode="#,##0.00">
                  <c:v>177.6</c:v>
                </c:pt>
                <c:pt idx="602" formatCode="#,##0.00">
                  <c:v>176.6</c:v>
                </c:pt>
                <c:pt idx="603" formatCode="#,##0.00">
                  <c:v>175.7</c:v>
                </c:pt>
                <c:pt idx="604" formatCode="#,##0.00">
                  <c:v>174.8</c:v>
                </c:pt>
                <c:pt idx="605" formatCode="#,##0.00">
                  <c:v>173.9</c:v>
                </c:pt>
                <c:pt idx="606" formatCode="#,##0.00">
                  <c:v>173</c:v>
                </c:pt>
                <c:pt idx="607" formatCode="#,##0.00">
                  <c:v>172.2</c:v>
                </c:pt>
                <c:pt idx="608" formatCode="#,##0.00">
                  <c:v>171.3</c:v>
                </c:pt>
                <c:pt idx="609" formatCode="#,##0.00">
                  <c:v>170.4</c:v>
                </c:pt>
                <c:pt idx="610" formatCode="#,##0.00">
                  <c:v>169.6</c:v>
                </c:pt>
                <c:pt idx="611" formatCode="#,##0.00">
                  <c:v>168.8</c:v>
                </c:pt>
                <c:pt idx="612" formatCode="#,##0.00">
                  <c:v>167.9</c:v>
                </c:pt>
                <c:pt idx="613" formatCode="#,##0.00">
                  <c:v>167</c:v>
                </c:pt>
                <c:pt idx="614" formatCode="#,##0.00">
                  <c:v>166.2</c:v>
                </c:pt>
                <c:pt idx="615" formatCode="#,##0.00">
                  <c:v>165.3</c:v>
                </c:pt>
                <c:pt idx="616" formatCode="#,##0.00">
                  <c:v>165.6</c:v>
                </c:pt>
                <c:pt idx="617" formatCode="#,##0.00">
                  <c:v>164.1</c:v>
                </c:pt>
                <c:pt idx="618" formatCode="#,##0.00">
                  <c:v>163.19999999999999</c:v>
                </c:pt>
                <c:pt idx="619" formatCode="#,##0.00">
                  <c:v>162.30000000000001</c:v>
                </c:pt>
                <c:pt idx="620" formatCode="#,##0.00">
                  <c:v>161.5</c:v>
                </c:pt>
                <c:pt idx="621" formatCode="#,##0.00">
                  <c:v>160.6</c:v>
                </c:pt>
                <c:pt idx="622" formatCode="#,##0.00">
                  <c:v>159.80000000000001</c:v>
                </c:pt>
                <c:pt idx="623" formatCode="#,##0.00">
                  <c:v>159</c:v>
                </c:pt>
                <c:pt idx="624" formatCode="#,##0.00">
                  <c:v>158.19999999999999</c:v>
                </c:pt>
                <c:pt idx="625" formatCode="#,##0.00">
                  <c:v>157.4</c:v>
                </c:pt>
                <c:pt idx="626" formatCode="#,##0.00">
                  <c:v>156.6</c:v>
                </c:pt>
                <c:pt idx="627" formatCode="#,##0.00">
                  <c:v>155.80000000000001</c:v>
                </c:pt>
                <c:pt idx="628" formatCode="#,##0.00">
                  <c:v>155</c:v>
                </c:pt>
                <c:pt idx="629" formatCode="#,##0.00">
                  <c:v>154.30000000000001</c:v>
                </c:pt>
                <c:pt idx="630" formatCode="#,##0.00">
                  <c:v>153.5</c:v>
                </c:pt>
                <c:pt idx="631" formatCode="#,##0.00">
                  <c:v>152.80000000000001</c:v>
                </c:pt>
                <c:pt idx="632" formatCode="#,##0.00">
                  <c:v>152</c:v>
                </c:pt>
                <c:pt idx="633" formatCode="#,##0.00">
                  <c:v>151.30000000000001</c:v>
                </c:pt>
                <c:pt idx="634" formatCode="#,##0.00">
                  <c:v>150.6</c:v>
                </c:pt>
                <c:pt idx="635" formatCode="#,##0.00">
                  <c:v>149.9</c:v>
                </c:pt>
                <c:pt idx="636" formatCode="#,##0.00">
                  <c:v>149.19999999999999</c:v>
                </c:pt>
                <c:pt idx="637" formatCode="#,##0.00">
                  <c:v>148.5</c:v>
                </c:pt>
                <c:pt idx="638" formatCode="#,##0.00">
                  <c:v>147.80000000000001</c:v>
                </c:pt>
                <c:pt idx="639" formatCode="#,##0.00">
                  <c:v>147.1</c:v>
                </c:pt>
                <c:pt idx="640" formatCode="#,##0.00">
                  <c:v>146.4</c:v>
                </c:pt>
                <c:pt idx="641" formatCode="#,##0.00">
                  <c:v>145.69999999999999</c:v>
                </c:pt>
                <c:pt idx="642" formatCode="#,##0.00">
                  <c:v>145</c:v>
                </c:pt>
                <c:pt idx="643" formatCode="#,##0.00">
                  <c:v>144.30000000000001</c:v>
                </c:pt>
                <c:pt idx="644" formatCode="#,##0.00">
                  <c:v>143.6</c:v>
                </c:pt>
                <c:pt idx="645" formatCode="#,##0.00">
                  <c:v>142.9</c:v>
                </c:pt>
                <c:pt idx="646" formatCode="#,##0.00">
                  <c:v>142.19999999999999</c:v>
                </c:pt>
                <c:pt idx="647" formatCode="#,##0.00">
                  <c:v>141.6</c:v>
                </c:pt>
                <c:pt idx="648" formatCode="#,##0.00">
                  <c:v>140.80000000000001</c:v>
                </c:pt>
                <c:pt idx="649" formatCode="#,##0.00">
                  <c:v>140.1</c:v>
                </c:pt>
                <c:pt idx="650" formatCode="#,##0.00">
                  <c:v>139.5</c:v>
                </c:pt>
                <c:pt idx="651" formatCode="#,##0.00">
                  <c:v>138.9</c:v>
                </c:pt>
                <c:pt idx="652" formatCode="#,##0.00">
                  <c:v>138.30000000000001</c:v>
                </c:pt>
                <c:pt idx="653" formatCode="#,##0.00">
                  <c:v>137.6</c:v>
                </c:pt>
                <c:pt idx="654" formatCode="#,##0.00">
                  <c:v>136.9</c:v>
                </c:pt>
                <c:pt idx="655" formatCode="#,##0.00">
                  <c:v>136.19999999999999</c:v>
                </c:pt>
                <c:pt idx="656" formatCode="#,##0.00">
                  <c:v>135.6</c:v>
                </c:pt>
                <c:pt idx="657" formatCode="#,##0.00">
                  <c:v>135.1</c:v>
                </c:pt>
                <c:pt idx="658" formatCode="#,##0.00">
                  <c:v>134.6</c:v>
                </c:pt>
                <c:pt idx="659" formatCode="#,##0.00">
                  <c:v>133.9</c:v>
                </c:pt>
                <c:pt idx="660" formatCode="#,##0.00">
                  <c:v>133.1</c:v>
                </c:pt>
                <c:pt idx="661" formatCode="#,##0.00">
                  <c:v>132.4</c:v>
                </c:pt>
                <c:pt idx="662" formatCode="#,##0.00">
                  <c:v>131.80000000000001</c:v>
                </c:pt>
                <c:pt idx="663" formatCode="#,##0.00">
                  <c:v>131.4</c:v>
                </c:pt>
                <c:pt idx="664" formatCode="#,##0.00">
                  <c:v>130.9</c:v>
                </c:pt>
                <c:pt idx="665" formatCode="#,##0.00">
                  <c:v>130.19999999999999</c:v>
                </c:pt>
                <c:pt idx="666" formatCode="#,##0.00">
                  <c:v>129.4</c:v>
                </c:pt>
                <c:pt idx="667" formatCode="#,##0.00">
                  <c:v>128.6</c:v>
                </c:pt>
                <c:pt idx="668" formatCode="#,##0.00">
                  <c:v>128</c:v>
                </c:pt>
                <c:pt idx="669" formatCode="#,##0.00">
                  <c:v>127.9</c:v>
                </c:pt>
                <c:pt idx="670" formatCode="#,##0.00">
                  <c:v>127.6</c:v>
                </c:pt>
                <c:pt idx="671" formatCode="#,##0.00">
                  <c:v>126.8</c:v>
                </c:pt>
                <c:pt idx="672" formatCode="#,##0.00">
                  <c:v>125.9</c:v>
                </c:pt>
                <c:pt idx="673" formatCode="#,##0.00">
                  <c:v>124.9</c:v>
                </c:pt>
                <c:pt idx="674" formatCode="#,##0.00">
                  <c:v>124.4</c:v>
                </c:pt>
                <c:pt idx="675" formatCode="#,##0.00">
                  <c:v>124.5</c:v>
                </c:pt>
                <c:pt idx="676" formatCode="#,##0.00">
                  <c:v>124.4</c:v>
                </c:pt>
                <c:pt idx="677" formatCode="#,##0.00">
                  <c:v>123.7</c:v>
                </c:pt>
                <c:pt idx="678" formatCode="#,##0.00">
                  <c:v>122.8</c:v>
                </c:pt>
                <c:pt idx="679" formatCode="#,##0.00">
                  <c:v>121.8</c:v>
                </c:pt>
                <c:pt idx="680" formatCode="#,##0.00">
                  <c:v>121.2</c:v>
                </c:pt>
                <c:pt idx="681" formatCode="#,##0.00">
                  <c:v>121.3</c:v>
                </c:pt>
                <c:pt idx="682" formatCode="#,##0.00">
                  <c:v>121.4</c:v>
                </c:pt>
                <c:pt idx="683" formatCode="#,##0.00">
                  <c:v>120.7</c:v>
                </c:pt>
                <c:pt idx="684" formatCode="#,##0.00">
                  <c:v>119.7</c:v>
                </c:pt>
                <c:pt idx="685" formatCode="#,##0.00">
                  <c:v>118.7</c:v>
                </c:pt>
                <c:pt idx="686" formatCode="#,##0.00">
                  <c:v>117.9</c:v>
                </c:pt>
                <c:pt idx="687" formatCode="#,##0.00">
                  <c:v>117.8</c:v>
                </c:pt>
                <c:pt idx="688" formatCode="#,##0.00">
                  <c:v>118.2</c:v>
                </c:pt>
                <c:pt idx="689" formatCode="#,##0.00">
                  <c:v>117.7</c:v>
                </c:pt>
                <c:pt idx="690" formatCode="#,##0.00">
                  <c:v>116.8</c:v>
                </c:pt>
                <c:pt idx="691" formatCode="#,##0.00">
                  <c:v>115.8</c:v>
                </c:pt>
                <c:pt idx="692" formatCode="#,##0.00">
                  <c:v>114.9</c:v>
                </c:pt>
                <c:pt idx="693" formatCode="#,##0.00">
                  <c:v>114.6</c:v>
                </c:pt>
                <c:pt idx="694" formatCode="#,##0.00">
                  <c:v>114.9</c:v>
                </c:pt>
                <c:pt idx="695" formatCode="#,##0.00">
                  <c:v>114.8</c:v>
                </c:pt>
                <c:pt idx="696" formatCode="#,##0.00">
                  <c:v>114</c:v>
                </c:pt>
                <c:pt idx="697" formatCode="#,##0.00">
                  <c:v>113</c:v>
                </c:pt>
                <c:pt idx="698" formatCode="#,##0.00">
                  <c:v>112.1</c:v>
                </c:pt>
                <c:pt idx="699" formatCode="#,##0.00">
                  <c:v>111.6</c:v>
                </c:pt>
                <c:pt idx="700" formatCode="#,##0.00">
                  <c:v>111.5</c:v>
                </c:pt>
                <c:pt idx="701" formatCode="#,##0.00">
                  <c:v>111.8</c:v>
                </c:pt>
                <c:pt idx="702" formatCode="#,##0.00">
                  <c:v>111.3</c:v>
                </c:pt>
                <c:pt idx="703" formatCode="#,##0.00">
                  <c:v>110.4</c:v>
                </c:pt>
                <c:pt idx="704" formatCode="#,##0.00">
                  <c:v>109.5</c:v>
                </c:pt>
                <c:pt idx="705" formatCode="#,##0.00">
                  <c:v>108.8</c:v>
                </c:pt>
                <c:pt idx="706" formatCode="#,##0.00">
                  <c:v>108.4</c:v>
                </c:pt>
                <c:pt idx="707" formatCode="#,##0.00">
                  <c:v>108.5</c:v>
                </c:pt>
                <c:pt idx="708" formatCode="#,##0.00">
                  <c:v>108.6</c:v>
                </c:pt>
                <c:pt idx="709" formatCode="#,##0.00">
                  <c:v>107.9</c:v>
                </c:pt>
                <c:pt idx="710" formatCode="#,##0.00">
                  <c:v>107</c:v>
                </c:pt>
                <c:pt idx="711" formatCode="#,##0.00">
                  <c:v>106.2</c:v>
                </c:pt>
                <c:pt idx="712" formatCode="#,##0.00">
                  <c:v>105.6</c:v>
                </c:pt>
                <c:pt idx="713" formatCode="#,##0.00">
                  <c:v>105.4</c:v>
                </c:pt>
                <c:pt idx="714" formatCode="#,##0.00">
                  <c:v>105.6</c:v>
                </c:pt>
                <c:pt idx="715" formatCode="#,##0.00">
                  <c:v>105.4</c:v>
                </c:pt>
                <c:pt idx="716" formatCode="#,##0.00">
                  <c:v>104.7</c:v>
                </c:pt>
                <c:pt idx="717" formatCode="#,##0.00">
                  <c:v>103.8</c:v>
                </c:pt>
                <c:pt idx="718" formatCode="#,##0.00">
                  <c:v>103.1</c:v>
                </c:pt>
                <c:pt idx="719" formatCode="#,##0.00">
                  <c:v>102.6</c:v>
                </c:pt>
                <c:pt idx="720" formatCode="#,##0.00">
                  <c:v>102.5</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5"/>
          <c:tx>
            <c:v>10 Percent Annual Chance</c:v>
          </c:tx>
          <c:spPr>
            <a:ln>
              <a:solidFill>
                <a:srgbClr val="33CC33"/>
              </a:solidFill>
            </a:ln>
          </c:spPr>
          <c:marker>
            <c:symbol val="none"/>
          </c:marker>
          <c:xVal>
            <c:numRef>
              <c:f>Hydrograph_JD2_4!$B$3:$B$740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Hydrograph_JD2_4!$C$3:$C$740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0.02</c:v>
                </c:pt>
                <c:pt idx="111">
                  <c:v>0.05</c:v>
                </c:pt>
                <c:pt idx="112">
                  <c:v>0.11</c:v>
                </c:pt>
                <c:pt idx="113">
                  <c:v>0.22</c:v>
                </c:pt>
                <c:pt idx="114">
                  <c:v>0.44</c:v>
                </c:pt>
                <c:pt idx="115">
                  <c:v>0.66</c:v>
                </c:pt>
                <c:pt idx="116">
                  <c:v>1.1299999999999999</c:v>
                </c:pt>
                <c:pt idx="117">
                  <c:v>1.59</c:v>
                </c:pt>
                <c:pt idx="118">
                  <c:v>1.91</c:v>
                </c:pt>
                <c:pt idx="119">
                  <c:v>2.16</c:v>
                </c:pt>
                <c:pt idx="120">
                  <c:v>2.76</c:v>
                </c:pt>
                <c:pt idx="121">
                  <c:v>5.23</c:v>
                </c:pt>
                <c:pt idx="122">
                  <c:v>10.23</c:v>
                </c:pt>
                <c:pt idx="123">
                  <c:v>12.94</c:v>
                </c:pt>
                <c:pt idx="124">
                  <c:v>15.66</c:v>
                </c:pt>
                <c:pt idx="125">
                  <c:v>19.850000000000001</c:v>
                </c:pt>
                <c:pt idx="126">
                  <c:v>25.23</c:v>
                </c:pt>
                <c:pt idx="127">
                  <c:v>31.47</c:v>
                </c:pt>
                <c:pt idx="128">
                  <c:v>38.82</c:v>
                </c:pt>
                <c:pt idx="129" formatCode="#,##0.00">
                  <c:v>46.92</c:v>
                </c:pt>
                <c:pt idx="130" formatCode="#,##0.00">
                  <c:v>54.3</c:v>
                </c:pt>
                <c:pt idx="131" formatCode="#,##0.00">
                  <c:v>60.82</c:v>
                </c:pt>
                <c:pt idx="132" formatCode="#,##0.00">
                  <c:v>66.89</c:v>
                </c:pt>
                <c:pt idx="133" formatCode="#,##0.00">
                  <c:v>72.63</c:v>
                </c:pt>
                <c:pt idx="134" formatCode="#,##0.00">
                  <c:v>77.989999999999995</c:v>
                </c:pt>
                <c:pt idx="135" formatCode="#,##0.00">
                  <c:v>82.91</c:v>
                </c:pt>
                <c:pt idx="136" formatCode="#,##0.00">
                  <c:v>87.3</c:v>
                </c:pt>
                <c:pt idx="137" formatCode="#,##0.00">
                  <c:v>91.39</c:v>
                </c:pt>
                <c:pt idx="138" formatCode="#,##0.00">
                  <c:v>95.19</c:v>
                </c:pt>
                <c:pt idx="139" formatCode="#,##0.00">
                  <c:v>98.59</c:v>
                </c:pt>
                <c:pt idx="140" formatCode="#,##0.00">
                  <c:v>101.58</c:v>
                </c:pt>
                <c:pt idx="141" formatCode="#,##0.00">
                  <c:v>104.46</c:v>
                </c:pt>
                <c:pt idx="142" formatCode="#,##0.00">
                  <c:v>107.56</c:v>
                </c:pt>
                <c:pt idx="143" formatCode="#,##0.00">
                  <c:v>110.63</c:v>
                </c:pt>
                <c:pt idx="144" formatCode="#,##0.00">
                  <c:v>112.56</c:v>
                </c:pt>
                <c:pt idx="145" formatCode="#,##0.00">
                  <c:v>113.71</c:v>
                </c:pt>
                <c:pt idx="146" formatCode="#,##0.00">
                  <c:v>114.41</c:v>
                </c:pt>
                <c:pt idx="147" formatCode="#,##0.00">
                  <c:v>114.96</c:v>
                </c:pt>
                <c:pt idx="148" formatCode="#,##0.00">
                  <c:v>115.82</c:v>
                </c:pt>
                <c:pt idx="149" formatCode="#,##0.00">
                  <c:v>117.26</c:v>
                </c:pt>
                <c:pt idx="150">
                  <c:v>118.19</c:v>
                </c:pt>
                <c:pt idx="151">
                  <c:v>118.28</c:v>
                </c:pt>
                <c:pt idx="152">
                  <c:v>118.14</c:v>
                </c:pt>
                <c:pt idx="153">
                  <c:v>118.08</c:v>
                </c:pt>
                <c:pt idx="154">
                  <c:v>118.61</c:v>
                </c:pt>
                <c:pt idx="155">
                  <c:v>120.01</c:v>
                </c:pt>
                <c:pt idx="156">
                  <c:v>121.9</c:v>
                </c:pt>
                <c:pt idx="157">
                  <c:v>123.19</c:v>
                </c:pt>
                <c:pt idx="158">
                  <c:v>124.27</c:v>
                </c:pt>
                <c:pt idx="159">
                  <c:v>125.35</c:v>
                </c:pt>
                <c:pt idx="160">
                  <c:v>126.73</c:v>
                </c:pt>
                <c:pt idx="161">
                  <c:v>128.85</c:v>
                </c:pt>
                <c:pt idx="162">
                  <c:v>131.46</c:v>
                </c:pt>
                <c:pt idx="163">
                  <c:v>133.13999999999999</c:v>
                </c:pt>
                <c:pt idx="164">
                  <c:v>134.19</c:v>
                </c:pt>
                <c:pt idx="165">
                  <c:v>134.99</c:v>
                </c:pt>
                <c:pt idx="166">
                  <c:v>135.86000000000001</c:v>
                </c:pt>
                <c:pt idx="167">
                  <c:v>137.46</c:v>
                </c:pt>
                <c:pt idx="168">
                  <c:v>139.52000000000001</c:v>
                </c:pt>
                <c:pt idx="169">
                  <c:v>140.75</c:v>
                </c:pt>
                <c:pt idx="170">
                  <c:v>141.55000000000001</c:v>
                </c:pt>
                <c:pt idx="171">
                  <c:v>142.31</c:v>
                </c:pt>
                <c:pt idx="172">
                  <c:v>143.33000000000001</c:v>
                </c:pt>
                <c:pt idx="173">
                  <c:v>145.16</c:v>
                </c:pt>
                <c:pt idx="174">
                  <c:v>147.30000000000001</c:v>
                </c:pt>
                <c:pt idx="175">
                  <c:v>148.82</c:v>
                </c:pt>
                <c:pt idx="176">
                  <c:v>150</c:v>
                </c:pt>
                <c:pt idx="177">
                  <c:v>151.13999999999999</c:v>
                </c:pt>
                <c:pt idx="178">
                  <c:v>152.6</c:v>
                </c:pt>
                <c:pt idx="179">
                  <c:v>154.62</c:v>
                </c:pt>
                <c:pt idx="180">
                  <c:v>156.76</c:v>
                </c:pt>
                <c:pt idx="181">
                  <c:v>158.78</c:v>
                </c:pt>
                <c:pt idx="182">
                  <c:v>161.09</c:v>
                </c:pt>
                <c:pt idx="183">
                  <c:v>164.1</c:v>
                </c:pt>
                <c:pt idx="184">
                  <c:v>168.07</c:v>
                </c:pt>
                <c:pt idx="185">
                  <c:v>172.82</c:v>
                </c:pt>
                <c:pt idx="186">
                  <c:v>177.77</c:v>
                </c:pt>
                <c:pt idx="187">
                  <c:v>182.98</c:v>
                </c:pt>
                <c:pt idx="188">
                  <c:v>188.35</c:v>
                </c:pt>
                <c:pt idx="189">
                  <c:v>193.64</c:v>
                </c:pt>
                <c:pt idx="190">
                  <c:v>198.56</c:v>
                </c:pt>
                <c:pt idx="191">
                  <c:v>202.74</c:v>
                </c:pt>
                <c:pt idx="192">
                  <c:v>206.16</c:v>
                </c:pt>
                <c:pt idx="193">
                  <c:v>208.84</c:v>
                </c:pt>
                <c:pt idx="194">
                  <c:v>210.9</c:v>
                </c:pt>
                <c:pt idx="195">
                  <c:v>212.37</c:v>
                </c:pt>
                <c:pt idx="196">
                  <c:v>213.32</c:v>
                </c:pt>
                <c:pt idx="197">
                  <c:v>213.8</c:v>
                </c:pt>
                <c:pt idx="198">
                  <c:v>213.9</c:v>
                </c:pt>
                <c:pt idx="199">
                  <c:v>213.69</c:v>
                </c:pt>
                <c:pt idx="200">
                  <c:v>213.2</c:v>
                </c:pt>
                <c:pt idx="201">
                  <c:v>212.5</c:v>
                </c:pt>
                <c:pt idx="202">
                  <c:v>211.61</c:v>
                </c:pt>
                <c:pt idx="203">
                  <c:v>210.57</c:v>
                </c:pt>
                <c:pt idx="204">
                  <c:v>209.43</c:v>
                </c:pt>
                <c:pt idx="205">
                  <c:v>208.2</c:v>
                </c:pt>
                <c:pt idx="206">
                  <c:v>206.9</c:v>
                </c:pt>
                <c:pt idx="207">
                  <c:v>205.55</c:v>
                </c:pt>
                <c:pt idx="208">
                  <c:v>204.16</c:v>
                </c:pt>
                <c:pt idx="209">
                  <c:v>202.76</c:v>
                </c:pt>
                <c:pt idx="210">
                  <c:v>201.34</c:v>
                </c:pt>
                <c:pt idx="211">
                  <c:v>199.91</c:v>
                </c:pt>
                <c:pt idx="212">
                  <c:v>198.49</c:v>
                </c:pt>
                <c:pt idx="213">
                  <c:v>197.06</c:v>
                </c:pt>
                <c:pt idx="214">
                  <c:v>195.64</c:v>
                </c:pt>
                <c:pt idx="215">
                  <c:v>194.23</c:v>
                </c:pt>
                <c:pt idx="216">
                  <c:v>192.83</c:v>
                </c:pt>
                <c:pt idx="217">
                  <c:v>191.45</c:v>
                </c:pt>
                <c:pt idx="218">
                  <c:v>190.07</c:v>
                </c:pt>
                <c:pt idx="219">
                  <c:v>188.7</c:v>
                </c:pt>
                <c:pt idx="220">
                  <c:v>187.33</c:v>
                </c:pt>
                <c:pt idx="221">
                  <c:v>185.96</c:v>
                </c:pt>
                <c:pt idx="222">
                  <c:v>184.62</c:v>
                </c:pt>
                <c:pt idx="223">
                  <c:v>183.39</c:v>
                </c:pt>
                <c:pt idx="224">
                  <c:v>182.07</c:v>
                </c:pt>
                <c:pt idx="225">
                  <c:v>180.7</c:v>
                </c:pt>
                <c:pt idx="226">
                  <c:v>179.3</c:v>
                </c:pt>
                <c:pt idx="227">
                  <c:v>177.9</c:v>
                </c:pt>
                <c:pt idx="228" formatCode="#,##0.00">
                  <c:v>176.49</c:v>
                </c:pt>
                <c:pt idx="229" formatCode="#,##0.00">
                  <c:v>175.1</c:v>
                </c:pt>
                <c:pt idx="230" formatCode="#,##0.00">
                  <c:v>173.71</c:v>
                </c:pt>
                <c:pt idx="231" formatCode="#,##0.00">
                  <c:v>172.34</c:v>
                </c:pt>
                <c:pt idx="232" formatCode="#,##0.00">
                  <c:v>171</c:v>
                </c:pt>
                <c:pt idx="233" formatCode="#,##0.00">
                  <c:v>169.67</c:v>
                </c:pt>
                <c:pt idx="234" formatCode="#,##0.00">
                  <c:v>168.36</c:v>
                </c:pt>
                <c:pt idx="235" formatCode="#,##0.00">
                  <c:v>167.07</c:v>
                </c:pt>
                <c:pt idx="236" formatCode="#,##0.00">
                  <c:v>165.81</c:v>
                </c:pt>
                <c:pt idx="237" formatCode="#,##0.00">
                  <c:v>164.55</c:v>
                </c:pt>
                <c:pt idx="238" formatCode="#,##0.00">
                  <c:v>163.30000000000001</c:v>
                </c:pt>
                <c:pt idx="239" formatCode="#,##0.00">
                  <c:v>162.07</c:v>
                </c:pt>
                <c:pt idx="240" formatCode="#,##0.00">
                  <c:v>160.87</c:v>
                </c:pt>
                <c:pt idx="241" formatCode="#,##0.00">
                  <c:v>159.59</c:v>
                </c:pt>
                <c:pt idx="242" formatCode="#,##0.00">
                  <c:v>158.28</c:v>
                </c:pt>
                <c:pt idx="243" formatCode="#,##0.00">
                  <c:v>156.94</c:v>
                </c:pt>
                <c:pt idx="244" formatCode="#,##0.00">
                  <c:v>155.53</c:v>
                </c:pt>
                <c:pt idx="245" formatCode="#,##0.00">
                  <c:v>154.04</c:v>
                </c:pt>
                <c:pt idx="246" formatCode="#,##0.00">
                  <c:v>152.55000000000001</c:v>
                </c:pt>
                <c:pt idx="247" formatCode="#,##0.00">
                  <c:v>151.11000000000001</c:v>
                </c:pt>
                <c:pt idx="248" formatCode="#,##0.00">
                  <c:v>149.71</c:v>
                </c:pt>
                <c:pt idx="249" formatCode="#,##0.00">
                  <c:v>148.30000000000001</c:v>
                </c:pt>
                <c:pt idx="250" formatCode="#,##0.00">
                  <c:v>146.82</c:v>
                </c:pt>
                <c:pt idx="251" formatCode="#,##0.00">
                  <c:v>145.29</c:v>
                </c:pt>
                <c:pt idx="252" formatCode="#,##0.00">
                  <c:v>143.78</c:v>
                </c:pt>
                <c:pt idx="253" formatCode="#,##0.00">
                  <c:v>142.35</c:v>
                </c:pt>
                <c:pt idx="254" formatCode="#,##0.00">
                  <c:v>141.02000000000001</c:v>
                </c:pt>
                <c:pt idx="255" formatCode="#,##0.00">
                  <c:v>139.68</c:v>
                </c:pt>
                <c:pt idx="256" formatCode="#,##0.00">
                  <c:v>138.28</c:v>
                </c:pt>
                <c:pt idx="257" formatCode="#,##0.00">
                  <c:v>136.85</c:v>
                </c:pt>
                <c:pt idx="258" formatCode="#,##0.00">
                  <c:v>135.47999999999999</c:v>
                </c:pt>
                <c:pt idx="259" formatCode="#,##0.00">
                  <c:v>134.22999999999999</c:v>
                </c:pt>
                <c:pt idx="260" formatCode="#,##0.00">
                  <c:v>133.09</c:v>
                </c:pt>
                <c:pt idx="261" formatCode="#,##0.00">
                  <c:v>131.94999999999999</c:v>
                </c:pt>
                <c:pt idx="262" formatCode="#,##0.00">
                  <c:v>130.74</c:v>
                </c:pt>
                <c:pt idx="263" formatCode="#,##0.00">
                  <c:v>129.47999999999999</c:v>
                </c:pt>
                <c:pt idx="264" formatCode="#,##0.00">
                  <c:v>128.22999999999999</c:v>
                </c:pt>
                <c:pt idx="265" formatCode="#,##0.00">
                  <c:v>127.1</c:v>
                </c:pt>
                <c:pt idx="266" formatCode="#,##0.00">
                  <c:v>126.16</c:v>
                </c:pt>
                <c:pt idx="267" formatCode="#,##0.00">
                  <c:v>125.32</c:v>
                </c:pt>
                <c:pt idx="268" formatCode="#,##0.00">
                  <c:v>124.37</c:v>
                </c:pt>
                <c:pt idx="269" formatCode="#,##0.00">
                  <c:v>123.27</c:v>
                </c:pt>
                <c:pt idx="270" formatCode="#,##0.00">
                  <c:v>122.06</c:v>
                </c:pt>
                <c:pt idx="271" formatCode="#,##0.00">
                  <c:v>120.95</c:v>
                </c:pt>
                <c:pt idx="272" formatCode="#,##0.00">
                  <c:v>120.12</c:v>
                </c:pt>
                <c:pt idx="273" formatCode="#,##0.00">
                  <c:v>119.65</c:v>
                </c:pt>
                <c:pt idx="274" formatCode="#,##0.00">
                  <c:v>119.07</c:v>
                </c:pt>
                <c:pt idx="275" formatCode="#,##0.00">
                  <c:v>118.12</c:v>
                </c:pt>
                <c:pt idx="276" formatCode="#,##0.00">
                  <c:v>116.96</c:v>
                </c:pt>
                <c:pt idx="277" formatCode="#,##0.00">
                  <c:v>115.8</c:v>
                </c:pt>
                <c:pt idx="278" formatCode="#,##0.00">
                  <c:v>114.92</c:v>
                </c:pt>
                <c:pt idx="279" formatCode="#,##0.00">
                  <c:v>114.53</c:v>
                </c:pt>
                <c:pt idx="280" formatCode="#,##0.00">
                  <c:v>114.41</c:v>
                </c:pt>
                <c:pt idx="281" formatCode="#,##0.00">
                  <c:v>113.8</c:v>
                </c:pt>
                <c:pt idx="282" formatCode="#,##0.00">
                  <c:v>112.81</c:v>
                </c:pt>
                <c:pt idx="283" formatCode="#,##0.00">
                  <c:v>111.71</c:v>
                </c:pt>
                <c:pt idx="284" formatCode="#,##0.00">
                  <c:v>110.77</c:v>
                </c:pt>
                <c:pt idx="285" formatCode="#,##0.00">
                  <c:v>110.17</c:v>
                </c:pt>
                <c:pt idx="286" formatCode="#,##0.00">
                  <c:v>110.07</c:v>
                </c:pt>
                <c:pt idx="287" formatCode="#,##0.00">
                  <c:v>110.04</c:v>
                </c:pt>
                <c:pt idx="288" formatCode="#,##0.00">
                  <c:v>109.43</c:v>
                </c:pt>
                <c:pt idx="289" formatCode="#,##0.00">
                  <c:v>108.51</c:v>
                </c:pt>
                <c:pt idx="290" formatCode="#,##0.00">
                  <c:v>107.55</c:v>
                </c:pt>
                <c:pt idx="291" formatCode="#,##0.00">
                  <c:v>106.8</c:v>
                </c:pt>
                <c:pt idx="292" formatCode="#,##0.00">
                  <c:v>106.36</c:v>
                </c:pt>
                <c:pt idx="293" formatCode="#,##0.00">
                  <c:v>106.31</c:v>
                </c:pt>
                <c:pt idx="294" formatCode="#,##0.00">
                  <c:v>106.33</c:v>
                </c:pt>
                <c:pt idx="295" formatCode="#,##0.00">
                  <c:v>105.85</c:v>
                </c:pt>
                <c:pt idx="296" formatCode="#,##0.00">
                  <c:v>105.06</c:v>
                </c:pt>
                <c:pt idx="297" formatCode="#,##0.00">
                  <c:v>104.24</c:v>
                </c:pt>
                <c:pt idx="298" formatCode="#,##0.00">
                  <c:v>103.61</c:v>
                </c:pt>
                <c:pt idx="299" formatCode="#,##0.00">
                  <c:v>103.24</c:v>
                </c:pt>
                <c:pt idx="300" formatCode="#,##0.00">
                  <c:v>103.21</c:v>
                </c:pt>
                <c:pt idx="301" formatCode="#,##0.00">
                  <c:v>103.31</c:v>
                </c:pt>
                <c:pt idx="302" formatCode="#,##0.00">
                  <c:v>103.04</c:v>
                </c:pt>
                <c:pt idx="303" formatCode="#,##0.00">
                  <c:v>102.46</c:v>
                </c:pt>
                <c:pt idx="304" formatCode="#,##0.00">
                  <c:v>101.82</c:v>
                </c:pt>
                <c:pt idx="305" formatCode="#,##0.00">
                  <c:v>101.38</c:v>
                </c:pt>
                <c:pt idx="306" formatCode="#,##0.00">
                  <c:v>101.19</c:v>
                </c:pt>
                <c:pt idx="307" formatCode="#,##0.00">
                  <c:v>101.36</c:v>
                </c:pt>
                <c:pt idx="308" formatCode="#,##0.00">
                  <c:v>101.77</c:v>
                </c:pt>
                <c:pt idx="309" formatCode="#,##0.00">
                  <c:v>102.05</c:v>
                </c:pt>
                <c:pt idx="310" formatCode="#,##0.00">
                  <c:v>102.06</c:v>
                </c:pt>
                <c:pt idx="311" formatCode="#,##0.00">
                  <c:v>102.02</c:v>
                </c:pt>
                <c:pt idx="312" formatCode="#,##0.00">
                  <c:v>102.22</c:v>
                </c:pt>
                <c:pt idx="313" formatCode="#,##0.00">
                  <c:v>102.83</c:v>
                </c:pt>
                <c:pt idx="314" formatCode="#,##0.00">
                  <c:v>104.14</c:v>
                </c:pt>
                <c:pt idx="315" formatCode="#,##0.00">
                  <c:v>106.46</c:v>
                </c:pt>
                <c:pt idx="316" formatCode="#,##0.00">
                  <c:v>110.06</c:v>
                </c:pt>
                <c:pt idx="317" formatCode="#,##0.00">
                  <c:v>115.4</c:v>
                </c:pt>
                <c:pt idx="318" formatCode="#,##0.00">
                  <c:v>122.94</c:v>
                </c:pt>
                <c:pt idx="319" formatCode="#,##0.00">
                  <c:v>133.05000000000001</c:v>
                </c:pt>
                <c:pt idx="320" formatCode="#,##0.00">
                  <c:v>146.05000000000001</c:v>
                </c:pt>
                <c:pt idx="321" formatCode="#,##0.00">
                  <c:v>161.63999999999999</c:v>
                </c:pt>
                <c:pt idx="322" formatCode="#,##0.00">
                  <c:v>178.13</c:v>
                </c:pt>
                <c:pt idx="323" formatCode="#,##0.00">
                  <c:v>193.75</c:v>
                </c:pt>
                <c:pt idx="324" formatCode="#,##0.00">
                  <c:v>209.29</c:v>
                </c:pt>
                <c:pt idx="325" formatCode="#,##0.00">
                  <c:v>224.58</c:v>
                </c:pt>
                <c:pt idx="326" formatCode="#,##0.00">
                  <c:v>240.49</c:v>
                </c:pt>
                <c:pt idx="327" formatCode="#,##0.00">
                  <c:v>256.52</c:v>
                </c:pt>
                <c:pt idx="328" formatCode="#,##0.00">
                  <c:v>271.89999999999998</c:v>
                </c:pt>
                <c:pt idx="329" formatCode="#,##0.00">
                  <c:v>286.25</c:v>
                </c:pt>
                <c:pt idx="330" formatCode="#,##0.00">
                  <c:v>299.48</c:v>
                </c:pt>
                <c:pt idx="331" formatCode="#,##0.00">
                  <c:v>311.33</c:v>
                </c:pt>
                <c:pt idx="332" formatCode="#,##0.00">
                  <c:v>322.05</c:v>
                </c:pt>
                <c:pt idx="333" formatCode="#,##0.00">
                  <c:v>331.66</c:v>
                </c:pt>
                <c:pt idx="334" formatCode="#,##0.00">
                  <c:v>340.33</c:v>
                </c:pt>
                <c:pt idx="335" formatCode="#,##0.00">
                  <c:v>348.11</c:v>
                </c:pt>
                <c:pt idx="336" formatCode="#,##0.00">
                  <c:v>355.07</c:v>
                </c:pt>
                <c:pt idx="337" formatCode="#,##0.00">
                  <c:v>361.25</c:v>
                </c:pt>
                <c:pt idx="338" formatCode="#,##0.00">
                  <c:v>366.72</c:v>
                </c:pt>
                <c:pt idx="339" formatCode="#,##0.00">
                  <c:v>371.51</c:v>
                </c:pt>
                <c:pt idx="340" formatCode="#,##0.00">
                  <c:v>375.66</c:v>
                </c:pt>
                <c:pt idx="341" formatCode="#,##0.00">
                  <c:v>379.2</c:v>
                </c:pt>
                <c:pt idx="342" formatCode="#,##0.00">
                  <c:v>382.2</c:v>
                </c:pt>
                <c:pt idx="343" formatCode="#,##0.00">
                  <c:v>384.69</c:v>
                </c:pt>
                <c:pt idx="344" formatCode="#,##0.00">
                  <c:v>386.75</c:v>
                </c:pt>
                <c:pt idx="345" formatCode="#,##0.00">
                  <c:v>388.39</c:v>
                </c:pt>
                <c:pt idx="346" formatCode="#,##0.00">
                  <c:v>389.67</c:v>
                </c:pt>
                <c:pt idx="347" formatCode="#,##0.00">
                  <c:v>390.66</c:v>
                </c:pt>
                <c:pt idx="348" formatCode="#,##0.00">
                  <c:v>391.4</c:v>
                </c:pt>
                <c:pt idx="349" formatCode="#,##0.00">
                  <c:v>391.89</c:v>
                </c:pt>
                <c:pt idx="350" formatCode="#,##0.00">
                  <c:v>392.15</c:v>
                </c:pt>
                <c:pt idx="351" formatCode="#,##0.00">
                  <c:v>392.19</c:v>
                </c:pt>
                <c:pt idx="352" formatCode="#,##0.00">
                  <c:v>392.05</c:v>
                </c:pt>
                <c:pt idx="353" formatCode="#,##0.00">
                  <c:v>391.74</c:v>
                </c:pt>
                <c:pt idx="354" formatCode="#,##0.00">
                  <c:v>391.31</c:v>
                </c:pt>
                <c:pt idx="355" formatCode="#,##0.00">
                  <c:v>390.74</c:v>
                </c:pt>
                <c:pt idx="356" formatCode="#,##0.00">
                  <c:v>390.04</c:v>
                </c:pt>
                <c:pt idx="357" formatCode="#,##0.00">
                  <c:v>389.23</c:v>
                </c:pt>
                <c:pt idx="358" formatCode="#,##0.00">
                  <c:v>388.31</c:v>
                </c:pt>
                <c:pt idx="359" formatCode="#,##0.00">
                  <c:v>387.28</c:v>
                </c:pt>
                <c:pt idx="360" formatCode="#,##0.00">
                  <c:v>386.15</c:v>
                </c:pt>
                <c:pt idx="361" formatCode="#,##0.00">
                  <c:v>384.94</c:v>
                </c:pt>
                <c:pt idx="362" formatCode="#,##0.00">
                  <c:v>383.64</c:v>
                </c:pt>
                <c:pt idx="363" formatCode="#,##0.00">
                  <c:v>382.26</c:v>
                </c:pt>
                <c:pt idx="364" formatCode="#,##0.00">
                  <c:v>380.8</c:v>
                </c:pt>
                <c:pt idx="365" formatCode="#,##0.00">
                  <c:v>379.26</c:v>
                </c:pt>
                <c:pt idx="366" formatCode="#,##0.00">
                  <c:v>377.66</c:v>
                </c:pt>
                <c:pt idx="367" formatCode="#,##0.00">
                  <c:v>376.06</c:v>
                </c:pt>
                <c:pt idx="368" formatCode="#,##0.00">
                  <c:v>374.31</c:v>
                </c:pt>
                <c:pt idx="369" formatCode="#,##0.00">
                  <c:v>372.49</c:v>
                </c:pt>
                <c:pt idx="370" formatCode="#,##0.00">
                  <c:v>370.62</c:v>
                </c:pt>
                <c:pt idx="371" formatCode="#,##0.00">
                  <c:v>368.73</c:v>
                </c:pt>
                <c:pt idx="372" formatCode="#,##0.00">
                  <c:v>366.81</c:v>
                </c:pt>
                <c:pt idx="373" formatCode="#,##0.00">
                  <c:v>364.88</c:v>
                </c:pt>
                <c:pt idx="374" formatCode="#,##0.00">
                  <c:v>362.92</c:v>
                </c:pt>
                <c:pt idx="375" formatCode="#,##0.00">
                  <c:v>360.95</c:v>
                </c:pt>
                <c:pt idx="376" formatCode="#,##0.00">
                  <c:v>358.95</c:v>
                </c:pt>
                <c:pt idx="377" formatCode="#,##0.00">
                  <c:v>356.93</c:v>
                </c:pt>
                <c:pt idx="378" formatCode="#,##0.00">
                  <c:v>354.89</c:v>
                </c:pt>
                <c:pt idx="379" formatCode="#,##0.00">
                  <c:v>352.85</c:v>
                </c:pt>
                <c:pt idx="380" formatCode="#,##0.00">
                  <c:v>350.79</c:v>
                </c:pt>
                <c:pt idx="381" formatCode="#,##0.00">
                  <c:v>348.72</c:v>
                </c:pt>
                <c:pt idx="382" formatCode="#,##0.00">
                  <c:v>347.97</c:v>
                </c:pt>
                <c:pt idx="383" formatCode="#,##0.00">
                  <c:v>345.13</c:v>
                </c:pt>
                <c:pt idx="384" formatCode="#,##0.00">
                  <c:v>342.79</c:v>
                </c:pt>
                <c:pt idx="385" formatCode="#,##0.00">
                  <c:v>340.58</c:v>
                </c:pt>
                <c:pt idx="386" formatCode="#,##0.00">
                  <c:v>338.42</c:v>
                </c:pt>
                <c:pt idx="387" formatCode="#,##0.00">
                  <c:v>336.29</c:v>
                </c:pt>
                <c:pt idx="388" formatCode="#,##0.00">
                  <c:v>334.17</c:v>
                </c:pt>
                <c:pt idx="389" formatCode="#,##0.00">
                  <c:v>332.05</c:v>
                </c:pt>
                <c:pt idx="390" formatCode="#,##0.00">
                  <c:v>329.94</c:v>
                </c:pt>
                <c:pt idx="391" formatCode="#,##0.00">
                  <c:v>327.83</c:v>
                </c:pt>
                <c:pt idx="392" formatCode="#,##0.00">
                  <c:v>325.74</c:v>
                </c:pt>
                <c:pt idx="393" formatCode="#,##0.00">
                  <c:v>323.66000000000003</c:v>
                </c:pt>
                <c:pt idx="394" formatCode="#,##0.00">
                  <c:v>323.11</c:v>
                </c:pt>
                <c:pt idx="395" formatCode="#,##0.00">
                  <c:v>320.76</c:v>
                </c:pt>
                <c:pt idx="396" formatCode="#,##0.00">
                  <c:v>318.35000000000002</c:v>
                </c:pt>
                <c:pt idx="397" formatCode="#,##0.00">
                  <c:v>316.05</c:v>
                </c:pt>
                <c:pt idx="398" formatCode="#,##0.00">
                  <c:v>313.87</c:v>
                </c:pt>
                <c:pt idx="399" formatCode="#,##0.00">
                  <c:v>311.74</c:v>
                </c:pt>
                <c:pt idx="400" formatCode="#,##0.00">
                  <c:v>309.66000000000003</c:v>
                </c:pt>
                <c:pt idx="401" formatCode="#,##0.00">
                  <c:v>307.62</c:v>
                </c:pt>
                <c:pt idx="402" formatCode="#,##0.00">
                  <c:v>305.63</c:v>
                </c:pt>
                <c:pt idx="403" formatCode="#,##0.00">
                  <c:v>303.67</c:v>
                </c:pt>
                <c:pt idx="404" formatCode="#,##0.00">
                  <c:v>301.72000000000003</c:v>
                </c:pt>
                <c:pt idx="405" formatCode="#,##0.00">
                  <c:v>299.8</c:v>
                </c:pt>
                <c:pt idx="406" formatCode="#,##0.00">
                  <c:v>297.89999999999998</c:v>
                </c:pt>
                <c:pt idx="407" formatCode="#,##0.00">
                  <c:v>296.02999999999997</c:v>
                </c:pt>
                <c:pt idx="408" formatCode="#,##0.00">
                  <c:v>294.22000000000003</c:v>
                </c:pt>
                <c:pt idx="409" formatCode="#,##0.00">
                  <c:v>292.39999999999998</c:v>
                </c:pt>
                <c:pt idx="410" formatCode="#,##0.00">
                  <c:v>290.58999999999997</c:v>
                </c:pt>
                <c:pt idx="411" formatCode="#,##0.00">
                  <c:v>288.79000000000002</c:v>
                </c:pt>
                <c:pt idx="412" formatCode="#,##0.00">
                  <c:v>287.02</c:v>
                </c:pt>
                <c:pt idx="413">
                  <c:v>285.74</c:v>
                </c:pt>
                <c:pt idx="414">
                  <c:v>284.83999999999997</c:v>
                </c:pt>
                <c:pt idx="415">
                  <c:v>282.91000000000003</c:v>
                </c:pt>
                <c:pt idx="416">
                  <c:v>280.83999999999997</c:v>
                </c:pt>
                <c:pt idx="417">
                  <c:v>279.04000000000002</c:v>
                </c:pt>
                <c:pt idx="418">
                  <c:v>277.33999999999997</c:v>
                </c:pt>
                <c:pt idx="419">
                  <c:v>275.72000000000003</c:v>
                </c:pt>
                <c:pt idx="420">
                  <c:v>274.16000000000003</c:v>
                </c:pt>
                <c:pt idx="421">
                  <c:v>272.64999999999998</c:v>
                </c:pt>
                <c:pt idx="422">
                  <c:v>271.19</c:v>
                </c:pt>
                <c:pt idx="423">
                  <c:v>269.77999999999997</c:v>
                </c:pt>
                <c:pt idx="424">
                  <c:v>268.39999999999998</c:v>
                </c:pt>
                <c:pt idx="425" formatCode="#,##0.00">
                  <c:v>267.08</c:v>
                </c:pt>
                <c:pt idx="426" formatCode="#,##0.00">
                  <c:v>265.8</c:v>
                </c:pt>
                <c:pt idx="427" formatCode="#,##0.00">
                  <c:v>264.56</c:v>
                </c:pt>
                <c:pt idx="428" formatCode="#,##0.00">
                  <c:v>263.37</c:v>
                </c:pt>
                <c:pt idx="429" formatCode="#,##0.00">
                  <c:v>262.20999999999998</c:v>
                </c:pt>
                <c:pt idx="430" formatCode="#,##0.00">
                  <c:v>261.10000000000002</c:v>
                </c:pt>
                <c:pt idx="431" formatCode="#,##0.00">
                  <c:v>260.02999999999997</c:v>
                </c:pt>
                <c:pt idx="432" formatCode="#,##0.00">
                  <c:v>259</c:v>
                </c:pt>
                <c:pt idx="433" formatCode="#,##0.00">
                  <c:v>258.02</c:v>
                </c:pt>
                <c:pt idx="434" formatCode="#,##0.00">
                  <c:v>257.07</c:v>
                </c:pt>
                <c:pt idx="435" formatCode="#,##0.00">
                  <c:v>256.17</c:v>
                </c:pt>
                <c:pt idx="436" formatCode="#,##0.00">
                  <c:v>255.3</c:v>
                </c:pt>
                <c:pt idx="437" formatCode="#,##0.00">
                  <c:v>254.47</c:v>
                </c:pt>
                <c:pt idx="438" formatCode="#,##0.00">
                  <c:v>253.69</c:v>
                </c:pt>
                <c:pt idx="439" formatCode="#,##0.00">
                  <c:v>252.94</c:v>
                </c:pt>
                <c:pt idx="440" formatCode="#,##0.00">
                  <c:v>252.21</c:v>
                </c:pt>
                <c:pt idx="441" formatCode="#,##0.00">
                  <c:v>251.51</c:v>
                </c:pt>
                <c:pt idx="442" formatCode="#,##0.00">
                  <c:v>250.84</c:v>
                </c:pt>
                <c:pt idx="443" formatCode="#,##0.00">
                  <c:v>250.2</c:v>
                </c:pt>
                <c:pt idx="444" formatCode="#,##0.00">
                  <c:v>249.59</c:v>
                </c:pt>
                <c:pt idx="445" formatCode="#,##0.00">
                  <c:v>249</c:v>
                </c:pt>
                <c:pt idx="446" formatCode="#,##0.00">
                  <c:v>248.44</c:v>
                </c:pt>
                <c:pt idx="447" formatCode="#,##0.00">
                  <c:v>247.91</c:v>
                </c:pt>
                <c:pt idx="448" formatCode="#,##0.00">
                  <c:v>247.39</c:v>
                </c:pt>
                <c:pt idx="449" formatCode="#,##0.00">
                  <c:v>246.9</c:v>
                </c:pt>
                <c:pt idx="450" formatCode="#,##0.00">
                  <c:v>246.43</c:v>
                </c:pt>
                <c:pt idx="451" formatCode="#,##0.00">
                  <c:v>245.98</c:v>
                </c:pt>
                <c:pt idx="452" formatCode="#,##0.00">
                  <c:v>245.55</c:v>
                </c:pt>
                <c:pt idx="453" formatCode="#,##0.00">
                  <c:v>245.18</c:v>
                </c:pt>
                <c:pt idx="454" formatCode="#,##0.00">
                  <c:v>244.84</c:v>
                </c:pt>
                <c:pt idx="455" formatCode="#,##0.00">
                  <c:v>244.45</c:v>
                </c:pt>
                <c:pt idx="456" formatCode="#,##0.00">
                  <c:v>244.05</c:v>
                </c:pt>
                <c:pt idx="457" formatCode="#,##0.00">
                  <c:v>243.66</c:v>
                </c:pt>
                <c:pt idx="458" formatCode="#,##0.00">
                  <c:v>243.28</c:v>
                </c:pt>
                <c:pt idx="459" formatCode="#,##0.00">
                  <c:v>242.92</c:v>
                </c:pt>
                <c:pt idx="460" formatCode="#,##0.00">
                  <c:v>242.56</c:v>
                </c:pt>
                <c:pt idx="461" formatCode="#,##0.00">
                  <c:v>242.21</c:v>
                </c:pt>
                <c:pt idx="462" formatCode="#,##0.00">
                  <c:v>241.86</c:v>
                </c:pt>
                <c:pt idx="463" formatCode="#,##0.00">
                  <c:v>241.52</c:v>
                </c:pt>
                <c:pt idx="464" formatCode="#,##0.00">
                  <c:v>241.18</c:v>
                </c:pt>
                <c:pt idx="465" formatCode="#,##0.00">
                  <c:v>240.84</c:v>
                </c:pt>
                <c:pt idx="466" formatCode="#,##0.00">
                  <c:v>240.49</c:v>
                </c:pt>
                <c:pt idx="467" formatCode="#,##0.00">
                  <c:v>240.14</c:v>
                </c:pt>
                <c:pt idx="468" formatCode="#,##0.00">
                  <c:v>239.79</c:v>
                </c:pt>
                <c:pt idx="469" formatCode="#,##0.00">
                  <c:v>239.43</c:v>
                </c:pt>
                <c:pt idx="470" formatCode="#,##0.00">
                  <c:v>239.07</c:v>
                </c:pt>
                <c:pt idx="471" formatCode="#,##0.00">
                  <c:v>238.7</c:v>
                </c:pt>
                <c:pt idx="472" formatCode="#,##0.00">
                  <c:v>238.32</c:v>
                </c:pt>
                <c:pt idx="473" formatCode="#,##0.00">
                  <c:v>237.93</c:v>
                </c:pt>
                <c:pt idx="474" formatCode="#,##0.00">
                  <c:v>237.54</c:v>
                </c:pt>
                <c:pt idx="475" formatCode="#,##0.00">
                  <c:v>237.13</c:v>
                </c:pt>
                <c:pt idx="476" formatCode="#,##0.00">
                  <c:v>236.71</c:v>
                </c:pt>
                <c:pt idx="477" formatCode="#,##0.00">
                  <c:v>236.28</c:v>
                </c:pt>
                <c:pt idx="478" formatCode="#,##0.00">
                  <c:v>235.85</c:v>
                </c:pt>
                <c:pt idx="479" formatCode="#,##0.00">
                  <c:v>235.4</c:v>
                </c:pt>
                <c:pt idx="480" formatCode="#,##0.00">
                  <c:v>234.94</c:v>
                </c:pt>
                <c:pt idx="481" formatCode="#,##0.00">
                  <c:v>234.48</c:v>
                </c:pt>
                <c:pt idx="482" formatCode="#,##0.00">
                  <c:v>234</c:v>
                </c:pt>
                <c:pt idx="483" formatCode="#,##0.00">
                  <c:v>233.51</c:v>
                </c:pt>
                <c:pt idx="484" formatCode="#,##0.00">
                  <c:v>233.01</c:v>
                </c:pt>
                <c:pt idx="485" formatCode="#,##0.00">
                  <c:v>232.5</c:v>
                </c:pt>
                <c:pt idx="486" formatCode="#,##0.00">
                  <c:v>231.98</c:v>
                </c:pt>
                <c:pt idx="487" formatCode="#,##0.00">
                  <c:v>231.45</c:v>
                </c:pt>
                <c:pt idx="488" formatCode="#,##0.00">
                  <c:v>230.9</c:v>
                </c:pt>
                <c:pt idx="489" formatCode="#,##0.00">
                  <c:v>230.35</c:v>
                </c:pt>
                <c:pt idx="490" formatCode="#,##0.00">
                  <c:v>229.79</c:v>
                </c:pt>
                <c:pt idx="491" formatCode="#,##0.00">
                  <c:v>229.24</c:v>
                </c:pt>
                <c:pt idx="492" formatCode="#,##0.00">
                  <c:v>228.67</c:v>
                </c:pt>
                <c:pt idx="493" formatCode="#,##0.00">
                  <c:v>228.09</c:v>
                </c:pt>
                <c:pt idx="494" formatCode="#,##0.00">
                  <c:v>227.5</c:v>
                </c:pt>
                <c:pt idx="495" formatCode="#,##0.00">
                  <c:v>226.89</c:v>
                </c:pt>
                <c:pt idx="496" formatCode="#,##0.00">
                  <c:v>226.26</c:v>
                </c:pt>
                <c:pt idx="497" formatCode="#,##0.00">
                  <c:v>225.62</c:v>
                </c:pt>
                <c:pt idx="498" formatCode="#,##0.00">
                  <c:v>224.97</c:v>
                </c:pt>
                <c:pt idx="499" formatCode="#,##0.00">
                  <c:v>224.32</c:v>
                </c:pt>
                <c:pt idx="500" formatCode="#,##0.00">
                  <c:v>223.65</c:v>
                </c:pt>
                <c:pt idx="501" formatCode="#,##0.00">
                  <c:v>222.99</c:v>
                </c:pt>
                <c:pt idx="502" formatCode="#,##0.00">
                  <c:v>222.31</c:v>
                </c:pt>
                <c:pt idx="503" formatCode="#,##0.00">
                  <c:v>221.62</c:v>
                </c:pt>
                <c:pt idx="504" formatCode="#,##0.00">
                  <c:v>220.93</c:v>
                </c:pt>
                <c:pt idx="505" formatCode="#,##0.00">
                  <c:v>220.23</c:v>
                </c:pt>
                <c:pt idx="506" formatCode="#,##0.00">
                  <c:v>219.53</c:v>
                </c:pt>
                <c:pt idx="507" formatCode="#,##0.00">
                  <c:v>218.82</c:v>
                </c:pt>
                <c:pt idx="508" formatCode="#,##0.00">
                  <c:v>218.1</c:v>
                </c:pt>
                <c:pt idx="509" formatCode="#,##0.00">
                  <c:v>217.37</c:v>
                </c:pt>
                <c:pt idx="510" formatCode="#,##0.00">
                  <c:v>216.62</c:v>
                </c:pt>
                <c:pt idx="511" formatCode="#,##0.00">
                  <c:v>215.87</c:v>
                </c:pt>
                <c:pt idx="512" formatCode="#,##0.00">
                  <c:v>215.1</c:v>
                </c:pt>
                <c:pt idx="513" formatCode="#,##0.00">
                  <c:v>214.33</c:v>
                </c:pt>
                <c:pt idx="514" formatCode="#,##0.00">
                  <c:v>213.55</c:v>
                </c:pt>
                <c:pt idx="515" formatCode="#,##0.00">
                  <c:v>212.77</c:v>
                </c:pt>
                <c:pt idx="516" formatCode="#,##0.00">
                  <c:v>211.98</c:v>
                </c:pt>
                <c:pt idx="517" formatCode="#,##0.00">
                  <c:v>211.19</c:v>
                </c:pt>
                <c:pt idx="518" formatCode="#,##0.00">
                  <c:v>212.09</c:v>
                </c:pt>
                <c:pt idx="519" formatCode="#,##0.00">
                  <c:v>210.29</c:v>
                </c:pt>
                <c:pt idx="520" formatCode="#,##0.00">
                  <c:v>209.16</c:v>
                </c:pt>
                <c:pt idx="521" formatCode="#,##0.00">
                  <c:v>208.21</c:v>
                </c:pt>
                <c:pt idx="522" formatCode="#,##0.00">
                  <c:v>207.3</c:v>
                </c:pt>
                <c:pt idx="523" formatCode="#,##0.00">
                  <c:v>206.43</c:v>
                </c:pt>
                <c:pt idx="524" formatCode="#,##0.00">
                  <c:v>205.59</c:v>
                </c:pt>
                <c:pt idx="525" formatCode="#,##0.00">
                  <c:v>204.76</c:v>
                </c:pt>
                <c:pt idx="526" formatCode="#,##0.00">
                  <c:v>203.92</c:v>
                </c:pt>
                <c:pt idx="527" formatCode="#,##0.00">
                  <c:v>203.08</c:v>
                </c:pt>
                <c:pt idx="528" formatCode="#,##0.00">
                  <c:v>202.22</c:v>
                </c:pt>
                <c:pt idx="529" formatCode="#,##0.00">
                  <c:v>201.35</c:v>
                </c:pt>
                <c:pt idx="530" formatCode="#,##0.00">
                  <c:v>200.49</c:v>
                </c:pt>
                <c:pt idx="531" formatCode="#,##0.00">
                  <c:v>199.62</c:v>
                </c:pt>
                <c:pt idx="532" formatCode="#,##0.00">
                  <c:v>198.76</c:v>
                </c:pt>
                <c:pt idx="533" formatCode="#,##0.00">
                  <c:v>197.89</c:v>
                </c:pt>
                <c:pt idx="534" formatCode="#,##0.00">
                  <c:v>197.03</c:v>
                </c:pt>
                <c:pt idx="535" formatCode="#,##0.00">
                  <c:v>196.17</c:v>
                </c:pt>
                <c:pt idx="536" formatCode="#,##0.00">
                  <c:v>195.31</c:v>
                </c:pt>
                <c:pt idx="537" formatCode="#,##0.00">
                  <c:v>194.44</c:v>
                </c:pt>
                <c:pt idx="538" formatCode="#,##0.00">
                  <c:v>193.57</c:v>
                </c:pt>
                <c:pt idx="539" formatCode="#,##0.00">
                  <c:v>192.71</c:v>
                </c:pt>
                <c:pt idx="540" formatCode="#,##0.00">
                  <c:v>191.87</c:v>
                </c:pt>
                <c:pt idx="541" formatCode="#,##0.00">
                  <c:v>191.04</c:v>
                </c:pt>
                <c:pt idx="542" formatCode="#,##0.00">
                  <c:v>190.25</c:v>
                </c:pt>
                <c:pt idx="543" formatCode="#,##0.00">
                  <c:v>189.48</c:v>
                </c:pt>
                <c:pt idx="544" formatCode="#,##0.00">
                  <c:v>188.73</c:v>
                </c:pt>
                <c:pt idx="545" formatCode="#,##0.00">
                  <c:v>187.98</c:v>
                </c:pt>
                <c:pt idx="546" formatCode="#,##0.00">
                  <c:v>187.21</c:v>
                </c:pt>
                <c:pt idx="547" formatCode="#,##0.00">
                  <c:v>186.42</c:v>
                </c:pt>
                <c:pt idx="548" formatCode="#,##0.00">
                  <c:v>185.6</c:v>
                </c:pt>
                <c:pt idx="549" formatCode="#,##0.00">
                  <c:v>184.75</c:v>
                </c:pt>
                <c:pt idx="550" formatCode="#,##0.00">
                  <c:v>183.89</c:v>
                </c:pt>
                <c:pt idx="551" formatCode="#,##0.00">
                  <c:v>183.01</c:v>
                </c:pt>
                <c:pt idx="552" formatCode="#,##0.00">
                  <c:v>182.13</c:v>
                </c:pt>
                <c:pt idx="553" formatCode="#,##0.00">
                  <c:v>181.24</c:v>
                </c:pt>
                <c:pt idx="554" formatCode="#,##0.00">
                  <c:v>180.36</c:v>
                </c:pt>
                <c:pt idx="555" formatCode="#,##0.00">
                  <c:v>179.48</c:v>
                </c:pt>
                <c:pt idx="556" formatCode="#,##0.00">
                  <c:v>178.61</c:v>
                </c:pt>
                <c:pt idx="557" formatCode="#,##0.00">
                  <c:v>177.74</c:v>
                </c:pt>
                <c:pt idx="558" formatCode="#,##0.00">
                  <c:v>176.87</c:v>
                </c:pt>
                <c:pt idx="559" formatCode="#,##0.00">
                  <c:v>176.01</c:v>
                </c:pt>
                <c:pt idx="560" formatCode="#,##0.00">
                  <c:v>175.14</c:v>
                </c:pt>
                <c:pt idx="561" formatCode="#,##0.00">
                  <c:v>174.29</c:v>
                </c:pt>
                <c:pt idx="562" formatCode="#,##0.00">
                  <c:v>173.45</c:v>
                </c:pt>
                <c:pt idx="563" formatCode="#,##0.00">
                  <c:v>172.61</c:v>
                </c:pt>
                <c:pt idx="564" formatCode="#,##0.00">
                  <c:v>171.78</c:v>
                </c:pt>
                <c:pt idx="565" formatCode="#,##0.00">
                  <c:v>170.96</c:v>
                </c:pt>
                <c:pt idx="566" formatCode="#,##0.00">
                  <c:v>170.13</c:v>
                </c:pt>
                <c:pt idx="567" formatCode="#,##0.00">
                  <c:v>169.37</c:v>
                </c:pt>
                <c:pt idx="568" formatCode="#,##0.00">
                  <c:v>168.63</c:v>
                </c:pt>
                <c:pt idx="569" formatCode="#,##0.00">
                  <c:v>168.04</c:v>
                </c:pt>
                <c:pt idx="570" formatCode="#,##0.00">
                  <c:v>167.1</c:v>
                </c:pt>
                <c:pt idx="571" formatCode="#,##0.00">
                  <c:v>166.21</c:v>
                </c:pt>
                <c:pt idx="572" formatCode="#,##0.00">
                  <c:v>165.35</c:v>
                </c:pt>
                <c:pt idx="573" formatCode="#,##0.00">
                  <c:v>164.51</c:v>
                </c:pt>
                <c:pt idx="574" formatCode="#,##0.00">
                  <c:v>163.68</c:v>
                </c:pt>
                <c:pt idx="575" formatCode="#,##0.00">
                  <c:v>162.87</c:v>
                </c:pt>
                <c:pt idx="576" formatCode="#,##0.00">
                  <c:v>162.06</c:v>
                </c:pt>
                <c:pt idx="577" formatCode="#,##0.00">
                  <c:v>161.27000000000001</c:v>
                </c:pt>
                <c:pt idx="578" formatCode="#,##0.00">
                  <c:v>160.52000000000001</c:v>
                </c:pt>
                <c:pt idx="579" formatCode="#,##0.00">
                  <c:v>159.79</c:v>
                </c:pt>
                <c:pt idx="580" formatCode="#,##0.00">
                  <c:v>159.06</c:v>
                </c:pt>
                <c:pt idx="581" formatCode="#,##0.00">
                  <c:v>158.30000000000001</c:v>
                </c:pt>
                <c:pt idx="582" formatCode="#,##0.00">
                  <c:v>157.54</c:v>
                </c:pt>
                <c:pt idx="583" formatCode="#,##0.00">
                  <c:v>156.75</c:v>
                </c:pt>
                <c:pt idx="584" formatCode="#,##0.00">
                  <c:v>155.97</c:v>
                </c:pt>
                <c:pt idx="585" formatCode="#,##0.00">
                  <c:v>155.19999999999999</c:v>
                </c:pt>
                <c:pt idx="586" formatCode="#,##0.00">
                  <c:v>154.43</c:v>
                </c:pt>
                <c:pt idx="587" formatCode="#,##0.00">
                  <c:v>153.66999999999999</c:v>
                </c:pt>
                <c:pt idx="588" formatCode="#,##0.00">
                  <c:v>152.91999999999999</c:v>
                </c:pt>
                <c:pt idx="589" formatCode="#,##0.00">
                  <c:v>152.18</c:v>
                </c:pt>
                <c:pt idx="590" formatCode="#,##0.00">
                  <c:v>151.44</c:v>
                </c:pt>
                <c:pt idx="591" formatCode="#,##0.00">
                  <c:v>150.72</c:v>
                </c:pt>
                <c:pt idx="592" formatCode="#,##0.00">
                  <c:v>150</c:v>
                </c:pt>
                <c:pt idx="593" formatCode="#,##0.00">
                  <c:v>149.30000000000001</c:v>
                </c:pt>
                <c:pt idx="594" formatCode="#,##0.00">
                  <c:v>148.59</c:v>
                </c:pt>
                <c:pt idx="595" formatCode="#,##0.00">
                  <c:v>147.88</c:v>
                </c:pt>
                <c:pt idx="596" formatCode="#,##0.00">
                  <c:v>147.16999999999999</c:v>
                </c:pt>
                <c:pt idx="597" formatCode="#,##0.00">
                  <c:v>146.47</c:v>
                </c:pt>
                <c:pt idx="598" formatCode="#,##0.00">
                  <c:v>145.78</c:v>
                </c:pt>
                <c:pt idx="599" formatCode="#,##0.00">
                  <c:v>145.09</c:v>
                </c:pt>
                <c:pt idx="600" formatCode="#,##0.00">
                  <c:v>144.38999999999999</c:v>
                </c:pt>
                <c:pt idx="601" formatCode="#,##0.00">
                  <c:v>143.69</c:v>
                </c:pt>
                <c:pt idx="602" formatCode="#,##0.00">
                  <c:v>143.01</c:v>
                </c:pt>
                <c:pt idx="603" formatCode="#,##0.00">
                  <c:v>142.35</c:v>
                </c:pt>
                <c:pt idx="604" formatCode="#,##0.00">
                  <c:v>141.69999999999999</c:v>
                </c:pt>
                <c:pt idx="605" formatCode="#,##0.00">
                  <c:v>141.04</c:v>
                </c:pt>
                <c:pt idx="606" formatCode="#,##0.00">
                  <c:v>140.36000000000001</c:v>
                </c:pt>
                <c:pt idx="607" formatCode="#,##0.00">
                  <c:v>139.66999999999999</c:v>
                </c:pt>
                <c:pt idx="608" formatCode="#,##0.00">
                  <c:v>138.97999999999999</c:v>
                </c:pt>
                <c:pt idx="609" formatCode="#,##0.00">
                  <c:v>138.32</c:v>
                </c:pt>
                <c:pt idx="610" formatCode="#,##0.00">
                  <c:v>137.66999999999999</c:v>
                </c:pt>
                <c:pt idx="611" formatCode="#,##0.00">
                  <c:v>137.02000000000001</c:v>
                </c:pt>
                <c:pt idx="612" formatCode="#,##0.00">
                  <c:v>136.34</c:v>
                </c:pt>
                <c:pt idx="613" formatCode="#,##0.00">
                  <c:v>135.63999999999999</c:v>
                </c:pt>
                <c:pt idx="614" formatCode="#,##0.00">
                  <c:v>134.96</c:v>
                </c:pt>
                <c:pt idx="615" formatCode="#,##0.00">
                  <c:v>134.33000000000001</c:v>
                </c:pt>
                <c:pt idx="616" formatCode="#,##0.00">
                  <c:v>133.72</c:v>
                </c:pt>
                <c:pt idx="617" formatCode="#,##0.00">
                  <c:v>133.1</c:v>
                </c:pt>
                <c:pt idx="618" formatCode="#,##0.00">
                  <c:v>132.41999999999999</c:v>
                </c:pt>
                <c:pt idx="619" formatCode="#,##0.00">
                  <c:v>131.72999999999999</c:v>
                </c:pt>
                <c:pt idx="620" formatCode="#,##0.00">
                  <c:v>131.05000000000001</c:v>
                </c:pt>
                <c:pt idx="621" formatCode="#,##0.00">
                  <c:v>130.43</c:v>
                </c:pt>
                <c:pt idx="622" formatCode="#,##0.00">
                  <c:v>129.86000000000001</c:v>
                </c:pt>
                <c:pt idx="623" formatCode="#,##0.00">
                  <c:v>129.26</c:v>
                </c:pt>
                <c:pt idx="624" formatCode="#,##0.00">
                  <c:v>128.61000000000001</c:v>
                </c:pt>
                <c:pt idx="625">
                  <c:v>127.93</c:v>
                </c:pt>
                <c:pt idx="626">
                  <c:v>127.28</c:v>
                </c:pt>
                <c:pt idx="627">
                  <c:v>126.72</c:v>
                </c:pt>
                <c:pt idx="628">
                  <c:v>126.26</c:v>
                </c:pt>
                <c:pt idx="629">
                  <c:v>125.78</c:v>
                </c:pt>
                <c:pt idx="630">
                  <c:v>125.2</c:v>
                </c:pt>
                <c:pt idx="631">
                  <c:v>124.53</c:v>
                </c:pt>
                <c:pt idx="632">
                  <c:v>123.84</c:v>
                </c:pt>
                <c:pt idx="633">
                  <c:v>123.23</c:v>
                </c:pt>
                <c:pt idx="634">
                  <c:v>122.78</c:v>
                </c:pt>
                <c:pt idx="635">
                  <c:v>122.35</c:v>
                </c:pt>
                <c:pt idx="636">
                  <c:v>121.78</c:v>
                </c:pt>
                <c:pt idx="637">
                  <c:v>121.06</c:v>
                </c:pt>
                <c:pt idx="638">
                  <c:v>120.27</c:v>
                </c:pt>
                <c:pt idx="639">
                  <c:v>119.64</c:v>
                </c:pt>
                <c:pt idx="640">
                  <c:v>119.34</c:v>
                </c:pt>
                <c:pt idx="641">
                  <c:v>119.24</c:v>
                </c:pt>
                <c:pt idx="642">
                  <c:v>118.77</c:v>
                </c:pt>
                <c:pt idx="643">
                  <c:v>117.97</c:v>
                </c:pt>
                <c:pt idx="644">
                  <c:v>117.05</c:v>
                </c:pt>
                <c:pt idx="645">
                  <c:v>116.31</c:v>
                </c:pt>
                <c:pt idx="646">
                  <c:v>116.03</c:v>
                </c:pt>
                <c:pt idx="647">
                  <c:v>116.17</c:v>
                </c:pt>
                <c:pt idx="648">
                  <c:v>115.85</c:v>
                </c:pt>
                <c:pt idx="649">
                  <c:v>115.05</c:v>
                </c:pt>
                <c:pt idx="650">
                  <c:v>114.08</c:v>
                </c:pt>
                <c:pt idx="651">
                  <c:v>113.22</c:v>
                </c:pt>
                <c:pt idx="652">
                  <c:v>112.77</c:v>
                </c:pt>
                <c:pt idx="653">
                  <c:v>112.9</c:v>
                </c:pt>
                <c:pt idx="654">
                  <c:v>112.91</c:v>
                </c:pt>
                <c:pt idx="655">
                  <c:v>112.23</c:v>
                </c:pt>
                <c:pt idx="656">
                  <c:v>111.29</c:v>
                </c:pt>
                <c:pt idx="657">
                  <c:v>110.37</c:v>
                </c:pt>
                <c:pt idx="658">
                  <c:v>109.71</c:v>
                </c:pt>
                <c:pt idx="659">
                  <c:v>109.55</c:v>
                </c:pt>
                <c:pt idx="660">
                  <c:v>109.78</c:v>
                </c:pt>
                <c:pt idx="661">
                  <c:v>109.46</c:v>
                </c:pt>
                <c:pt idx="662">
                  <c:v>108.65</c:v>
                </c:pt>
                <c:pt idx="663">
                  <c:v>107.71</c:v>
                </c:pt>
                <c:pt idx="664">
                  <c:v>106.93</c:v>
                </c:pt>
                <c:pt idx="665">
                  <c:v>106.46</c:v>
                </c:pt>
                <c:pt idx="666">
                  <c:v>106.47</c:v>
                </c:pt>
                <c:pt idx="667">
                  <c:v>106.6</c:v>
                </c:pt>
                <c:pt idx="668">
                  <c:v>106.1</c:v>
                </c:pt>
                <c:pt idx="669">
                  <c:v>105.27</c:v>
                </c:pt>
                <c:pt idx="670">
                  <c:v>104.4</c:v>
                </c:pt>
                <c:pt idx="671">
                  <c:v>103.75</c:v>
                </c:pt>
                <c:pt idx="672">
                  <c:v>103.44</c:v>
                </c:pt>
                <c:pt idx="673">
                  <c:v>103.52</c:v>
                </c:pt>
                <c:pt idx="674">
                  <c:v>103.52</c:v>
                </c:pt>
                <c:pt idx="675">
                  <c:v>102.95</c:v>
                </c:pt>
                <c:pt idx="676">
                  <c:v>102.11</c:v>
                </c:pt>
                <c:pt idx="677">
                  <c:v>101.31</c:v>
                </c:pt>
                <c:pt idx="678">
                  <c:v>100.73</c:v>
                </c:pt>
                <c:pt idx="679">
                  <c:v>100.48</c:v>
                </c:pt>
                <c:pt idx="680">
                  <c:v>100.55</c:v>
                </c:pt>
                <c:pt idx="681">
                  <c:v>100.46</c:v>
                </c:pt>
                <c:pt idx="682">
                  <c:v>99.88</c:v>
                </c:pt>
                <c:pt idx="683">
                  <c:v>99.07</c:v>
                </c:pt>
                <c:pt idx="684">
                  <c:v>98.33</c:v>
                </c:pt>
                <c:pt idx="685">
                  <c:v>97.79</c:v>
                </c:pt>
                <c:pt idx="686">
                  <c:v>97.56</c:v>
                </c:pt>
                <c:pt idx="687">
                  <c:v>97.59</c:v>
                </c:pt>
                <c:pt idx="688">
                  <c:v>97.49</c:v>
                </c:pt>
                <c:pt idx="689">
                  <c:v>96.93</c:v>
                </c:pt>
                <c:pt idx="690">
                  <c:v>96.15</c:v>
                </c:pt>
                <c:pt idx="691">
                  <c:v>95.45</c:v>
                </c:pt>
                <c:pt idx="692">
                  <c:v>94.95</c:v>
                </c:pt>
                <c:pt idx="693">
                  <c:v>94.71</c:v>
                </c:pt>
                <c:pt idx="694">
                  <c:v>94.69</c:v>
                </c:pt>
                <c:pt idx="695">
                  <c:v>94.59</c:v>
                </c:pt>
                <c:pt idx="696">
                  <c:v>94.1</c:v>
                </c:pt>
                <c:pt idx="697">
                  <c:v>93.39</c:v>
                </c:pt>
                <c:pt idx="698">
                  <c:v>92.7</c:v>
                </c:pt>
                <c:pt idx="699">
                  <c:v>92.19</c:v>
                </c:pt>
                <c:pt idx="700">
                  <c:v>91.91</c:v>
                </c:pt>
                <c:pt idx="701">
                  <c:v>91.83</c:v>
                </c:pt>
                <c:pt idx="702">
                  <c:v>91.72</c:v>
                </c:pt>
                <c:pt idx="703">
                  <c:v>91.3</c:v>
                </c:pt>
                <c:pt idx="704">
                  <c:v>90.65</c:v>
                </c:pt>
                <c:pt idx="705">
                  <c:v>89.99</c:v>
                </c:pt>
                <c:pt idx="706">
                  <c:v>89.49</c:v>
                </c:pt>
                <c:pt idx="707">
                  <c:v>89.18</c:v>
                </c:pt>
                <c:pt idx="708">
                  <c:v>89.05</c:v>
                </c:pt>
                <c:pt idx="709">
                  <c:v>88.93</c:v>
                </c:pt>
                <c:pt idx="710">
                  <c:v>88.56</c:v>
                </c:pt>
                <c:pt idx="711">
                  <c:v>87.96</c:v>
                </c:pt>
                <c:pt idx="712">
                  <c:v>87.31</c:v>
                </c:pt>
                <c:pt idx="713">
                  <c:v>86.8</c:v>
                </c:pt>
                <c:pt idx="714">
                  <c:v>86.45</c:v>
                </c:pt>
                <c:pt idx="715">
                  <c:v>86.29</c:v>
                </c:pt>
                <c:pt idx="716">
                  <c:v>86.15</c:v>
                </c:pt>
                <c:pt idx="717">
                  <c:v>85.87</c:v>
                </c:pt>
                <c:pt idx="718">
                  <c:v>85.37</c:v>
                </c:pt>
                <c:pt idx="719">
                  <c:v>84.8</c:v>
                </c:pt>
                <c:pt idx="720">
                  <c:v>84.31</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6"/>
          <c:order val="6"/>
          <c:tx>
            <c:v>1 Percent Minus Annual Chance</c:v>
          </c:tx>
          <c:marker>
            <c:symbol val="none"/>
          </c:marker>
          <c:xVal>
            <c:numRef>
              <c:f>Hydrograph_JD2_4!$B$3:$B$740</c:f>
              <c:numCache>
                <c:formatCode>0.00</c:formatCode>
                <c:ptCount val="738"/>
                <c:pt idx="0">
                  <c:v>0</c:v>
                </c:pt>
                <c:pt idx="1">
                  <c:v>0.1</c:v>
                </c:pt>
                <c:pt idx="2">
                  <c:v>0.2</c:v>
                </c:pt>
                <c:pt idx="3">
                  <c:v>0.30000000000000004</c:v>
                </c:pt>
                <c:pt idx="4">
                  <c:v>0.4</c:v>
                </c:pt>
                <c:pt idx="5">
                  <c:v>0.5</c:v>
                </c:pt>
                <c:pt idx="6">
                  <c:v>0.60000000000000009</c:v>
                </c:pt>
                <c:pt idx="7">
                  <c:v>0.70000000000000007</c:v>
                </c:pt>
                <c:pt idx="8">
                  <c:v>0.8</c:v>
                </c:pt>
                <c:pt idx="9">
                  <c:v>0.9</c:v>
                </c:pt>
                <c:pt idx="10">
                  <c:v>1</c:v>
                </c:pt>
                <c:pt idx="11">
                  <c:v>1.1000000000000001</c:v>
                </c:pt>
                <c:pt idx="12">
                  <c:v>1.2000000000000002</c:v>
                </c:pt>
                <c:pt idx="13">
                  <c:v>1.3</c:v>
                </c:pt>
                <c:pt idx="14">
                  <c:v>1.4000000000000001</c:v>
                </c:pt>
                <c:pt idx="15">
                  <c:v>1.5</c:v>
                </c:pt>
                <c:pt idx="16">
                  <c:v>1.6</c:v>
                </c:pt>
                <c:pt idx="17">
                  <c:v>1.7000000000000002</c:v>
                </c:pt>
                <c:pt idx="18">
                  <c:v>1.8</c:v>
                </c:pt>
                <c:pt idx="19">
                  <c:v>1.9000000000000001</c:v>
                </c:pt>
                <c:pt idx="20">
                  <c:v>2</c:v>
                </c:pt>
                <c:pt idx="21">
                  <c:v>2.1</c:v>
                </c:pt>
                <c:pt idx="22">
                  <c:v>2.2000000000000002</c:v>
                </c:pt>
                <c:pt idx="23">
                  <c:v>2.3000000000000003</c:v>
                </c:pt>
                <c:pt idx="24">
                  <c:v>2.4000000000000004</c:v>
                </c:pt>
                <c:pt idx="25">
                  <c:v>2.5</c:v>
                </c:pt>
                <c:pt idx="26">
                  <c:v>2.6</c:v>
                </c:pt>
                <c:pt idx="27">
                  <c:v>2.7</c:v>
                </c:pt>
                <c:pt idx="28">
                  <c:v>2.8000000000000003</c:v>
                </c:pt>
                <c:pt idx="29">
                  <c:v>2.9000000000000004</c:v>
                </c:pt>
                <c:pt idx="30">
                  <c:v>3</c:v>
                </c:pt>
                <c:pt idx="31">
                  <c:v>3.1</c:v>
                </c:pt>
                <c:pt idx="32">
                  <c:v>3.2</c:v>
                </c:pt>
                <c:pt idx="33">
                  <c:v>3.3000000000000003</c:v>
                </c:pt>
                <c:pt idx="34">
                  <c:v>3.4000000000000004</c:v>
                </c:pt>
                <c:pt idx="35">
                  <c:v>3.5</c:v>
                </c:pt>
                <c:pt idx="36">
                  <c:v>3.6</c:v>
                </c:pt>
                <c:pt idx="37">
                  <c:v>3.7</c:v>
                </c:pt>
                <c:pt idx="38">
                  <c:v>3.8000000000000003</c:v>
                </c:pt>
                <c:pt idx="39">
                  <c:v>3.9000000000000004</c:v>
                </c:pt>
                <c:pt idx="40">
                  <c:v>4</c:v>
                </c:pt>
                <c:pt idx="41">
                  <c:v>4.1000000000000005</c:v>
                </c:pt>
                <c:pt idx="42">
                  <c:v>4.2</c:v>
                </c:pt>
                <c:pt idx="43">
                  <c:v>4.3</c:v>
                </c:pt>
                <c:pt idx="44">
                  <c:v>4.4000000000000004</c:v>
                </c:pt>
                <c:pt idx="45">
                  <c:v>4.5</c:v>
                </c:pt>
                <c:pt idx="46">
                  <c:v>4.6000000000000005</c:v>
                </c:pt>
                <c:pt idx="47">
                  <c:v>4.7</c:v>
                </c:pt>
                <c:pt idx="48">
                  <c:v>4.8000000000000007</c:v>
                </c:pt>
                <c:pt idx="49">
                  <c:v>4.9000000000000004</c:v>
                </c:pt>
                <c:pt idx="50">
                  <c:v>5</c:v>
                </c:pt>
                <c:pt idx="51">
                  <c:v>5.1000000000000005</c:v>
                </c:pt>
                <c:pt idx="52">
                  <c:v>5.2</c:v>
                </c:pt>
                <c:pt idx="53">
                  <c:v>5.3000000000000007</c:v>
                </c:pt>
                <c:pt idx="54">
                  <c:v>5.4</c:v>
                </c:pt>
                <c:pt idx="55">
                  <c:v>5.5</c:v>
                </c:pt>
                <c:pt idx="56">
                  <c:v>5.6000000000000005</c:v>
                </c:pt>
                <c:pt idx="57">
                  <c:v>5.7</c:v>
                </c:pt>
                <c:pt idx="58">
                  <c:v>5.8000000000000007</c:v>
                </c:pt>
                <c:pt idx="59">
                  <c:v>5.9</c:v>
                </c:pt>
                <c:pt idx="60">
                  <c:v>6</c:v>
                </c:pt>
                <c:pt idx="61">
                  <c:v>6.1000000000000005</c:v>
                </c:pt>
                <c:pt idx="62">
                  <c:v>6.2</c:v>
                </c:pt>
                <c:pt idx="63">
                  <c:v>6.3000000000000007</c:v>
                </c:pt>
                <c:pt idx="64">
                  <c:v>6.4</c:v>
                </c:pt>
                <c:pt idx="65">
                  <c:v>6.5</c:v>
                </c:pt>
                <c:pt idx="66">
                  <c:v>6.6000000000000005</c:v>
                </c:pt>
                <c:pt idx="67">
                  <c:v>6.7</c:v>
                </c:pt>
                <c:pt idx="68">
                  <c:v>6.8000000000000007</c:v>
                </c:pt>
                <c:pt idx="69">
                  <c:v>6.9</c:v>
                </c:pt>
                <c:pt idx="70">
                  <c:v>7</c:v>
                </c:pt>
                <c:pt idx="71">
                  <c:v>7.1000000000000005</c:v>
                </c:pt>
                <c:pt idx="72">
                  <c:v>7.2</c:v>
                </c:pt>
                <c:pt idx="73">
                  <c:v>7.3000000000000007</c:v>
                </c:pt>
                <c:pt idx="74">
                  <c:v>7.4</c:v>
                </c:pt>
                <c:pt idx="75">
                  <c:v>7.5</c:v>
                </c:pt>
                <c:pt idx="76">
                  <c:v>7.6000000000000005</c:v>
                </c:pt>
                <c:pt idx="77">
                  <c:v>7.7</c:v>
                </c:pt>
                <c:pt idx="78">
                  <c:v>7.8000000000000007</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9.6000000000000014</c:v>
                </c:pt>
                <c:pt idx="97">
                  <c:v>9.7000000000000011</c:v>
                </c:pt>
                <c:pt idx="98">
                  <c:v>9.8000000000000007</c:v>
                </c:pt>
                <c:pt idx="99">
                  <c:v>9.9</c:v>
                </c:pt>
                <c:pt idx="100">
                  <c:v>10</c:v>
                </c:pt>
                <c:pt idx="101">
                  <c:v>10.100000000000001</c:v>
                </c:pt>
                <c:pt idx="102">
                  <c:v>10.200000000000001</c:v>
                </c:pt>
                <c:pt idx="103">
                  <c:v>10.3</c:v>
                </c:pt>
                <c:pt idx="104">
                  <c:v>10.4</c:v>
                </c:pt>
                <c:pt idx="105">
                  <c:v>10.5</c:v>
                </c:pt>
                <c:pt idx="106">
                  <c:v>10.600000000000001</c:v>
                </c:pt>
                <c:pt idx="107">
                  <c:v>10.700000000000001</c:v>
                </c:pt>
                <c:pt idx="108">
                  <c:v>10.8</c:v>
                </c:pt>
                <c:pt idx="109">
                  <c:v>10.9</c:v>
                </c:pt>
                <c:pt idx="110">
                  <c:v>11</c:v>
                </c:pt>
                <c:pt idx="111">
                  <c:v>11.100000000000001</c:v>
                </c:pt>
                <c:pt idx="112">
                  <c:v>11.200000000000001</c:v>
                </c:pt>
                <c:pt idx="113">
                  <c:v>11.3</c:v>
                </c:pt>
                <c:pt idx="114">
                  <c:v>11.4</c:v>
                </c:pt>
                <c:pt idx="115">
                  <c:v>11.5</c:v>
                </c:pt>
                <c:pt idx="116">
                  <c:v>11.600000000000001</c:v>
                </c:pt>
                <c:pt idx="117">
                  <c:v>11.700000000000001</c:v>
                </c:pt>
                <c:pt idx="118">
                  <c:v>11.8</c:v>
                </c:pt>
                <c:pt idx="119">
                  <c:v>11.9</c:v>
                </c:pt>
                <c:pt idx="120">
                  <c:v>12</c:v>
                </c:pt>
                <c:pt idx="121">
                  <c:v>12.100000000000001</c:v>
                </c:pt>
                <c:pt idx="122">
                  <c:v>12.200000000000001</c:v>
                </c:pt>
                <c:pt idx="123">
                  <c:v>12.3</c:v>
                </c:pt>
                <c:pt idx="124">
                  <c:v>12.4</c:v>
                </c:pt>
                <c:pt idx="125">
                  <c:v>12.5</c:v>
                </c:pt>
                <c:pt idx="126">
                  <c:v>12.600000000000001</c:v>
                </c:pt>
                <c:pt idx="127">
                  <c:v>12.700000000000001</c:v>
                </c:pt>
                <c:pt idx="128">
                  <c:v>12.8</c:v>
                </c:pt>
                <c:pt idx="129">
                  <c:v>12.9</c:v>
                </c:pt>
                <c:pt idx="130">
                  <c:v>13</c:v>
                </c:pt>
                <c:pt idx="131">
                  <c:v>13.100000000000001</c:v>
                </c:pt>
                <c:pt idx="132">
                  <c:v>13.200000000000001</c:v>
                </c:pt>
                <c:pt idx="133">
                  <c:v>13.3</c:v>
                </c:pt>
                <c:pt idx="134">
                  <c:v>13.4</c:v>
                </c:pt>
                <c:pt idx="135">
                  <c:v>13.5</c:v>
                </c:pt>
                <c:pt idx="136">
                  <c:v>13.600000000000001</c:v>
                </c:pt>
                <c:pt idx="137">
                  <c:v>13.700000000000001</c:v>
                </c:pt>
                <c:pt idx="138">
                  <c:v>13.8</c:v>
                </c:pt>
                <c:pt idx="139">
                  <c:v>13.9</c:v>
                </c:pt>
                <c:pt idx="140">
                  <c:v>14</c:v>
                </c:pt>
                <c:pt idx="141">
                  <c:v>14.100000000000001</c:v>
                </c:pt>
                <c:pt idx="142">
                  <c:v>14.200000000000001</c:v>
                </c:pt>
                <c:pt idx="143">
                  <c:v>14.3</c:v>
                </c:pt>
                <c:pt idx="144">
                  <c:v>14.4</c:v>
                </c:pt>
                <c:pt idx="145">
                  <c:v>14.5</c:v>
                </c:pt>
                <c:pt idx="146">
                  <c:v>14.600000000000001</c:v>
                </c:pt>
                <c:pt idx="147">
                  <c:v>14.700000000000001</c:v>
                </c:pt>
                <c:pt idx="148">
                  <c:v>14.8</c:v>
                </c:pt>
                <c:pt idx="149">
                  <c:v>14.9</c:v>
                </c:pt>
                <c:pt idx="150">
                  <c:v>15</c:v>
                </c:pt>
                <c:pt idx="151">
                  <c:v>15.100000000000001</c:v>
                </c:pt>
                <c:pt idx="152">
                  <c:v>15.200000000000001</c:v>
                </c:pt>
                <c:pt idx="153">
                  <c:v>15.3</c:v>
                </c:pt>
                <c:pt idx="154">
                  <c:v>15.4</c:v>
                </c:pt>
                <c:pt idx="155">
                  <c:v>15.5</c:v>
                </c:pt>
                <c:pt idx="156">
                  <c:v>15.600000000000001</c:v>
                </c:pt>
                <c:pt idx="157">
                  <c:v>15.700000000000001</c:v>
                </c:pt>
                <c:pt idx="158">
                  <c:v>15.8</c:v>
                </c:pt>
                <c:pt idx="159">
                  <c:v>15.9</c:v>
                </c:pt>
                <c:pt idx="160">
                  <c:v>16</c:v>
                </c:pt>
                <c:pt idx="161">
                  <c:v>16.100000000000001</c:v>
                </c:pt>
                <c:pt idx="162">
                  <c:v>16.2</c:v>
                </c:pt>
                <c:pt idx="163">
                  <c:v>16.3</c:v>
                </c:pt>
                <c:pt idx="164">
                  <c:v>16.400000000000002</c:v>
                </c:pt>
                <c:pt idx="165">
                  <c:v>16.5</c:v>
                </c:pt>
                <c:pt idx="166">
                  <c:v>16.600000000000001</c:v>
                </c:pt>
                <c:pt idx="167">
                  <c:v>16.7</c:v>
                </c:pt>
                <c:pt idx="168">
                  <c:v>16.8</c:v>
                </c:pt>
                <c:pt idx="169">
                  <c:v>16.900000000000002</c:v>
                </c:pt>
                <c:pt idx="170">
                  <c:v>17</c:v>
                </c:pt>
                <c:pt idx="171">
                  <c:v>17.100000000000001</c:v>
                </c:pt>
                <c:pt idx="172">
                  <c:v>17.2</c:v>
                </c:pt>
                <c:pt idx="173">
                  <c:v>17.3</c:v>
                </c:pt>
                <c:pt idx="174">
                  <c:v>17.400000000000002</c:v>
                </c:pt>
                <c:pt idx="175">
                  <c:v>17.5</c:v>
                </c:pt>
                <c:pt idx="176">
                  <c:v>17.600000000000001</c:v>
                </c:pt>
                <c:pt idx="177">
                  <c:v>17.7</c:v>
                </c:pt>
                <c:pt idx="178">
                  <c:v>17.8</c:v>
                </c:pt>
                <c:pt idx="179">
                  <c:v>17.900000000000002</c:v>
                </c:pt>
                <c:pt idx="180">
                  <c:v>18</c:v>
                </c:pt>
                <c:pt idx="181">
                  <c:v>18.100000000000001</c:v>
                </c:pt>
                <c:pt idx="182">
                  <c:v>18.2</c:v>
                </c:pt>
                <c:pt idx="183">
                  <c:v>18.3</c:v>
                </c:pt>
                <c:pt idx="184">
                  <c:v>18.400000000000002</c:v>
                </c:pt>
                <c:pt idx="185">
                  <c:v>18.5</c:v>
                </c:pt>
                <c:pt idx="186">
                  <c:v>18.600000000000001</c:v>
                </c:pt>
                <c:pt idx="187">
                  <c:v>18.7</c:v>
                </c:pt>
                <c:pt idx="188">
                  <c:v>18.8</c:v>
                </c:pt>
                <c:pt idx="189">
                  <c:v>18.900000000000002</c:v>
                </c:pt>
                <c:pt idx="190">
                  <c:v>19</c:v>
                </c:pt>
                <c:pt idx="191">
                  <c:v>19.100000000000001</c:v>
                </c:pt>
                <c:pt idx="192">
                  <c:v>19.200000000000003</c:v>
                </c:pt>
                <c:pt idx="193">
                  <c:v>19.3</c:v>
                </c:pt>
                <c:pt idx="194">
                  <c:v>19.400000000000002</c:v>
                </c:pt>
                <c:pt idx="195">
                  <c:v>19.5</c:v>
                </c:pt>
                <c:pt idx="196">
                  <c:v>19.600000000000001</c:v>
                </c:pt>
                <c:pt idx="197">
                  <c:v>19.700000000000003</c:v>
                </c:pt>
                <c:pt idx="198">
                  <c:v>19.8</c:v>
                </c:pt>
                <c:pt idx="199">
                  <c:v>19.900000000000002</c:v>
                </c:pt>
                <c:pt idx="200">
                  <c:v>20</c:v>
                </c:pt>
                <c:pt idx="201">
                  <c:v>20.100000000000001</c:v>
                </c:pt>
                <c:pt idx="202">
                  <c:v>20.200000000000003</c:v>
                </c:pt>
                <c:pt idx="203">
                  <c:v>20.3</c:v>
                </c:pt>
                <c:pt idx="204">
                  <c:v>20.400000000000002</c:v>
                </c:pt>
                <c:pt idx="205">
                  <c:v>20.5</c:v>
                </c:pt>
                <c:pt idx="206">
                  <c:v>20.6</c:v>
                </c:pt>
                <c:pt idx="207">
                  <c:v>20.700000000000003</c:v>
                </c:pt>
                <c:pt idx="208">
                  <c:v>20.8</c:v>
                </c:pt>
                <c:pt idx="209">
                  <c:v>20.900000000000002</c:v>
                </c:pt>
                <c:pt idx="210">
                  <c:v>21</c:v>
                </c:pt>
                <c:pt idx="211">
                  <c:v>21.1</c:v>
                </c:pt>
                <c:pt idx="212">
                  <c:v>21.200000000000003</c:v>
                </c:pt>
                <c:pt idx="213">
                  <c:v>21.3</c:v>
                </c:pt>
                <c:pt idx="214">
                  <c:v>21.400000000000002</c:v>
                </c:pt>
                <c:pt idx="215">
                  <c:v>21.5</c:v>
                </c:pt>
                <c:pt idx="216">
                  <c:v>21.6</c:v>
                </c:pt>
                <c:pt idx="217">
                  <c:v>21.700000000000003</c:v>
                </c:pt>
                <c:pt idx="218">
                  <c:v>21.8</c:v>
                </c:pt>
                <c:pt idx="219">
                  <c:v>21.900000000000002</c:v>
                </c:pt>
                <c:pt idx="220">
                  <c:v>22</c:v>
                </c:pt>
                <c:pt idx="221">
                  <c:v>22.1</c:v>
                </c:pt>
                <c:pt idx="222">
                  <c:v>22.200000000000003</c:v>
                </c:pt>
                <c:pt idx="223">
                  <c:v>22.3</c:v>
                </c:pt>
                <c:pt idx="224">
                  <c:v>22.400000000000002</c:v>
                </c:pt>
                <c:pt idx="225">
                  <c:v>22.5</c:v>
                </c:pt>
                <c:pt idx="226">
                  <c:v>22.6</c:v>
                </c:pt>
                <c:pt idx="227">
                  <c:v>22.700000000000003</c:v>
                </c:pt>
                <c:pt idx="228">
                  <c:v>22.8</c:v>
                </c:pt>
                <c:pt idx="229">
                  <c:v>22.900000000000002</c:v>
                </c:pt>
                <c:pt idx="230">
                  <c:v>23</c:v>
                </c:pt>
                <c:pt idx="231">
                  <c:v>23.1</c:v>
                </c:pt>
                <c:pt idx="232">
                  <c:v>23.200000000000003</c:v>
                </c:pt>
                <c:pt idx="233">
                  <c:v>23.3</c:v>
                </c:pt>
                <c:pt idx="234">
                  <c:v>23.400000000000002</c:v>
                </c:pt>
                <c:pt idx="235">
                  <c:v>23.5</c:v>
                </c:pt>
                <c:pt idx="236">
                  <c:v>23.6</c:v>
                </c:pt>
                <c:pt idx="237">
                  <c:v>23.700000000000003</c:v>
                </c:pt>
                <c:pt idx="238">
                  <c:v>23.8</c:v>
                </c:pt>
                <c:pt idx="239">
                  <c:v>23.900000000000002</c:v>
                </c:pt>
                <c:pt idx="240">
                  <c:v>24</c:v>
                </c:pt>
                <c:pt idx="241">
                  <c:v>24.1</c:v>
                </c:pt>
                <c:pt idx="242">
                  <c:v>24.200000000000003</c:v>
                </c:pt>
                <c:pt idx="243">
                  <c:v>24.3</c:v>
                </c:pt>
                <c:pt idx="244">
                  <c:v>24.400000000000002</c:v>
                </c:pt>
                <c:pt idx="245">
                  <c:v>24.5</c:v>
                </c:pt>
                <c:pt idx="246">
                  <c:v>24.6</c:v>
                </c:pt>
                <c:pt idx="247">
                  <c:v>24.700000000000003</c:v>
                </c:pt>
                <c:pt idx="248">
                  <c:v>24.8</c:v>
                </c:pt>
                <c:pt idx="249">
                  <c:v>24.900000000000002</c:v>
                </c:pt>
                <c:pt idx="250">
                  <c:v>25</c:v>
                </c:pt>
                <c:pt idx="251">
                  <c:v>25.1</c:v>
                </c:pt>
                <c:pt idx="252">
                  <c:v>25.200000000000003</c:v>
                </c:pt>
                <c:pt idx="253">
                  <c:v>25.3</c:v>
                </c:pt>
                <c:pt idx="254">
                  <c:v>25.400000000000002</c:v>
                </c:pt>
                <c:pt idx="255">
                  <c:v>25.5</c:v>
                </c:pt>
                <c:pt idx="256">
                  <c:v>25.6</c:v>
                </c:pt>
                <c:pt idx="257">
                  <c:v>25.700000000000003</c:v>
                </c:pt>
                <c:pt idx="258">
                  <c:v>25.8</c:v>
                </c:pt>
                <c:pt idx="259">
                  <c:v>25.900000000000002</c:v>
                </c:pt>
                <c:pt idx="260">
                  <c:v>26</c:v>
                </c:pt>
                <c:pt idx="261">
                  <c:v>26.1</c:v>
                </c:pt>
                <c:pt idx="262">
                  <c:v>26.200000000000003</c:v>
                </c:pt>
                <c:pt idx="263">
                  <c:v>26.3</c:v>
                </c:pt>
                <c:pt idx="264">
                  <c:v>26.400000000000002</c:v>
                </c:pt>
                <c:pt idx="265">
                  <c:v>26.5</c:v>
                </c:pt>
                <c:pt idx="266">
                  <c:v>26.6</c:v>
                </c:pt>
                <c:pt idx="267">
                  <c:v>26.700000000000003</c:v>
                </c:pt>
                <c:pt idx="268">
                  <c:v>26.8</c:v>
                </c:pt>
                <c:pt idx="269">
                  <c:v>26.900000000000002</c:v>
                </c:pt>
                <c:pt idx="270">
                  <c:v>27</c:v>
                </c:pt>
                <c:pt idx="271">
                  <c:v>27.1</c:v>
                </c:pt>
                <c:pt idx="272">
                  <c:v>27.200000000000003</c:v>
                </c:pt>
                <c:pt idx="273">
                  <c:v>27.3</c:v>
                </c:pt>
                <c:pt idx="274">
                  <c:v>27.400000000000002</c:v>
                </c:pt>
                <c:pt idx="275">
                  <c:v>27.5</c:v>
                </c:pt>
                <c:pt idx="276">
                  <c:v>27.6</c:v>
                </c:pt>
                <c:pt idx="277">
                  <c:v>27.700000000000003</c:v>
                </c:pt>
                <c:pt idx="278">
                  <c:v>27.8</c:v>
                </c:pt>
                <c:pt idx="279">
                  <c:v>27.900000000000002</c:v>
                </c:pt>
                <c:pt idx="280">
                  <c:v>28</c:v>
                </c:pt>
                <c:pt idx="281">
                  <c:v>28.1</c:v>
                </c:pt>
                <c:pt idx="282">
                  <c:v>28.200000000000003</c:v>
                </c:pt>
                <c:pt idx="283">
                  <c:v>28.3</c:v>
                </c:pt>
                <c:pt idx="284">
                  <c:v>28.400000000000002</c:v>
                </c:pt>
                <c:pt idx="285">
                  <c:v>28.5</c:v>
                </c:pt>
                <c:pt idx="286">
                  <c:v>28.6</c:v>
                </c:pt>
                <c:pt idx="287">
                  <c:v>28.700000000000003</c:v>
                </c:pt>
                <c:pt idx="288">
                  <c:v>28.8</c:v>
                </c:pt>
                <c:pt idx="289">
                  <c:v>28.900000000000002</c:v>
                </c:pt>
                <c:pt idx="290">
                  <c:v>29</c:v>
                </c:pt>
                <c:pt idx="291">
                  <c:v>29.1</c:v>
                </c:pt>
                <c:pt idx="292">
                  <c:v>29.200000000000003</c:v>
                </c:pt>
                <c:pt idx="293">
                  <c:v>29.3</c:v>
                </c:pt>
                <c:pt idx="294">
                  <c:v>29.400000000000002</c:v>
                </c:pt>
                <c:pt idx="295">
                  <c:v>29.5</c:v>
                </c:pt>
                <c:pt idx="296">
                  <c:v>29.6</c:v>
                </c:pt>
                <c:pt idx="297">
                  <c:v>29.700000000000003</c:v>
                </c:pt>
                <c:pt idx="298">
                  <c:v>29.8</c:v>
                </c:pt>
                <c:pt idx="299">
                  <c:v>29.900000000000002</c:v>
                </c:pt>
                <c:pt idx="300">
                  <c:v>30</c:v>
                </c:pt>
                <c:pt idx="301">
                  <c:v>30.1</c:v>
                </c:pt>
                <c:pt idx="302">
                  <c:v>30.200000000000003</c:v>
                </c:pt>
                <c:pt idx="303">
                  <c:v>30.3</c:v>
                </c:pt>
                <c:pt idx="304">
                  <c:v>30.400000000000002</c:v>
                </c:pt>
                <c:pt idx="305">
                  <c:v>30.5</c:v>
                </c:pt>
                <c:pt idx="306">
                  <c:v>30.6</c:v>
                </c:pt>
                <c:pt idx="307">
                  <c:v>30.700000000000003</c:v>
                </c:pt>
                <c:pt idx="308">
                  <c:v>30.8</c:v>
                </c:pt>
                <c:pt idx="309">
                  <c:v>30.900000000000002</c:v>
                </c:pt>
                <c:pt idx="310">
                  <c:v>31</c:v>
                </c:pt>
                <c:pt idx="311">
                  <c:v>31.1</c:v>
                </c:pt>
                <c:pt idx="312">
                  <c:v>31.200000000000003</c:v>
                </c:pt>
                <c:pt idx="313">
                  <c:v>31.3</c:v>
                </c:pt>
                <c:pt idx="314">
                  <c:v>31.400000000000002</c:v>
                </c:pt>
                <c:pt idx="315">
                  <c:v>31.5</c:v>
                </c:pt>
                <c:pt idx="316">
                  <c:v>31.6</c:v>
                </c:pt>
                <c:pt idx="317">
                  <c:v>31.700000000000003</c:v>
                </c:pt>
                <c:pt idx="318">
                  <c:v>31.8</c:v>
                </c:pt>
                <c:pt idx="319">
                  <c:v>31.900000000000002</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38.400000000000006</c:v>
                </c:pt>
                <c:pt idx="385">
                  <c:v>38.5</c:v>
                </c:pt>
                <c:pt idx="386">
                  <c:v>38.6</c:v>
                </c:pt>
                <c:pt idx="387">
                  <c:v>38.700000000000003</c:v>
                </c:pt>
                <c:pt idx="388">
                  <c:v>38.800000000000004</c:v>
                </c:pt>
                <c:pt idx="389">
                  <c:v>38.900000000000006</c:v>
                </c:pt>
                <c:pt idx="390">
                  <c:v>39</c:v>
                </c:pt>
                <c:pt idx="391">
                  <c:v>39.1</c:v>
                </c:pt>
                <c:pt idx="392">
                  <c:v>39.200000000000003</c:v>
                </c:pt>
                <c:pt idx="393">
                  <c:v>39.300000000000004</c:v>
                </c:pt>
                <c:pt idx="394">
                  <c:v>39.400000000000006</c:v>
                </c:pt>
                <c:pt idx="395">
                  <c:v>39.5</c:v>
                </c:pt>
                <c:pt idx="396">
                  <c:v>39.6</c:v>
                </c:pt>
                <c:pt idx="397">
                  <c:v>39.700000000000003</c:v>
                </c:pt>
                <c:pt idx="398">
                  <c:v>39.800000000000004</c:v>
                </c:pt>
                <c:pt idx="399">
                  <c:v>39.900000000000006</c:v>
                </c:pt>
                <c:pt idx="400">
                  <c:v>40</c:v>
                </c:pt>
                <c:pt idx="401">
                  <c:v>40.1</c:v>
                </c:pt>
                <c:pt idx="402">
                  <c:v>40.200000000000003</c:v>
                </c:pt>
                <c:pt idx="403">
                  <c:v>40.300000000000004</c:v>
                </c:pt>
                <c:pt idx="404">
                  <c:v>40.400000000000006</c:v>
                </c:pt>
                <c:pt idx="405">
                  <c:v>40.5</c:v>
                </c:pt>
                <c:pt idx="406">
                  <c:v>40.6</c:v>
                </c:pt>
                <c:pt idx="407">
                  <c:v>40.700000000000003</c:v>
                </c:pt>
                <c:pt idx="408">
                  <c:v>40.800000000000004</c:v>
                </c:pt>
                <c:pt idx="409">
                  <c:v>40.900000000000006</c:v>
                </c:pt>
                <c:pt idx="410">
                  <c:v>41</c:v>
                </c:pt>
                <c:pt idx="411">
                  <c:v>41.1</c:v>
                </c:pt>
                <c:pt idx="412">
                  <c:v>41.2</c:v>
                </c:pt>
                <c:pt idx="413">
                  <c:v>41.300000000000004</c:v>
                </c:pt>
                <c:pt idx="414">
                  <c:v>41.400000000000006</c:v>
                </c:pt>
                <c:pt idx="415">
                  <c:v>41.5</c:v>
                </c:pt>
                <c:pt idx="416">
                  <c:v>41.6</c:v>
                </c:pt>
                <c:pt idx="417">
                  <c:v>41.7</c:v>
                </c:pt>
                <c:pt idx="418">
                  <c:v>41.800000000000004</c:v>
                </c:pt>
                <c:pt idx="419">
                  <c:v>41.900000000000006</c:v>
                </c:pt>
                <c:pt idx="420">
                  <c:v>42</c:v>
                </c:pt>
                <c:pt idx="421">
                  <c:v>42.1</c:v>
                </c:pt>
                <c:pt idx="422">
                  <c:v>42.2</c:v>
                </c:pt>
                <c:pt idx="423">
                  <c:v>42.300000000000004</c:v>
                </c:pt>
                <c:pt idx="424">
                  <c:v>42.400000000000006</c:v>
                </c:pt>
                <c:pt idx="425">
                  <c:v>42.5</c:v>
                </c:pt>
                <c:pt idx="426">
                  <c:v>42.6</c:v>
                </c:pt>
                <c:pt idx="427">
                  <c:v>42.7</c:v>
                </c:pt>
                <c:pt idx="428">
                  <c:v>42.800000000000004</c:v>
                </c:pt>
                <c:pt idx="429">
                  <c:v>42.900000000000006</c:v>
                </c:pt>
                <c:pt idx="430">
                  <c:v>43</c:v>
                </c:pt>
                <c:pt idx="431">
                  <c:v>43.1</c:v>
                </c:pt>
                <c:pt idx="432">
                  <c:v>43.2</c:v>
                </c:pt>
                <c:pt idx="433">
                  <c:v>43.300000000000004</c:v>
                </c:pt>
                <c:pt idx="434">
                  <c:v>43.400000000000006</c:v>
                </c:pt>
                <c:pt idx="435">
                  <c:v>43.5</c:v>
                </c:pt>
                <c:pt idx="436">
                  <c:v>43.6</c:v>
                </c:pt>
                <c:pt idx="437">
                  <c:v>43.7</c:v>
                </c:pt>
                <c:pt idx="438">
                  <c:v>43.800000000000004</c:v>
                </c:pt>
                <c:pt idx="439">
                  <c:v>43.900000000000006</c:v>
                </c:pt>
                <c:pt idx="440">
                  <c:v>44</c:v>
                </c:pt>
                <c:pt idx="441">
                  <c:v>44.1</c:v>
                </c:pt>
                <c:pt idx="442">
                  <c:v>44.2</c:v>
                </c:pt>
                <c:pt idx="443">
                  <c:v>44.300000000000004</c:v>
                </c:pt>
                <c:pt idx="444">
                  <c:v>44.400000000000006</c:v>
                </c:pt>
                <c:pt idx="445">
                  <c:v>44.5</c:v>
                </c:pt>
                <c:pt idx="446">
                  <c:v>44.6</c:v>
                </c:pt>
                <c:pt idx="447">
                  <c:v>44.7</c:v>
                </c:pt>
                <c:pt idx="448">
                  <c:v>44.800000000000004</c:v>
                </c:pt>
                <c:pt idx="449">
                  <c:v>44.900000000000006</c:v>
                </c:pt>
                <c:pt idx="450">
                  <c:v>45</c:v>
                </c:pt>
                <c:pt idx="451">
                  <c:v>45.1</c:v>
                </c:pt>
                <c:pt idx="452">
                  <c:v>45.2</c:v>
                </c:pt>
                <c:pt idx="453">
                  <c:v>45.300000000000004</c:v>
                </c:pt>
                <c:pt idx="454">
                  <c:v>45.400000000000006</c:v>
                </c:pt>
                <c:pt idx="455">
                  <c:v>45.5</c:v>
                </c:pt>
                <c:pt idx="456">
                  <c:v>45.6</c:v>
                </c:pt>
                <c:pt idx="457">
                  <c:v>45.7</c:v>
                </c:pt>
                <c:pt idx="458">
                  <c:v>45.800000000000004</c:v>
                </c:pt>
                <c:pt idx="459">
                  <c:v>45.900000000000006</c:v>
                </c:pt>
                <c:pt idx="460">
                  <c:v>46</c:v>
                </c:pt>
                <c:pt idx="461">
                  <c:v>46.1</c:v>
                </c:pt>
                <c:pt idx="462">
                  <c:v>46.2</c:v>
                </c:pt>
                <c:pt idx="463">
                  <c:v>46.300000000000004</c:v>
                </c:pt>
                <c:pt idx="464">
                  <c:v>46.400000000000006</c:v>
                </c:pt>
                <c:pt idx="465">
                  <c:v>46.5</c:v>
                </c:pt>
                <c:pt idx="466">
                  <c:v>46.6</c:v>
                </c:pt>
                <c:pt idx="467">
                  <c:v>46.7</c:v>
                </c:pt>
                <c:pt idx="468">
                  <c:v>46.800000000000004</c:v>
                </c:pt>
                <c:pt idx="469">
                  <c:v>46.900000000000006</c:v>
                </c:pt>
                <c:pt idx="470">
                  <c:v>47</c:v>
                </c:pt>
                <c:pt idx="471">
                  <c:v>47.1</c:v>
                </c:pt>
                <c:pt idx="472">
                  <c:v>47.2</c:v>
                </c:pt>
                <c:pt idx="473">
                  <c:v>47.300000000000004</c:v>
                </c:pt>
                <c:pt idx="474">
                  <c:v>47.400000000000006</c:v>
                </c:pt>
                <c:pt idx="475">
                  <c:v>47.5</c:v>
                </c:pt>
                <c:pt idx="476">
                  <c:v>47.6</c:v>
                </c:pt>
                <c:pt idx="477">
                  <c:v>47.7</c:v>
                </c:pt>
                <c:pt idx="478">
                  <c:v>47.800000000000004</c:v>
                </c:pt>
                <c:pt idx="479">
                  <c:v>47.900000000000006</c:v>
                </c:pt>
                <c:pt idx="480">
                  <c:v>48</c:v>
                </c:pt>
                <c:pt idx="481">
                  <c:v>48.1</c:v>
                </c:pt>
                <c:pt idx="482">
                  <c:v>48.2</c:v>
                </c:pt>
                <c:pt idx="483">
                  <c:v>48.300000000000004</c:v>
                </c:pt>
                <c:pt idx="484">
                  <c:v>48.400000000000006</c:v>
                </c:pt>
                <c:pt idx="485">
                  <c:v>48.5</c:v>
                </c:pt>
                <c:pt idx="486">
                  <c:v>48.6</c:v>
                </c:pt>
                <c:pt idx="487">
                  <c:v>48.7</c:v>
                </c:pt>
                <c:pt idx="488">
                  <c:v>48.800000000000004</c:v>
                </c:pt>
                <c:pt idx="489">
                  <c:v>48.900000000000006</c:v>
                </c:pt>
                <c:pt idx="490">
                  <c:v>49</c:v>
                </c:pt>
                <c:pt idx="491">
                  <c:v>49.1</c:v>
                </c:pt>
                <c:pt idx="492">
                  <c:v>49.2</c:v>
                </c:pt>
                <c:pt idx="493">
                  <c:v>49.300000000000004</c:v>
                </c:pt>
                <c:pt idx="494">
                  <c:v>49.400000000000006</c:v>
                </c:pt>
                <c:pt idx="495">
                  <c:v>49.5</c:v>
                </c:pt>
                <c:pt idx="496">
                  <c:v>49.6</c:v>
                </c:pt>
                <c:pt idx="497">
                  <c:v>49.7</c:v>
                </c:pt>
                <c:pt idx="498">
                  <c:v>49.800000000000004</c:v>
                </c:pt>
                <c:pt idx="499">
                  <c:v>49.900000000000006</c:v>
                </c:pt>
                <c:pt idx="500">
                  <c:v>50</c:v>
                </c:pt>
                <c:pt idx="501">
                  <c:v>50.1</c:v>
                </c:pt>
                <c:pt idx="502">
                  <c:v>50.2</c:v>
                </c:pt>
                <c:pt idx="503">
                  <c:v>50.300000000000004</c:v>
                </c:pt>
                <c:pt idx="504">
                  <c:v>50.400000000000006</c:v>
                </c:pt>
                <c:pt idx="505">
                  <c:v>50.5</c:v>
                </c:pt>
                <c:pt idx="506">
                  <c:v>50.6</c:v>
                </c:pt>
                <c:pt idx="507">
                  <c:v>50.7</c:v>
                </c:pt>
                <c:pt idx="508">
                  <c:v>50.800000000000004</c:v>
                </c:pt>
                <c:pt idx="509">
                  <c:v>50.900000000000006</c:v>
                </c:pt>
                <c:pt idx="510">
                  <c:v>51</c:v>
                </c:pt>
                <c:pt idx="511">
                  <c:v>51.1</c:v>
                </c:pt>
                <c:pt idx="512">
                  <c:v>51.2</c:v>
                </c:pt>
                <c:pt idx="513">
                  <c:v>51.300000000000004</c:v>
                </c:pt>
                <c:pt idx="514">
                  <c:v>51.400000000000006</c:v>
                </c:pt>
                <c:pt idx="515">
                  <c:v>51.5</c:v>
                </c:pt>
                <c:pt idx="516">
                  <c:v>51.6</c:v>
                </c:pt>
                <c:pt idx="517">
                  <c:v>51.7</c:v>
                </c:pt>
                <c:pt idx="518">
                  <c:v>51.800000000000004</c:v>
                </c:pt>
                <c:pt idx="519">
                  <c:v>51.900000000000006</c:v>
                </c:pt>
                <c:pt idx="520">
                  <c:v>52</c:v>
                </c:pt>
                <c:pt idx="521">
                  <c:v>52.1</c:v>
                </c:pt>
                <c:pt idx="522">
                  <c:v>52.2</c:v>
                </c:pt>
                <c:pt idx="523">
                  <c:v>52.300000000000004</c:v>
                </c:pt>
                <c:pt idx="524">
                  <c:v>52.400000000000006</c:v>
                </c:pt>
                <c:pt idx="525">
                  <c:v>52.5</c:v>
                </c:pt>
                <c:pt idx="526">
                  <c:v>52.6</c:v>
                </c:pt>
                <c:pt idx="527">
                  <c:v>52.7</c:v>
                </c:pt>
                <c:pt idx="528">
                  <c:v>52.800000000000004</c:v>
                </c:pt>
                <c:pt idx="529">
                  <c:v>52.900000000000006</c:v>
                </c:pt>
                <c:pt idx="530">
                  <c:v>53</c:v>
                </c:pt>
                <c:pt idx="531">
                  <c:v>53.1</c:v>
                </c:pt>
                <c:pt idx="532">
                  <c:v>53.2</c:v>
                </c:pt>
                <c:pt idx="533">
                  <c:v>53.300000000000004</c:v>
                </c:pt>
                <c:pt idx="534">
                  <c:v>53.400000000000006</c:v>
                </c:pt>
                <c:pt idx="535">
                  <c:v>53.5</c:v>
                </c:pt>
                <c:pt idx="536">
                  <c:v>53.6</c:v>
                </c:pt>
                <c:pt idx="537">
                  <c:v>53.7</c:v>
                </c:pt>
                <c:pt idx="538">
                  <c:v>53.800000000000004</c:v>
                </c:pt>
                <c:pt idx="539">
                  <c:v>53.900000000000006</c:v>
                </c:pt>
                <c:pt idx="540">
                  <c:v>54</c:v>
                </c:pt>
                <c:pt idx="541">
                  <c:v>54.1</c:v>
                </c:pt>
                <c:pt idx="542">
                  <c:v>54.2</c:v>
                </c:pt>
                <c:pt idx="543">
                  <c:v>54.300000000000004</c:v>
                </c:pt>
                <c:pt idx="544">
                  <c:v>54.400000000000006</c:v>
                </c:pt>
                <c:pt idx="545">
                  <c:v>54.5</c:v>
                </c:pt>
                <c:pt idx="546">
                  <c:v>54.6</c:v>
                </c:pt>
                <c:pt idx="547">
                  <c:v>54.7</c:v>
                </c:pt>
                <c:pt idx="548">
                  <c:v>54.800000000000004</c:v>
                </c:pt>
                <c:pt idx="549">
                  <c:v>54.900000000000006</c:v>
                </c:pt>
                <c:pt idx="550">
                  <c:v>55</c:v>
                </c:pt>
                <c:pt idx="551">
                  <c:v>55.1</c:v>
                </c:pt>
                <c:pt idx="552">
                  <c:v>55.2</c:v>
                </c:pt>
                <c:pt idx="553">
                  <c:v>55.300000000000004</c:v>
                </c:pt>
                <c:pt idx="554">
                  <c:v>55.400000000000006</c:v>
                </c:pt>
                <c:pt idx="555">
                  <c:v>55.5</c:v>
                </c:pt>
                <c:pt idx="556">
                  <c:v>55.6</c:v>
                </c:pt>
                <c:pt idx="557">
                  <c:v>55.7</c:v>
                </c:pt>
                <c:pt idx="558">
                  <c:v>55.800000000000004</c:v>
                </c:pt>
                <c:pt idx="559">
                  <c:v>55.900000000000006</c:v>
                </c:pt>
                <c:pt idx="560">
                  <c:v>56</c:v>
                </c:pt>
                <c:pt idx="561">
                  <c:v>56.1</c:v>
                </c:pt>
                <c:pt idx="562">
                  <c:v>56.2</c:v>
                </c:pt>
                <c:pt idx="563">
                  <c:v>56.300000000000004</c:v>
                </c:pt>
                <c:pt idx="564">
                  <c:v>56.400000000000006</c:v>
                </c:pt>
                <c:pt idx="565">
                  <c:v>56.5</c:v>
                </c:pt>
                <c:pt idx="566">
                  <c:v>56.6</c:v>
                </c:pt>
                <c:pt idx="567">
                  <c:v>56.7</c:v>
                </c:pt>
                <c:pt idx="568">
                  <c:v>56.800000000000004</c:v>
                </c:pt>
                <c:pt idx="569">
                  <c:v>56.900000000000006</c:v>
                </c:pt>
                <c:pt idx="570">
                  <c:v>57</c:v>
                </c:pt>
                <c:pt idx="571">
                  <c:v>57.1</c:v>
                </c:pt>
                <c:pt idx="572">
                  <c:v>57.2</c:v>
                </c:pt>
                <c:pt idx="573">
                  <c:v>57.300000000000004</c:v>
                </c:pt>
                <c:pt idx="574">
                  <c:v>57.400000000000006</c:v>
                </c:pt>
                <c:pt idx="575">
                  <c:v>57.5</c:v>
                </c:pt>
                <c:pt idx="576">
                  <c:v>57.6</c:v>
                </c:pt>
                <c:pt idx="577">
                  <c:v>57.7</c:v>
                </c:pt>
                <c:pt idx="578">
                  <c:v>57.800000000000004</c:v>
                </c:pt>
                <c:pt idx="579">
                  <c:v>57.900000000000006</c:v>
                </c:pt>
                <c:pt idx="580">
                  <c:v>58</c:v>
                </c:pt>
                <c:pt idx="581">
                  <c:v>58.1</c:v>
                </c:pt>
                <c:pt idx="582">
                  <c:v>58.2</c:v>
                </c:pt>
                <c:pt idx="583">
                  <c:v>58.300000000000004</c:v>
                </c:pt>
                <c:pt idx="584">
                  <c:v>58.400000000000006</c:v>
                </c:pt>
                <c:pt idx="585">
                  <c:v>58.5</c:v>
                </c:pt>
                <c:pt idx="586">
                  <c:v>58.6</c:v>
                </c:pt>
                <c:pt idx="587">
                  <c:v>58.7</c:v>
                </c:pt>
                <c:pt idx="588">
                  <c:v>58.800000000000004</c:v>
                </c:pt>
                <c:pt idx="589">
                  <c:v>58.900000000000006</c:v>
                </c:pt>
                <c:pt idx="590">
                  <c:v>59</c:v>
                </c:pt>
                <c:pt idx="591">
                  <c:v>59.1</c:v>
                </c:pt>
                <c:pt idx="592">
                  <c:v>59.2</c:v>
                </c:pt>
                <c:pt idx="593">
                  <c:v>59.300000000000004</c:v>
                </c:pt>
                <c:pt idx="594">
                  <c:v>59.400000000000006</c:v>
                </c:pt>
                <c:pt idx="595">
                  <c:v>59.5</c:v>
                </c:pt>
                <c:pt idx="596">
                  <c:v>59.6</c:v>
                </c:pt>
                <c:pt idx="597">
                  <c:v>59.7</c:v>
                </c:pt>
                <c:pt idx="598">
                  <c:v>59.800000000000004</c:v>
                </c:pt>
                <c:pt idx="599">
                  <c:v>59.900000000000006</c:v>
                </c:pt>
                <c:pt idx="600">
                  <c:v>60</c:v>
                </c:pt>
                <c:pt idx="601">
                  <c:v>60.1</c:v>
                </c:pt>
                <c:pt idx="602">
                  <c:v>60.2</c:v>
                </c:pt>
                <c:pt idx="603">
                  <c:v>60.300000000000004</c:v>
                </c:pt>
                <c:pt idx="604">
                  <c:v>60.400000000000006</c:v>
                </c:pt>
                <c:pt idx="605">
                  <c:v>60.5</c:v>
                </c:pt>
                <c:pt idx="606">
                  <c:v>60.6</c:v>
                </c:pt>
                <c:pt idx="607">
                  <c:v>60.7</c:v>
                </c:pt>
                <c:pt idx="608">
                  <c:v>60.800000000000004</c:v>
                </c:pt>
                <c:pt idx="609">
                  <c:v>60.900000000000006</c:v>
                </c:pt>
                <c:pt idx="610">
                  <c:v>61</c:v>
                </c:pt>
                <c:pt idx="611">
                  <c:v>61.1</c:v>
                </c:pt>
                <c:pt idx="612">
                  <c:v>61.2</c:v>
                </c:pt>
                <c:pt idx="613">
                  <c:v>61.300000000000004</c:v>
                </c:pt>
                <c:pt idx="614">
                  <c:v>61.400000000000006</c:v>
                </c:pt>
                <c:pt idx="615">
                  <c:v>61.5</c:v>
                </c:pt>
                <c:pt idx="616">
                  <c:v>61.6</c:v>
                </c:pt>
                <c:pt idx="617">
                  <c:v>61.7</c:v>
                </c:pt>
                <c:pt idx="618">
                  <c:v>61.800000000000004</c:v>
                </c:pt>
                <c:pt idx="619">
                  <c:v>61.900000000000006</c:v>
                </c:pt>
                <c:pt idx="620">
                  <c:v>62</c:v>
                </c:pt>
                <c:pt idx="621">
                  <c:v>62.1</c:v>
                </c:pt>
                <c:pt idx="622">
                  <c:v>62.2</c:v>
                </c:pt>
                <c:pt idx="623">
                  <c:v>62.300000000000004</c:v>
                </c:pt>
                <c:pt idx="624">
                  <c:v>62.400000000000006</c:v>
                </c:pt>
                <c:pt idx="625">
                  <c:v>62.5</c:v>
                </c:pt>
                <c:pt idx="626">
                  <c:v>62.6</c:v>
                </c:pt>
                <c:pt idx="627">
                  <c:v>62.7</c:v>
                </c:pt>
                <c:pt idx="628">
                  <c:v>62.800000000000004</c:v>
                </c:pt>
                <c:pt idx="629">
                  <c:v>62.900000000000006</c:v>
                </c:pt>
                <c:pt idx="630">
                  <c:v>63</c:v>
                </c:pt>
                <c:pt idx="631">
                  <c:v>63.1</c:v>
                </c:pt>
                <c:pt idx="632">
                  <c:v>63.2</c:v>
                </c:pt>
                <c:pt idx="633">
                  <c:v>63.300000000000004</c:v>
                </c:pt>
                <c:pt idx="634">
                  <c:v>63.400000000000006</c:v>
                </c:pt>
                <c:pt idx="635">
                  <c:v>63.5</c:v>
                </c:pt>
                <c:pt idx="636">
                  <c:v>63.6</c:v>
                </c:pt>
                <c:pt idx="637">
                  <c:v>63.7</c:v>
                </c:pt>
                <c:pt idx="638">
                  <c:v>63.800000000000004</c:v>
                </c:pt>
                <c:pt idx="639">
                  <c:v>63.900000000000006</c:v>
                </c:pt>
                <c:pt idx="640">
                  <c:v>64</c:v>
                </c:pt>
                <c:pt idx="641">
                  <c:v>64.100000000000009</c:v>
                </c:pt>
                <c:pt idx="642">
                  <c:v>64.2</c:v>
                </c:pt>
                <c:pt idx="643">
                  <c:v>64.3</c:v>
                </c:pt>
                <c:pt idx="644">
                  <c:v>64.400000000000006</c:v>
                </c:pt>
                <c:pt idx="645">
                  <c:v>64.5</c:v>
                </c:pt>
                <c:pt idx="646">
                  <c:v>64.600000000000009</c:v>
                </c:pt>
                <c:pt idx="647">
                  <c:v>64.7</c:v>
                </c:pt>
                <c:pt idx="648">
                  <c:v>64.8</c:v>
                </c:pt>
                <c:pt idx="649">
                  <c:v>64.900000000000006</c:v>
                </c:pt>
                <c:pt idx="650">
                  <c:v>65</c:v>
                </c:pt>
                <c:pt idx="651">
                  <c:v>65.100000000000009</c:v>
                </c:pt>
                <c:pt idx="652">
                  <c:v>65.2</c:v>
                </c:pt>
                <c:pt idx="653">
                  <c:v>65.3</c:v>
                </c:pt>
                <c:pt idx="654">
                  <c:v>65.400000000000006</c:v>
                </c:pt>
                <c:pt idx="655">
                  <c:v>65.5</c:v>
                </c:pt>
                <c:pt idx="656">
                  <c:v>65.600000000000009</c:v>
                </c:pt>
                <c:pt idx="657">
                  <c:v>65.7</c:v>
                </c:pt>
                <c:pt idx="658">
                  <c:v>65.8</c:v>
                </c:pt>
                <c:pt idx="659">
                  <c:v>65.900000000000006</c:v>
                </c:pt>
                <c:pt idx="660">
                  <c:v>66</c:v>
                </c:pt>
                <c:pt idx="661">
                  <c:v>66.100000000000009</c:v>
                </c:pt>
                <c:pt idx="662">
                  <c:v>66.2</c:v>
                </c:pt>
                <c:pt idx="663">
                  <c:v>66.3</c:v>
                </c:pt>
                <c:pt idx="664">
                  <c:v>66.400000000000006</c:v>
                </c:pt>
                <c:pt idx="665">
                  <c:v>66.5</c:v>
                </c:pt>
                <c:pt idx="666">
                  <c:v>66.600000000000009</c:v>
                </c:pt>
                <c:pt idx="667">
                  <c:v>66.7</c:v>
                </c:pt>
                <c:pt idx="668">
                  <c:v>66.8</c:v>
                </c:pt>
                <c:pt idx="669">
                  <c:v>66.900000000000006</c:v>
                </c:pt>
                <c:pt idx="670">
                  <c:v>67</c:v>
                </c:pt>
                <c:pt idx="671">
                  <c:v>67.100000000000009</c:v>
                </c:pt>
                <c:pt idx="672">
                  <c:v>67.2</c:v>
                </c:pt>
                <c:pt idx="673">
                  <c:v>67.3</c:v>
                </c:pt>
                <c:pt idx="674">
                  <c:v>67.400000000000006</c:v>
                </c:pt>
                <c:pt idx="675">
                  <c:v>67.5</c:v>
                </c:pt>
                <c:pt idx="676">
                  <c:v>67.600000000000009</c:v>
                </c:pt>
                <c:pt idx="677">
                  <c:v>67.7</c:v>
                </c:pt>
                <c:pt idx="678">
                  <c:v>67.8</c:v>
                </c:pt>
                <c:pt idx="679">
                  <c:v>67.900000000000006</c:v>
                </c:pt>
                <c:pt idx="680">
                  <c:v>68</c:v>
                </c:pt>
                <c:pt idx="681">
                  <c:v>68.100000000000009</c:v>
                </c:pt>
                <c:pt idx="682">
                  <c:v>68.2</c:v>
                </c:pt>
                <c:pt idx="683">
                  <c:v>68.3</c:v>
                </c:pt>
                <c:pt idx="684">
                  <c:v>68.400000000000006</c:v>
                </c:pt>
                <c:pt idx="685">
                  <c:v>68.5</c:v>
                </c:pt>
                <c:pt idx="686">
                  <c:v>68.600000000000009</c:v>
                </c:pt>
                <c:pt idx="687">
                  <c:v>68.7</c:v>
                </c:pt>
                <c:pt idx="688">
                  <c:v>68.8</c:v>
                </c:pt>
                <c:pt idx="689">
                  <c:v>68.900000000000006</c:v>
                </c:pt>
                <c:pt idx="690">
                  <c:v>69</c:v>
                </c:pt>
                <c:pt idx="691">
                  <c:v>69.100000000000009</c:v>
                </c:pt>
                <c:pt idx="692">
                  <c:v>69.2</c:v>
                </c:pt>
                <c:pt idx="693">
                  <c:v>69.3</c:v>
                </c:pt>
                <c:pt idx="694">
                  <c:v>69.400000000000006</c:v>
                </c:pt>
                <c:pt idx="695">
                  <c:v>69.5</c:v>
                </c:pt>
                <c:pt idx="696">
                  <c:v>69.600000000000009</c:v>
                </c:pt>
                <c:pt idx="697">
                  <c:v>69.7</c:v>
                </c:pt>
                <c:pt idx="698">
                  <c:v>69.8</c:v>
                </c:pt>
                <c:pt idx="699">
                  <c:v>69.900000000000006</c:v>
                </c:pt>
                <c:pt idx="700">
                  <c:v>70</c:v>
                </c:pt>
                <c:pt idx="701">
                  <c:v>70.100000000000009</c:v>
                </c:pt>
                <c:pt idx="702">
                  <c:v>70.2</c:v>
                </c:pt>
                <c:pt idx="703">
                  <c:v>70.3</c:v>
                </c:pt>
                <c:pt idx="704">
                  <c:v>70.400000000000006</c:v>
                </c:pt>
                <c:pt idx="705">
                  <c:v>70.5</c:v>
                </c:pt>
                <c:pt idx="706">
                  <c:v>70.600000000000009</c:v>
                </c:pt>
                <c:pt idx="707">
                  <c:v>70.7</c:v>
                </c:pt>
                <c:pt idx="708">
                  <c:v>70.8</c:v>
                </c:pt>
                <c:pt idx="709">
                  <c:v>70.900000000000006</c:v>
                </c:pt>
                <c:pt idx="710">
                  <c:v>71</c:v>
                </c:pt>
                <c:pt idx="711">
                  <c:v>71.100000000000009</c:v>
                </c:pt>
                <c:pt idx="712">
                  <c:v>71.2</c:v>
                </c:pt>
                <c:pt idx="713">
                  <c:v>71.3</c:v>
                </c:pt>
                <c:pt idx="714">
                  <c:v>71.400000000000006</c:v>
                </c:pt>
                <c:pt idx="715">
                  <c:v>71.5</c:v>
                </c:pt>
                <c:pt idx="716">
                  <c:v>71.600000000000009</c:v>
                </c:pt>
                <c:pt idx="717">
                  <c:v>71.7</c:v>
                </c:pt>
                <c:pt idx="718">
                  <c:v>71.8</c:v>
                </c:pt>
                <c:pt idx="719">
                  <c:v>71.900000000000006</c:v>
                </c:pt>
                <c:pt idx="720">
                  <c:v>72</c:v>
                </c:pt>
              </c:numCache>
            </c:numRef>
          </c:xVal>
          <c:yVal>
            <c:numRef>
              <c:f>Hydrograph_JD2_4!$I$3:$I$740</c:f>
              <c:numCache>
                <c:formatCode>General</c:formatCode>
                <c:ptCount val="73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0.04</c:v>
                </c:pt>
                <c:pt idx="116">
                  <c:v>0.08</c:v>
                </c:pt>
                <c:pt idx="117">
                  <c:v>0.45</c:v>
                </c:pt>
                <c:pt idx="118">
                  <c:v>0.86</c:v>
                </c:pt>
                <c:pt idx="119">
                  <c:v>1.31</c:v>
                </c:pt>
                <c:pt idx="120">
                  <c:v>1.83</c:v>
                </c:pt>
                <c:pt idx="121">
                  <c:v>1.94</c:v>
                </c:pt>
                <c:pt idx="122" formatCode="#,##0.00">
                  <c:v>4.7300000000000004</c:v>
                </c:pt>
                <c:pt idx="123" formatCode="#,##0.00">
                  <c:v>7.32</c:v>
                </c:pt>
                <c:pt idx="124" formatCode="#,##0.00">
                  <c:v>8.6199999999999992</c:v>
                </c:pt>
                <c:pt idx="125" formatCode="#,##0.00">
                  <c:v>10.4</c:v>
                </c:pt>
                <c:pt idx="126" formatCode="#,##0.00">
                  <c:v>12.67</c:v>
                </c:pt>
                <c:pt idx="127" formatCode="#,##0.00">
                  <c:v>15.3</c:v>
                </c:pt>
                <c:pt idx="128" formatCode="#,##0.00">
                  <c:v>18.489999999999998</c:v>
                </c:pt>
                <c:pt idx="129" formatCode="#,##0.00">
                  <c:v>22.1</c:v>
                </c:pt>
                <c:pt idx="130" formatCode="#,##0.00">
                  <c:v>26.06</c:v>
                </c:pt>
                <c:pt idx="131" formatCode="#,##0.00">
                  <c:v>30.41</c:v>
                </c:pt>
                <c:pt idx="132" formatCode="#,##0.00">
                  <c:v>34.86</c:v>
                </c:pt>
                <c:pt idx="133" formatCode="#,##0.00">
                  <c:v>39.36</c:v>
                </c:pt>
                <c:pt idx="134" formatCode="#,##0.00">
                  <c:v>44.05</c:v>
                </c:pt>
                <c:pt idx="135" formatCode="#,##0.00">
                  <c:v>48.47</c:v>
                </c:pt>
                <c:pt idx="136" formatCode="#,##0.00">
                  <c:v>52.66</c:v>
                </c:pt>
                <c:pt idx="137" formatCode="#,##0.00">
                  <c:v>56.54</c:v>
                </c:pt>
                <c:pt idx="138" formatCode="#,##0.00">
                  <c:v>59.87</c:v>
                </c:pt>
                <c:pt idx="139" formatCode="#,##0.00">
                  <c:v>62.98</c:v>
                </c:pt>
                <c:pt idx="140" formatCode="#,##0.00">
                  <c:v>65.790000000000006</c:v>
                </c:pt>
                <c:pt idx="141" formatCode="#,##0.00">
                  <c:v>68.319999999999993</c:v>
                </c:pt>
                <c:pt idx="142" formatCode="#,##0.00">
                  <c:v>70.63</c:v>
                </c:pt>
                <c:pt idx="143" formatCode="#,##0.00">
                  <c:v>72.72</c:v>
                </c:pt>
                <c:pt idx="144" formatCode="#,##0.00">
                  <c:v>74.59</c:v>
                </c:pt>
                <c:pt idx="145" formatCode="#,##0.00">
                  <c:v>76.22</c:v>
                </c:pt>
                <c:pt idx="146" formatCode="#,##0.00">
                  <c:v>77.72</c:v>
                </c:pt>
                <c:pt idx="147" formatCode="#,##0.00">
                  <c:v>79.14</c:v>
                </c:pt>
                <c:pt idx="148" formatCode="#,##0.00">
                  <c:v>80.47</c:v>
                </c:pt>
                <c:pt idx="149" formatCode="#,##0.00">
                  <c:v>81.790000000000006</c:v>
                </c:pt>
                <c:pt idx="150" formatCode="#,##0.00">
                  <c:v>83.16</c:v>
                </c:pt>
                <c:pt idx="151" formatCode="#,##0.00">
                  <c:v>84.47</c:v>
                </c:pt>
                <c:pt idx="152" formatCode="#,##0.00">
                  <c:v>85.54</c:v>
                </c:pt>
                <c:pt idx="153" formatCode="#,##0.00">
                  <c:v>86.3</c:v>
                </c:pt>
                <c:pt idx="154" formatCode="#,##0.00">
                  <c:v>86.89</c:v>
                </c:pt>
                <c:pt idx="155" formatCode="#,##0.00">
                  <c:v>87.46</c:v>
                </c:pt>
                <c:pt idx="156" formatCode="#,##0.00">
                  <c:v>88.13</c:v>
                </c:pt>
                <c:pt idx="157" formatCode="#,##0.00">
                  <c:v>88.9</c:v>
                </c:pt>
                <c:pt idx="158" formatCode="#,##0.00">
                  <c:v>89.67</c:v>
                </c:pt>
                <c:pt idx="159" formatCode="#,##0.00">
                  <c:v>90.2</c:v>
                </c:pt>
                <c:pt idx="160" formatCode="#,##0.00">
                  <c:v>90.38</c:v>
                </c:pt>
                <c:pt idx="161" formatCode="#,##0.00">
                  <c:v>90.38</c:v>
                </c:pt>
                <c:pt idx="162" formatCode="#,##0.00">
                  <c:v>90.42</c:v>
                </c:pt>
                <c:pt idx="163" formatCode="#,##0.00">
                  <c:v>90.71</c:v>
                </c:pt>
                <c:pt idx="164" formatCode="#,##0.00">
                  <c:v>91.45</c:v>
                </c:pt>
                <c:pt idx="165" formatCode="#,##0.00">
                  <c:v>92.55</c:v>
                </c:pt>
                <c:pt idx="166" formatCode="#,##0.00">
                  <c:v>93.65</c:v>
                </c:pt>
                <c:pt idx="167" formatCode="#,##0.00">
                  <c:v>94.58</c:v>
                </c:pt>
                <c:pt idx="168" formatCode="#,##0.00">
                  <c:v>95.44</c:v>
                </c:pt>
                <c:pt idx="169" formatCode="#,##0.00">
                  <c:v>96.36</c:v>
                </c:pt>
                <c:pt idx="170" formatCode="#,##0.00">
                  <c:v>97.44</c:v>
                </c:pt>
                <c:pt idx="171" formatCode="#,##0.00">
                  <c:v>98.9</c:v>
                </c:pt>
                <c:pt idx="172" formatCode="#,##0.00">
                  <c:v>100.64</c:v>
                </c:pt>
                <c:pt idx="173" formatCode="#,##0.00">
                  <c:v>101.98</c:v>
                </c:pt>
                <c:pt idx="174" formatCode="#,##0.00">
                  <c:v>102.82</c:v>
                </c:pt>
                <c:pt idx="175" formatCode="#,##0.00">
                  <c:v>103.45</c:v>
                </c:pt>
                <c:pt idx="176" formatCode="#,##0.00">
                  <c:v>104.12</c:v>
                </c:pt>
                <c:pt idx="177" formatCode="#,##0.00">
                  <c:v>105.17</c:v>
                </c:pt>
                <c:pt idx="178" formatCode="#,##0.00">
                  <c:v>106.78</c:v>
                </c:pt>
                <c:pt idx="179" formatCode="#,##0.00">
                  <c:v>108.57</c:v>
                </c:pt>
                <c:pt idx="180" formatCode="#,##0.00">
                  <c:v>109.69</c:v>
                </c:pt>
                <c:pt idx="181" formatCode="#,##0.00">
                  <c:v>110.4</c:v>
                </c:pt>
                <c:pt idx="182" formatCode="#,##0.00">
                  <c:v>111.01</c:v>
                </c:pt>
                <c:pt idx="183" formatCode="#,##0.00">
                  <c:v>111.87</c:v>
                </c:pt>
                <c:pt idx="184" formatCode="#,##0.00">
                  <c:v>113.34</c:v>
                </c:pt>
                <c:pt idx="185" formatCode="#,##0.00">
                  <c:v>115.5</c:v>
                </c:pt>
                <c:pt idx="186" formatCode="#,##0.00">
                  <c:v>117.14</c:v>
                </c:pt>
                <c:pt idx="187" formatCode="#,##0.00">
                  <c:v>118.16</c:v>
                </c:pt>
                <c:pt idx="188" formatCode="#,##0.00">
                  <c:v>118.95</c:v>
                </c:pt>
                <c:pt idx="189" formatCode="#,##0.00">
                  <c:v>119.73</c:v>
                </c:pt>
                <c:pt idx="190" formatCode="#,##0.00">
                  <c:v>120.95</c:v>
                </c:pt>
                <c:pt idx="191" formatCode="#,##0.00">
                  <c:v>122.93</c:v>
                </c:pt>
                <c:pt idx="192" formatCode="#,##0.00">
                  <c:v>124.75</c:v>
                </c:pt>
                <c:pt idx="193" formatCode="#,##0.00">
                  <c:v>125.68</c:v>
                </c:pt>
                <c:pt idx="194" formatCode="#,##0.00">
                  <c:v>126.28</c:v>
                </c:pt>
                <c:pt idx="195" formatCode="#,##0.00">
                  <c:v>126.85</c:v>
                </c:pt>
                <c:pt idx="196" formatCode="#,##0.00">
                  <c:v>127.89</c:v>
                </c:pt>
                <c:pt idx="197" formatCode="#,##0.00">
                  <c:v>129.94</c:v>
                </c:pt>
                <c:pt idx="198" formatCode="#,##0.00">
                  <c:v>132.54</c:v>
                </c:pt>
                <c:pt idx="199" formatCode="#,##0.00">
                  <c:v>134.69999999999999</c:v>
                </c:pt>
                <c:pt idx="200" formatCode="#,##0.00">
                  <c:v>136.94</c:v>
                </c:pt>
                <c:pt idx="201" formatCode="#,##0.00">
                  <c:v>139.56</c:v>
                </c:pt>
                <c:pt idx="202" formatCode="#,##0.00">
                  <c:v>142.9</c:v>
                </c:pt>
                <c:pt idx="203" formatCode="#,##0.00">
                  <c:v>147.49</c:v>
                </c:pt>
                <c:pt idx="204" formatCode="#,##0.00">
                  <c:v>152.44</c:v>
                </c:pt>
                <c:pt idx="205" formatCode="#,##0.00">
                  <c:v>156.52000000000001</c:v>
                </c:pt>
                <c:pt idx="206" formatCode="#,##0.00">
                  <c:v>160.04</c:v>
                </c:pt>
                <c:pt idx="207" formatCode="#,##0.00">
                  <c:v>163.24</c:v>
                </c:pt>
                <c:pt idx="208" formatCode="#,##0.00">
                  <c:v>166.48</c:v>
                </c:pt>
                <c:pt idx="209" formatCode="#,##0.00">
                  <c:v>169.83</c:v>
                </c:pt>
                <c:pt idx="210" formatCode="#,##0.00">
                  <c:v>172.5</c:v>
                </c:pt>
                <c:pt idx="211" formatCode="#,##0.00">
                  <c:v>174.31</c:v>
                </c:pt>
                <c:pt idx="212" formatCode="#,##0.00">
                  <c:v>175.63</c:v>
                </c:pt>
                <c:pt idx="213" formatCode="#,##0.00">
                  <c:v>176.73</c:v>
                </c:pt>
                <c:pt idx="214" formatCode="#,##0.00">
                  <c:v>177.73</c:v>
                </c:pt>
                <c:pt idx="215" formatCode="#,##0.00">
                  <c:v>178.48</c:v>
                </c:pt>
                <c:pt idx="216" formatCode="#,##0.00">
                  <c:v>178.84</c:v>
                </c:pt>
                <c:pt idx="217" formatCode="#,##0.00">
                  <c:v>178.89</c:v>
                </c:pt>
                <c:pt idx="218" formatCode="#,##0.00">
                  <c:v>178.79</c:v>
                </c:pt>
                <c:pt idx="219" formatCode="#,##0.00">
                  <c:v>178.6</c:v>
                </c:pt>
                <c:pt idx="220" formatCode="#,##0.00">
                  <c:v>178.31</c:v>
                </c:pt>
                <c:pt idx="221" formatCode="#,##0.00">
                  <c:v>177.9</c:v>
                </c:pt>
                <c:pt idx="222" formatCode="#,##0.00">
                  <c:v>177.36</c:v>
                </c:pt>
                <c:pt idx="223" formatCode="#,##0.00">
                  <c:v>176.75</c:v>
                </c:pt>
                <c:pt idx="224" formatCode="#,##0.00">
                  <c:v>176.09</c:v>
                </c:pt>
                <c:pt idx="225" formatCode="#,##0.00">
                  <c:v>175.4</c:v>
                </c:pt>
                <c:pt idx="226" formatCode="#,##0.00">
                  <c:v>174.67</c:v>
                </c:pt>
                <c:pt idx="227" formatCode="#,##0.00">
                  <c:v>173.9</c:v>
                </c:pt>
                <c:pt idx="228" formatCode="#,##0.00">
                  <c:v>173.08</c:v>
                </c:pt>
                <c:pt idx="229" formatCode="#,##0.00">
                  <c:v>172.27</c:v>
                </c:pt>
                <c:pt idx="230" formatCode="#,##0.00">
                  <c:v>171.44</c:v>
                </c:pt>
                <c:pt idx="231" formatCode="#,##0.00">
                  <c:v>170.6</c:v>
                </c:pt>
                <c:pt idx="232" formatCode="#,##0.00">
                  <c:v>169.77</c:v>
                </c:pt>
                <c:pt idx="233" formatCode="#,##0.00">
                  <c:v>168.92</c:v>
                </c:pt>
                <c:pt idx="234" formatCode="#,##0.00">
                  <c:v>168.06</c:v>
                </c:pt>
                <c:pt idx="235" formatCode="#,##0.00">
                  <c:v>167.2</c:v>
                </c:pt>
                <c:pt idx="236" formatCode="#,##0.00">
                  <c:v>166.35</c:v>
                </c:pt>
                <c:pt idx="237" formatCode="#,##0.00">
                  <c:v>165.5</c:v>
                </c:pt>
                <c:pt idx="238" formatCode="#,##0.00">
                  <c:v>164.65</c:v>
                </c:pt>
                <c:pt idx="239" formatCode="#,##0.00">
                  <c:v>163.81</c:v>
                </c:pt>
                <c:pt idx="240" formatCode="#,##0.00">
                  <c:v>162.97999999999999</c:v>
                </c:pt>
                <c:pt idx="241" formatCode="#,##0.00">
                  <c:v>162.03</c:v>
                </c:pt>
                <c:pt idx="242" formatCode="#,##0.00">
                  <c:v>161</c:v>
                </c:pt>
                <c:pt idx="243" formatCode="#,##0.00">
                  <c:v>159.97999999999999</c:v>
                </c:pt>
                <c:pt idx="244" formatCode="#,##0.00">
                  <c:v>158.91</c:v>
                </c:pt>
                <c:pt idx="245" formatCode="#,##0.00">
                  <c:v>157.74</c:v>
                </c:pt>
                <c:pt idx="246" formatCode="#,##0.00">
                  <c:v>156.52000000000001</c:v>
                </c:pt>
                <c:pt idx="247" formatCode="#,##0.00">
                  <c:v>155.29</c:v>
                </c:pt>
                <c:pt idx="248" formatCode="#,##0.00">
                  <c:v>154.1</c:v>
                </c:pt>
                <c:pt idx="249" formatCode="#,##0.00">
                  <c:v>152.9</c:v>
                </c:pt>
                <c:pt idx="250" formatCode="#,##0.00">
                  <c:v>151.62</c:v>
                </c:pt>
                <c:pt idx="251" formatCode="#,##0.00">
                  <c:v>150.25</c:v>
                </c:pt>
                <c:pt idx="252" formatCode="#,##0.00">
                  <c:v>148.83000000000001</c:v>
                </c:pt>
                <c:pt idx="253" formatCode="#,##0.00">
                  <c:v>147.44</c:v>
                </c:pt>
                <c:pt idx="254" formatCode="#,##0.00">
                  <c:v>146.11000000000001</c:v>
                </c:pt>
                <c:pt idx="255" formatCode="#,##0.00">
                  <c:v>144.74</c:v>
                </c:pt>
                <c:pt idx="256" formatCode="#,##0.00">
                  <c:v>143.28</c:v>
                </c:pt>
                <c:pt idx="257" formatCode="#,##0.00">
                  <c:v>141.74</c:v>
                </c:pt>
                <c:pt idx="258" formatCode="#,##0.00">
                  <c:v>140.22999999999999</c:v>
                </c:pt>
                <c:pt idx="259" formatCode="#,##0.00">
                  <c:v>138.81</c:v>
                </c:pt>
                <c:pt idx="260" formatCode="#,##0.00">
                  <c:v>137.49</c:v>
                </c:pt>
                <c:pt idx="261" formatCode="#,##0.00">
                  <c:v>136.18</c:v>
                </c:pt>
                <c:pt idx="262" formatCode="#,##0.00">
                  <c:v>134.74</c:v>
                </c:pt>
                <c:pt idx="263" formatCode="#,##0.00">
                  <c:v>133.22999999999999</c:v>
                </c:pt>
                <c:pt idx="264" formatCode="#,##0.00">
                  <c:v>131.75</c:v>
                </c:pt>
                <c:pt idx="265" formatCode="#,##0.00">
                  <c:v>130.38</c:v>
                </c:pt>
                <c:pt idx="266" formatCode="#,##0.00">
                  <c:v>129.18</c:v>
                </c:pt>
                <c:pt idx="267" formatCode="#,##0.00">
                  <c:v>128.02000000000001</c:v>
                </c:pt>
                <c:pt idx="268" formatCode="#,##0.00">
                  <c:v>126.73</c:v>
                </c:pt>
                <c:pt idx="269" formatCode="#,##0.00">
                  <c:v>125.3</c:v>
                </c:pt>
                <c:pt idx="270" formatCode="#,##0.00">
                  <c:v>123.82</c:v>
                </c:pt>
                <c:pt idx="271" formatCode="#,##0.00">
                  <c:v>122.43</c:v>
                </c:pt>
                <c:pt idx="272" formatCode="#,##0.00">
                  <c:v>121.35</c:v>
                </c:pt>
                <c:pt idx="273" formatCode="#,##0.00">
                  <c:v>120.52</c:v>
                </c:pt>
                <c:pt idx="274" formatCode="#,##0.00">
                  <c:v>119.47</c:v>
                </c:pt>
                <c:pt idx="275" formatCode="#,##0.00">
                  <c:v>118.11</c:v>
                </c:pt>
                <c:pt idx="276" formatCode="#,##0.00">
                  <c:v>116.59</c:v>
                </c:pt>
                <c:pt idx="277" formatCode="#,##0.00">
                  <c:v>115.12</c:v>
                </c:pt>
                <c:pt idx="278" formatCode="#,##0.00">
                  <c:v>114</c:v>
                </c:pt>
                <c:pt idx="279" formatCode="#,##0.00">
                  <c:v>113.33</c:v>
                </c:pt>
                <c:pt idx="280" formatCode="#,##0.00">
                  <c:v>112.67</c:v>
                </c:pt>
                <c:pt idx="281" formatCode="#,##0.00">
                  <c:v>111.49</c:v>
                </c:pt>
                <c:pt idx="282" formatCode="#,##0.00">
                  <c:v>110.04</c:v>
                </c:pt>
                <c:pt idx="283" formatCode="#,##0.00">
                  <c:v>108.57</c:v>
                </c:pt>
                <c:pt idx="284" formatCode="#,##0.00">
                  <c:v>107.32</c:v>
                </c:pt>
                <c:pt idx="285" formatCode="#,##0.00">
                  <c:v>106.49</c:v>
                </c:pt>
                <c:pt idx="286" formatCode="#,##0.00">
                  <c:v>106.08</c:v>
                </c:pt>
                <c:pt idx="287" formatCode="#,##0.00">
                  <c:v>105.51</c:v>
                </c:pt>
                <c:pt idx="288" formatCode="#,##0.00">
                  <c:v>104.41</c:v>
                </c:pt>
                <c:pt idx="289" formatCode="#,##0.00">
                  <c:v>103.11</c:v>
                </c:pt>
                <c:pt idx="290" formatCode="#,##0.00">
                  <c:v>101.9</c:v>
                </c:pt>
                <c:pt idx="291" formatCode="#,##0.00">
                  <c:v>100.93</c:v>
                </c:pt>
                <c:pt idx="292" formatCode="#,##0.00">
                  <c:v>100.28</c:v>
                </c:pt>
                <c:pt idx="293" formatCode="#,##0.00">
                  <c:v>99.97</c:v>
                </c:pt>
                <c:pt idx="294" formatCode="#,##0.00">
                  <c:v>99.63</c:v>
                </c:pt>
                <c:pt idx="295" formatCode="#,##0.00">
                  <c:v>98.87</c:v>
                </c:pt>
                <c:pt idx="296" formatCode="#,##0.00">
                  <c:v>97.86</c:v>
                </c:pt>
                <c:pt idx="297" formatCode="#,##0.00">
                  <c:v>96.89</c:v>
                </c:pt>
                <c:pt idx="298" formatCode="#,##0.00">
                  <c:v>96.12</c:v>
                </c:pt>
                <c:pt idx="299" formatCode="#,##0.00">
                  <c:v>95.57</c:v>
                </c:pt>
                <c:pt idx="300" formatCode="#,##0.00">
                  <c:v>95.3</c:v>
                </c:pt>
                <c:pt idx="301" formatCode="#,##0.00">
                  <c:v>95.13</c:v>
                </c:pt>
                <c:pt idx="302" formatCode="#,##0.00">
                  <c:v>94.69</c:v>
                </c:pt>
                <c:pt idx="303" formatCode="#,##0.00">
                  <c:v>93.98</c:v>
                </c:pt>
                <c:pt idx="304" formatCode="#,##0.00">
                  <c:v>93.19</c:v>
                </c:pt>
                <c:pt idx="305" formatCode="#,##0.00">
                  <c:v>92.56</c:v>
                </c:pt>
                <c:pt idx="306" formatCode="#,##0.00">
                  <c:v>92.1</c:v>
                </c:pt>
                <c:pt idx="307" formatCode="#,##0.00">
                  <c:v>91.89</c:v>
                </c:pt>
                <c:pt idx="308" formatCode="#,##0.00">
                  <c:v>91.8</c:v>
                </c:pt>
                <c:pt idx="309" formatCode="#,##0.00">
                  <c:v>91.61</c:v>
                </c:pt>
                <c:pt idx="310" formatCode="#,##0.00">
                  <c:v>91.16</c:v>
                </c:pt>
                <c:pt idx="311" formatCode="#,##0.00">
                  <c:v>90.56</c:v>
                </c:pt>
                <c:pt idx="312" formatCode="#,##0.00">
                  <c:v>90.01</c:v>
                </c:pt>
                <c:pt idx="313" formatCode="#,##0.00">
                  <c:v>89.62</c:v>
                </c:pt>
                <c:pt idx="314" formatCode="#,##0.00">
                  <c:v>89.43</c:v>
                </c:pt>
                <c:pt idx="315" formatCode="#,##0.00">
                  <c:v>89.38</c:v>
                </c:pt>
                <c:pt idx="316" formatCode="#,##0.00">
                  <c:v>89.31</c:v>
                </c:pt>
                <c:pt idx="317" formatCode="#,##0.00">
                  <c:v>89.05</c:v>
                </c:pt>
                <c:pt idx="318" formatCode="#,##0.00">
                  <c:v>88.6</c:v>
                </c:pt>
                <c:pt idx="319" formatCode="#,##0.00">
                  <c:v>88.13</c:v>
                </c:pt>
                <c:pt idx="320" formatCode="#,##0.00">
                  <c:v>87.74</c:v>
                </c:pt>
                <c:pt idx="321" formatCode="#,##0.00">
                  <c:v>87.51</c:v>
                </c:pt>
                <c:pt idx="322" formatCode="#,##0.00">
                  <c:v>87.41</c:v>
                </c:pt>
                <c:pt idx="323" formatCode="#,##0.00">
                  <c:v>87.31</c:v>
                </c:pt>
                <c:pt idx="324" formatCode="#,##0.00">
                  <c:v>87.09</c:v>
                </c:pt>
                <c:pt idx="325" formatCode="#,##0.00">
                  <c:v>86.71</c:v>
                </c:pt>
                <c:pt idx="326" formatCode="#,##0.00">
                  <c:v>86.3</c:v>
                </c:pt>
                <c:pt idx="327" formatCode="#,##0.00">
                  <c:v>85.93</c:v>
                </c:pt>
                <c:pt idx="328" formatCode="#,##0.00">
                  <c:v>85.65</c:v>
                </c:pt>
                <c:pt idx="329" formatCode="#,##0.00">
                  <c:v>85.47</c:v>
                </c:pt>
                <c:pt idx="330" formatCode="#,##0.00">
                  <c:v>85.31</c:v>
                </c:pt>
                <c:pt idx="331" formatCode="#,##0.00">
                  <c:v>85.07</c:v>
                </c:pt>
                <c:pt idx="332" formatCode="#,##0.00">
                  <c:v>84.76</c:v>
                </c:pt>
                <c:pt idx="333" formatCode="#,##0.00">
                  <c:v>84.41</c:v>
                </c:pt>
                <c:pt idx="334" formatCode="#,##0.00">
                  <c:v>84.06</c:v>
                </c:pt>
                <c:pt idx="335" formatCode="#,##0.00">
                  <c:v>83.76</c:v>
                </c:pt>
                <c:pt idx="336" formatCode="#,##0.00">
                  <c:v>83.53</c:v>
                </c:pt>
                <c:pt idx="337" formatCode="#,##0.00">
                  <c:v>83.34</c:v>
                </c:pt>
                <c:pt idx="338" formatCode="#,##0.00">
                  <c:v>83.18</c:v>
                </c:pt>
                <c:pt idx="339" formatCode="#,##0.00">
                  <c:v>83</c:v>
                </c:pt>
                <c:pt idx="340" formatCode="#,##0.00">
                  <c:v>82.84</c:v>
                </c:pt>
                <c:pt idx="341" formatCode="#,##0.00">
                  <c:v>82.71</c:v>
                </c:pt>
                <c:pt idx="342" formatCode="#,##0.00">
                  <c:v>82.64</c:v>
                </c:pt>
                <c:pt idx="343" formatCode="#,##0.00">
                  <c:v>82.66</c:v>
                </c:pt>
                <c:pt idx="344" formatCode="#,##0.00">
                  <c:v>82.78</c:v>
                </c:pt>
                <c:pt idx="345" formatCode="#,##0.00">
                  <c:v>82.98</c:v>
                </c:pt>
                <c:pt idx="346" formatCode="#,##0.00">
                  <c:v>83.29</c:v>
                </c:pt>
                <c:pt idx="347" formatCode="#,##0.00">
                  <c:v>83.81</c:v>
                </c:pt>
                <c:pt idx="348" formatCode="#,##0.00">
                  <c:v>84.75</c:v>
                </c:pt>
                <c:pt idx="349" formatCode="#,##0.00">
                  <c:v>86.43</c:v>
                </c:pt>
                <c:pt idx="350" formatCode="#,##0.00">
                  <c:v>89.24</c:v>
                </c:pt>
                <c:pt idx="351" formatCode="#,##0.00">
                  <c:v>93.5</c:v>
                </c:pt>
                <c:pt idx="352" formatCode="#,##0.00">
                  <c:v>99.44</c:v>
                </c:pt>
                <c:pt idx="353" formatCode="#,##0.00">
                  <c:v>107.25</c:v>
                </c:pt>
                <c:pt idx="354" formatCode="#,##0.00">
                  <c:v>116.54</c:v>
                </c:pt>
                <c:pt idx="355" formatCode="#,##0.00">
                  <c:v>126.74</c:v>
                </c:pt>
                <c:pt idx="356" formatCode="#,##0.00">
                  <c:v>137.80000000000001</c:v>
                </c:pt>
                <c:pt idx="357" formatCode="#,##0.00">
                  <c:v>149.22999999999999</c:v>
                </c:pt>
                <c:pt idx="358" formatCode="#,##0.00">
                  <c:v>160.44</c:v>
                </c:pt>
                <c:pt idx="359" formatCode="#,##0.00">
                  <c:v>171.32</c:v>
                </c:pt>
                <c:pt idx="360" formatCode="#,##0.00">
                  <c:v>181.77</c:v>
                </c:pt>
                <c:pt idx="361" formatCode="#,##0.00">
                  <c:v>192.12</c:v>
                </c:pt>
                <c:pt idx="362" formatCode="#,##0.00">
                  <c:v>202.32</c:v>
                </c:pt>
                <c:pt idx="363" formatCode="#,##0.00">
                  <c:v>211.9</c:v>
                </c:pt>
                <c:pt idx="364" formatCode="#,##0.00">
                  <c:v>220.86</c:v>
                </c:pt>
                <c:pt idx="365" formatCode="#,##0.00">
                  <c:v>229.51</c:v>
                </c:pt>
                <c:pt idx="366" formatCode="#,##0.00">
                  <c:v>237.75</c:v>
                </c:pt>
                <c:pt idx="367" formatCode="#,##0.00">
                  <c:v>245.43</c:v>
                </c:pt>
                <c:pt idx="368" formatCode="#,##0.00">
                  <c:v>252.68</c:v>
                </c:pt>
                <c:pt idx="369" formatCode="#,##0.00">
                  <c:v>259.38</c:v>
                </c:pt>
                <c:pt idx="370" formatCode="#,##0.00">
                  <c:v>265.43</c:v>
                </c:pt>
                <c:pt idx="371" formatCode="#,##0.00">
                  <c:v>270.79000000000002</c:v>
                </c:pt>
                <c:pt idx="372" formatCode="#,##0.00">
                  <c:v>275.52999999999997</c:v>
                </c:pt>
                <c:pt idx="373" formatCode="#,##0.00">
                  <c:v>279.75</c:v>
                </c:pt>
                <c:pt idx="374" formatCode="#,##0.00">
                  <c:v>283.44</c:v>
                </c:pt>
                <c:pt idx="375" formatCode="#,##0.00">
                  <c:v>286.63</c:v>
                </c:pt>
                <c:pt idx="376" formatCode="#,##0.00">
                  <c:v>289.37</c:v>
                </c:pt>
                <c:pt idx="377" formatCode="#,##0.00">
                  <c:v>291.75</c:v>
                </c:pt>
                <c:pt idx="378" formatCode="#,##0.00">
                  <c:v>293.82</c:v>
                </c:pt>
                <c:pt idx="379" formatCode="#,##0.00">
                  <c:v>295.58999999999997</c:v>
                </c:pt>
                <c:pt idx="380" formatCode="#,##0.00">
                  <c:v>297.07</c:v>
                </c:pt>
                <c:pt idx="381" formatCode="#,##0.00">
                  <c:v>299.13</c:v>
                </c:pt>
                <c:pt idx="382" formatCode="#,##0.00">
                  <c:v>299.67</c:v>
                </c:pt>
                <c:pt idx="383" formatCode="#,##0.00">
                  <c:v>300.26</c:v>
                </c:pt>
                <c:pt idx="384" formatCode="#,##0.00">
                  <c:v>300.74</c:v>
                </c:pt>
                <c:pt idx="385" formatCode="#,##0.00">
                  <c:v>301.06</c:v>
                </c:pt>
                <c:pt idx="386" formatCode="#,##0.00">
                  <c:v>301.24</c:v>
                </c:pt>
                <c:pt idx="387" formatCode="#,##0.00">
                  <c:v>301.26</c:v>
                </c:pt>
                <c:pt idx="388" formatCode="#,##0.00">
                  <c:v>301.14999999999998</c:v>
                </c:pt>
                <c:pt idx="389" formatCode="#,##0.00">
                  <c:v>300.88</c:v>
                </c:pt>
                <c:pt idx="390" formatCode="#,##0.00">
                  <c:v>300.45999999999998</c:v>
                </c:pt>
                <c:pt idx="391" formatCode="#,##0.00">
                  <c:v>299.99</c:v>
                </c:pt>
                <c:pt idx="392" formatCode="#,##0.00">
                  <c:v>299.49</c:v>
                </c:pt>
                <c:pt idx="393" formatCode="#,##0.00">
                  <c:v>298.95</c:v>
                </c:pt>
                <c:pt idx="394" formatCode="#,##0.00">
                  <c:v>298.36</c:v>
                </c:pt>
                <c:pt idx="395" formatCode="#,##0.00">
                  <c:v>297.70999999999998</c:v>
                </c:pt>
                <c:pt idx="396" formatCode="#,##0.00">
                  <c:v>297</c:v>
                </c:pt>
                <c:pt idx="397" formatCode="#,##0.00">
                  <c:v>296.20999999999998</c:v>
                </c:pt>
                <c:pt idx="398" formatCode="#,##0.00">
                  <c:v>295.35000000000002</c:v>
                </c:pt>
                <c:pt idx="399" formatCode="#,##0.00">
                  <c:v>294.57</c:v>
                </c:pt>
                <c:pt idx="400" formatCode="#,##0.00">
                  <c:v>294.95</c:v>
                </c:pt>
                <c:pt idx="401" formatCode="#,##0.00">
                  <c:v>293.63</c:v>
                </c:pt>
                <c:pt idx="402" formatCode="#,##0.00">
                  <c:v>292.32</c:v>
                </c:pt>
                <c:pt idx="403" formatCode="#,##0.00">
                  <c:v>291.02</c:v>
                </c:pt>
                <c:pt idx="404" formatCode="#,##0.00">
                  <c:v>289.75</c:v>
                </c:pt>
                <c:pt idx="405" formatCode="#,##0.00">
                  <c:v>288.49</c:v>
                </c:pt>
                <c:pt idx="406" formatCode="#,##0.00">
                  <c:v>287.22000000000003</c:v>
                </c:pt>
                <c:pt idx="407" formatCode="#,##0.00">
                  <c:v>285.94</c:v>
                </c:pt>
                <c:pt idx="408" formatCode="#,##0.00">
                  <c:v>284.66000000000003</c:v>
                </c:pt>
                <c:pt idx="409" formatCode="#,##0.00">
                  <c:v>283.37</c:v>
                </c:pt>
                <c:pt idx="410" formatCode="#,##0.00">
                  <c:v>282.07</c:v>
                </c:pt>
                <c:pt idx="411" formatCode="#,##0.00">
                  <c:v>280.76</c:v>
                </c:pt>
                <c:pt idx="412" formatCode="#,##0.00">
                  <c:v>279.44</c:v>
                </c:pt>
                <c:pt idx="413" formatCode="#,##0.00">
                  <c:v>278.08999999999997</c:v>
                </c:pt>
                <c:pt idx="414" formatCode="#,##0.00">
                  <c:v>276.72000000000003</c:v>
                </c:pt>
                <c:pt idx="415" formatCode="#,##0.00">
                  <c:v>275.32</c:v>
                </c:pt>
                <c:pt idx="416" formatCode="#,##0.00">
                  <c:v>273.89999999999998</c:v>
                </c:pt>
                <c:pt idx="417" formatCode="#,##0.00">
                  <c:v>272.45999999999998</c:v>
                </c:pt>
                <c:pt idx="418" formatCode="#,##0.00">
                  <c:v>271.02</c:v>
                </c:pt>
                <c:pt idx="419" formatCode="#,##0.00">
                  <c:v>270.33999999999997</c:v>
                </c:pt>
                <c:pt idx="420" formatCode="#,##0.00">
                  <c:v>269.27999999999997</c:v>
                </c:pt>
                <c:pt idx="421" formatCode="#,##0.00">
                  <c:v>267.49</c:v>
                </c:pt>
                <c:pt idx="422" formatCode="#,##0.00">
                  <c:v>265.61</c:v>
                </c:pt>
                <c:pt idx="423" formatCode="#,##0.00">
                  <c:v>263.91000000000003</c:v>
                </c:pt>
                <c:pt idx="424" formatCode="#,##0.00">
                  <c:v>262.27999999999997</c:v>
                </c:pt>
                <c:pt idx="425" formatCode="#,##0.00">
                  <c:v>260.68</c:v>
                </c:pt>
                <c:pt idx="426" formatCode="#,##0.00">
                  <c:v>259.11</c:v>
                </c:pt>
                <c:pt idx="427" formatCode="#,##0.00">
                  <c:v>257.56</c:v>
                </c:pt>
                <c:pt idx="428" formatCode="#,##0.00">
                  <c:v>256.02999999999997</c:v>
                </c:pt>
                <c:pt idx="429" formatCode="#,##0.00">
                  <c:v>254.54</c:v>
                </c:pt>
                <c:pt idx="430" formatCode="#,##0.00">
                  <c:v>253.07</c:v>
                </c:pt>
                <c:pt idx="431" formatCode="#,##0.00">
                  <c:v>251.59</c:v>
                </c:pt>
                <c:pt idx="432" formatCode="#,##0.00">
                  <c:v>250.1</c:v>
                </c:pt>
                <c:pt idx="433" formatCode="#,##0.00">
                  <c:v>248.61</c:v>
                </c:pt>
                <c:pt idx="434" formatCode="#,##0.00">
                  <c:v>247.12</c:v>
                </c:pt>
                <c:pt idx="435" formatCode="#,##0.00">
                  <c:v>245.64</c:v>
                </c:pt>
                <c:pt idx="436" formatCode="#,##0.00">
                  <c:v>244.18</c:v>
                </c:pt>
                <c:pt idx="437" formatCode="#,##0.00">
                  <c:v>242.73</c:v>
                </c:pt>
                <c:pt idx="438" formatCode="#,##0.00">
                  <c:v>241.28</c:v>
                </c:pt>
                <c:pt idx="439" formatCode="#,##0.00">
                  <c:v>239.83</c:v>
                </c:pt>
                <c:pt idx="440" formatCode="#,##0.00">
                  <c:v>238.36</c:v>
                </c:pt>
                <c:pt idx="441" formatCode="#,##0.00">
                  <c:v>236.9</c:v>
                </c:pt>
                <c:pt idx="442" formatCode="#,##0.00">
                  <c:v>235.44</c:v>
                </c:pt>
                <c:pt idx="443" formatCode="#,##0.00">
                  <c:v>233.99</c:v>
                </c:pt>
                <c:pt idx="444" formatCode="#,##0.00">
                  <c:v>232.54</c:v>
                </c:pt>
                <c:pt idx="445" formatCode="#,##0.00">
                  <c:v>231.11</c:v>
                </c:pt>
                <c:pt idx="446" formatCode="#,##0.00">
                  <c:v>229.68</c:v>
                </c:pt>
                <c:pt idx="447" formatCode="#,##0.00">
                  <c:v>228.28</c:v>
                </c:pt>
                <c:pt idx="448" formatCode="#,##0.00">
                  <c:v>226.88</c:v>
                </c:pt>
                <c:pt idx="449" formatCode="#,##0.00">
                  <c:v>225.5</c:v>
                </c:pt>
                <c:pt idx="450" formatCode="#,##0.00">
                  <c:v>224.13</c:v>
                </c:pt>
                <c:pt idx="451" formatCode="#,##0.00">
                  <c:v>222.77</c:v>
                </c:pt>
                <c:pt idx="452" formatCode="#,##0.00">
                  <c:v>221.42</c:v>
                </c:pt>
                <c:pt idx="453" formatCode="#,##0.00">
                  <c:v>220.09</c:v>
                </c:pt>
                <c:pt idx="454" formatCode="#,##0.00">
                  <c:v>218.84</c:v>
                </c:pt>
                <c:pt idx="455" formatCode="#,##0.00">
                  <c:v>217.62</c:v>
                </c:pt>
                <c:pt idx="456" formatCode="#,##0.00">
                  <c:v>216.36</c:v>
                </c:pt>
                <c:pt idx="457" formatCode="#,##0.00">
                  <c:v>215.07</c:v>
                </c:pt>
                <c:pt idx="458" formatCode="#,##0.00">
                  <c:v>213.75</c:v>
                </c:pt>
                <c:pt idx="459" formatCode="#,##0.00">
                  <c:v>212.43</c:v>
                </c:pt>
                <c:pt idx="460" formatCode="#,##0.00">
                  <c:v>211.12</c:v>
                </c:pt>
                <c:pt idx="461" formatCode="#,##0.00">
                  <c:v>209.85</c:v>
                </c:pt>
                <c:pt idx="462" formatCode="#,##0.00">
                  <c:v>208.61</c:v>
                </c:pt>
                <c:pt idx="463" formatCode="#,##0.00">
                  <c:v>207.42</c:v>
                </c:pt>
                <c:pt idx="464" formatCode="#,##0.00">
                  <c:v>206.28</c:v>
                </c:pt>
                <c:pt idx="465" formatCode="#,##0.00">
                  <c:v>205.19</c:v>
                </c:pt>
                <c:pt idx="466" formatCode="#,##0.00">
                  <c:v>204.14</c:v>
                </c:pt>
                <c:pt idx="467" formatCode="#,##0.00">
                  <c:v>203.11</c:v>
                </c:pt>
                <c:pt idx="468" formatCode="#,##0.00">
                  <c:v>202.07</c:v>
                </c:pt>
                <c:pt idx="469" formatCode="#,##0.00">
                  <c:v>201.04</c:v>
                </c:pt>
                <c:pt idx="470" formatCode="#,##0.00">
                  <c:v>200</c:v>
                </c:pt>
                <c:pt idx="471" formatCode="#,##0.00">
                  <c:v>198.96</c:v>
                </c:pt>
                <c:pt idx="472" formatCode="#,##0.00">
                  <c:v>197.92</c:v>
                </c:pt>
                <c:pt idx="473" formatCode="#,##0.00">
                  <c:v>196.89</c:v>
                </c:pt>
                <c:pt idx="474" formatCode="#,##0.00">
                  <c:v>195.87</c:v>
                </c:pt>
                <c:pt idx="475" formatCode="#,##0.00">
                  <c:v>194.89</c:v>
                </c:pt>
                <c:pt idx="476" formatCode="#,##0.00">
                  <c:v>193.93</c:v>
                </c:pt>
                <c:pt idx="477" formatCode="#,##0.00">
                  <c:v>192.99</c:v>
                </c:pt>
                <c:pt idx="478" formatCode="#,##0.00">
                  <c:v>192.08</c:v>
                </c:pt>
                <c:pt idx="479" formatCode="#,##0.00">
                  <c:v>191.2</c:v>
                </c:pt>
                <c:pt idx="480" formatCode="#,##0.00">
                  <c:v>190.34</c:v>
                </c:pt>
                <c:pt idx="481" formatCode="#,##0.00">
                  <c:v>189.52</c:v>
                </c:pt>
                <c:pt idx="482" formatCode="#,##0.00">
                  <c:v>188.72</c:v>
                </c:pt>
                <c:pt idx="483" formatCode="#,##0.00">
                  <c:v>187.95</c:v>
                </c:pt>
                <c:pt idx="484" formatCode="#,##0.00">
                  <c:v>187.22</c:v>
                </c:pt>
                <c:pt idx="485" formatCode="#,##0.00">
                  <c:v>186.51</c:v>
                </c:pt>
                <c:pt idx="486" formatCode="#,##0.00">
                  <c:v>185.82</c:v>
                </c:pt>
                <c:pt idx="487" formatCode="#,##0.00">
                  <c:v>185.16</c:v>
                </c:pt>
                <c:pt idx="488" formatCode="#,##0.00">
                  <c:v>184.5</c:v>
                </c:pt>
                <c:pt idx="489" formatCode="#,##0.00">
                  <c:v>183.86</c:v>
                </c:pt>
                <c:pt idx="490" formatCode="#,##0.00">
                  <c:v>183.24</c:v>
                </c:pt>
                <c:pt idx="491" formatCode="#,##0.00">
                  <c:v>182.63</c:v>
                </c:pt>
                <c:pt idx="492" formatCode="#,##0.00">
                  <c:v>182.06</c:v>
                </c:pt>
                <c:pt idx="493" formatCode="#,##0.00">
                  <c:v>181.5</c:v>
                </c:pt>
                <c:pt idx="494" formatCode="#,##0.00">
                  <c:v>180.96</c:v>
                </c:pt>
                <c:pt idx="495" formatCode="#,##0.00">
                  <c:v>180.45</c:v>
                </c:pt>
                <c:pt idx="496" formatCode="#,##0.00">
                  <c:v>179.95</c:v>
                </c:pt>
                <c:pt idx="497" formatCode="#,##0.00">
                  <c:v>179.47</c:v>
                </c:pt>
                <c:pt idx="498" formatCode="#,##0.00">
                  <c:v>179.01</c:v>
                </c:pt>
                <c:pt idx="499" formatCode="#,##0.00">
                  <c:v>178.56</c:v>
                </c:pt>
                <c:pt idx="500" formatCode="#,##0.00">
                  <c:v>178.14</c:v>
                </c:pt>
                <c:pt idx="501" formatCode="#,##0.00">
                  <c:v>177.73</c:v>
                </c:pt>
                <c:pt idx="502" formatCode="#,##0.00">
                  <c:v>177.33</c:v>
                </c:pt>
                <c:pt idx="503" formatCode="#,##0.00">
                  <c:v>176.95</c:v>
                </c:pt>
                <c:pt idx="504" formatCode="#,##0.00">
                  <c:v>176.58</c:v>
                </c:pt>
                <c:pt idx="505" formatCode="#,##0.00">
                  <c:v>176.23</c:v>
                </c:pt>
                <c:pt idx="506" formatCode="#,##0.00">
                  <c:v>175.89</c:v>
                </c:pt>
                <c:pt idx="507" formatCode="#,##0.00">
                  <c:v>177.1</c:v>
                </c:pt>
                <c:pt idx="508" formatCode="#,##0.00">
                  <c:v>175.83</c:v>
                </c:pt>
                <c:pt idx="509" formatCode="#,##0.00">
                  <c:v>175.2</c:v>
                </c:pt>
                <c:pt idx="510" formatCode="#,##0.00">
                  <c:v>174.76</c:v>
                </c:pt>
                <c:pt idx="511" formatCode="#,##0.00">
                  <c:v>174.39</c:v>
                </c:pt>
                <c:pt idx="512" formatCode="#,##0.00">
                  <c:v>174.05</c:v>
                </c:pt>
                <c:pt idx="513" formatCode="#,##0.00">
                  <c:v>173.74</c:v>
                </c:pt>
                <c:pt idx="514" formatCode="#,##0.00">
                  <c:v>173.45</c:v>
                </c:pt>
                <c:pt idx="515" formatCode="#,##0.00">
                  <c:v>173.16</c:v>
                </c:pt>
                <c:pt idx="516" formatCode="#,##0.00">
                  <c:v>172.87</c:v>
                </c:pt>
                <c:pt idx="517" formatCode="#,##0.00">
                  <c:v>172.58</c:v>
                </c:pt>
                <c:pt idx="518" formatCode="#,##0.00">
                  <c:v>172.29</c:v>
                </c:pt>
                <c:pt idx="519" formatCode="#,##0.00">
                  <c:v>172.01</c:v>
                </c:pt>
                <c:pt idx="520" formatCode="#,##0.00">
                  <c:v>171.72</c:v>
                </c:pt>
                <c:pt idx="521" formatCode="#,##0.00">
                  <c:v>171.44</c:v>
                </c:pt>
                <c:pt idx="522" formatCode="#,##0.00">
                  <c:v>171.23</c:v>
                </c:pt>
                <c:pt idx="523" formatCode="#,##0.00">
                  <c:v>171</c:v>
                </c:pt>
                <c:pt idx="524" formatCode="#,##0.00">
                  <c:v>170.72</c:v>
                </c:pt>
                <c:pt idx="525" formatCode="#,##0.00">
                  <c:v>170.41</c:v>
                </c:pt>
                <c:pt idx="526" formatCode="#,##0.00">
                  <c:v>170.11</c:v>
                </c:pt>
                <c:pt idx="527" formatCode="#,##0.00">
                  <c:v>169.81</c:v>
                </c:pt>
                <c:pt idx="528" formatCode="#,##0.00">
                  <c:v>169.51</c:v>
                </c:pt>
                <c:pt idx="529" formatCode="#,##0.00">
                  <c:v>169.21</c:v>
                </c:pt>
                <c:pt idx="530" formatCode="#,##0.00">
                  <c:v>168.91</c:v>
                </c:pt>
                <c:pt idx="531" formatCode="#,##0.00">
                  <c:v>168.62</c:v>
                </c:pt>
                <c:pt idx="532" formatCode="#,##0.00">
                  <c:v>168.33</c:v>
                </c:pt>
                <c:pt idx="533" formatCode="#,##0.00">
                  <c:v>168.03</c:v>
                </c:pt>
                <c:pt idx="534" formatCode="#,##0.00">
                  <c:v>167.74</c:v>
                </c:pt>
                <c:pt idx="535" formatCode="#,##0.00">
                  <c:v>167.44</c:v>
                </c:pt>
                <c:pt idx="536" formatCode="#,##0.00">
                  <c:v>167.14</c:v>
                </c:pt>
                <c:pt idx="537" formatCode="#,##0.00">
                  <c:v>166.85</c:v>
                </c:pt>
                <c:pt idx="538" formatCode="#,##0.00">
                  <c:v>166.54</c:v>
                </c:pt>
                <c:pt idx="539" formatCode="#,##0.00">
                  <c:v>166.23</c:v>
                </c:pt>
                <c:pt idx="540" formatCode="#,##0.00">
                  <c:v>165.92</c:v>
                </c:pt>
                <c:pt idx="541" formatCode="#,##0.00">
                  <c:v>165.6</c:v>
                </c:pt>
                <c:pt idx="542" formatCode="#,##0.00">
                  <c:v>165.27</c:v>
                </c:pt>
                <c:pt idx="543" formatCode="#,##0.00">
                  <c:v>164.94</c:v>
                </c:pt>
                <c:pt idx="544" formatCode="#,##0.00">
                  <c:v>164.6</c:v>
                </c:pt>
                <c:pt idx="545" formatCode="#,##0.00">
                  <c:v>164.26</c:v>
                </c:pt>
                <c:pt idx="546" formatCode="#,##0.00">
                  <c:v>163.91</c:v>
                </c:pt>
                <c:pt idx="547" formatCode="#,##0.00">
                  <c:v>163.56</c:v>
                </c:pt>
                <c:pt idx="548" formatCode="#,##0.00">
                  <c:v>163.21</c:v>
                </c:pt>
                <c:pt idx="549" formatCode="#,##0.00">
                  <c:v>162.85</c:v>
                </c:pt>
                <c:pt idx="550" formatCode="#,##0.00">
                  <c:v>162.47999999999999</c:v>
                </c:pt>
                <c:pt idx="551" formatCode="#,##0.00">
                  <c:v>162.11000000000001</c:v>
                </c:pt>
                <c:pt idx="552" formatCode="#,##0.00">
                  <c:v>161.74</c:v>
                </c:pt>
                <c:pt idx="553" formatCode="#,##0.00">
                  <c:v>161.36000000000001</c:v>
                </c:pt>
                <c:pt idx="554" formatCode="#,##0.00">
                  <c:v>160.97</c:v>
                </c:pt>
                <c:pt idx="555" formatCode="#,##0.00">
                  <c:v>160.61000000000001</c:v>
                </c:pt>
                <c:pt idx="556" formatCode="#,##0.00">
                  <c:v>160.27000000000001</c:v>
                </c:pt>
                <c:pt idx="557" formatCode="#,##0.00">
                  <c:v>159.91999999999999</c:v>
                </c:pt>
                <c:pt idx="558" formatCode="#,##0.00">
                  <c:v>159.53</c:v>
                </c:pt>
                <c:pt idx="559" formatCode="#,##0.00">
                  <c:v>159.12</c:v>
                </c:pt>
                <c:pt idx="560" formatCode="#,##0.00">
                  <c:v>158.69</c:v>
                </c:pt>
                <c:pt idx="561" formatCode="#,##0.00">
                  <c:v>158.25</c:v>
                </c:pt>
                <c:pt idx="562" formatCode="#,##0.00">
                  <c:v>157.80000000000001</c:v>
                </c:pt>
                <c:pt idx="563" formatCode="#,##0.00">
                  <c:v>157.36000000000001</c:v>
                </c:pt>
                <c:pt idx="564" formatCode="#,##0.00">
                  <c:v>156.91</c:v>
                </c:pt>
                <c:pt idx="565" formatCode="#,##0.00">
                  <c:v>156.46</c:v>
                </c:pt>
                <c:pt idx="566" formatCode="#,##0.00">
                  <c:v>156.01</c:v>
                </c:pt>
                <c:pt idx="567" formatCode="#,##0.00">
                  <c:v>155.56</c:v>
                </c:pt>
                <c:pt idx="568" formatCode="#,##0.00">
                  <c:v>155.11000000000001</c:v>
                </c:pt>
                <c:pt idx="569" formatCode="#,##0.00">
                  <c:v>154.65</c:v>
                </c:pt>
                <c:pt idx="570" formatCode="#,##0.00">
                  <c:v>154.19999999999999</c:v>
                </c:pt>
                <c:pt idx="571" formatCode="#,##0.00">
                  <c:v>153.74</c:v>
                </c:pt>
                <c:pt idx="572" formatCode="#,##0.00">
                  <c:v>153.28</c:v>
                </c:pt>
                <c:pt idx="573" formatCode="#,##0.00">
                  <c:v>152.81</c:v>
                </c:pt>
                <c:pt idx="574" formatCode="#,##0.00">
                  <c:v>152.6</c:v>
                </c:pt>
                <c:pt idx="575" formatCode="#,##0.00">
                  <c:v>152.02000000000001</c:v>
                </c:pt>
                <c:pt idx="576" formatCode="#,##0.00">
                  <c:v>151.49</c:v>
                </c:pt>
                <c:pt idx="577" formatCode="#,##0.00">
                  <c:v>150.99</c:v>
                </c:pt>
                <c:pt idx="578" formatCode="#,##0.00">
                  <c:v>150.5</c:v>
                </c:pt>
                <c:pt idx="579" formatCode="#,##0.00">
                  <c:v>150.02000000000001</c:v>
                </c:pt>
                <c:pt idx="580" formatCode="#,##0.00">
                  <c:v>149.53</c:v>
                </c:pt>
                <c:pt idx="581" formatCode="#,##0.00">
                  <c:v>149.05000000000001</c:v>
                </c:pt>
                <c:pt idx="582" formatCode="#,##0.00">
                  <c:v>148.57</c:v>
                </c:pt>
                <c:pt idx="583" formatCode="#,##0.00">
                  <c:v>148.08000000000001</c:v>
                </c:pt>
                <c:pt idx="584" formatCode="#,##0.00">
                  <c:v>147.59</c:v>
                </c:pt>
                <c:pt idx="585" formatCode="#,##0.00">
                  <c:v>147.11000000000001</c:v>
                </c:pt>
                <c:pt idx="586" formatCode="#,##0.00">
                  <c:v>146.63999999999999</c:v>
                </c:pt>
                <c:pt idx="587" formatCode="#,##0.00">
                  <c:v>146.16999999999999</c:v>
                </c:pt>
                <c:pt idx="588" formatCode="#,##0.00">
                  <c:v>145.69</c:v>
                </c:pt>
                <c:pt idx="589" formatCode="#,##0.00">
                  <c:v>145.18</c:v>
                </c:pt>
                <c:pt idx="590" formatCode="#,##0.00">
                  <c:v>144.65</c:v>
                </c:pt>
                <c:pt idx="591" formatCode="#,##0.00">
                  <c:v>144.12</c:v>
                </c:pt>
                <c:pt idx="592" formatCode="#,##0.00">
                  <c:v>143.59</c:v>
                </c:pt>
                <c:pt idx="593" formatCode="#,##0.00">
                  <c:v>143.09</c:v>
                </c:pt>
                <c:pt idx="594" formatCode="#,##0.00">
                  <c:v>142.58000000000001</c:v>
                </c:pt>
                <c:pt idx="595" formatCode="#,##0.00">
                  <c:v>142.04</c:v>
                </c:pt>
                <c:pt idx="596">
                  <c:v>141.49</c:v>
                </c:pt>
                <c:pt idx="597">
                  <c:v>140.94</c:v>
                </c:pt>
                <c:pt idx="598">
                  <c:v>140.43</c:v>
                </c:pt>
                <c:pt idx="599">
                  <c:v>139.94999999999999</c:v>
                </c:pt>
                <c:pt idx="600">
                  <c:v>139.46</c:v>
                </c:pt>
                <c:pt idx="601">
                  <c:v>138.9</c:v>
                </c:pt>
                <c:pt idx="602">
                  <c:v>138.32</c:v>
                </c:pt>
                <c:pt idx="603">
                  <c:v>137.77000000000001</c:v>
                </c:pt>
                <c:pt idx="604">
                  <c:v>137.29</c:v>
                </c:pt>
                <c:pt idx="605">
                  <c:v>136.86000000000001</c:v>
                </c:pt>
                <c:pt idx="606">
                  <c:v>136.4</c:v>
                </c:pt>
                <c:pt idx="607">
                  <c:v>135.85</c:v>
                </c:pt>
                <c:pt idx="608">
                  <c:v>135.25</c:v>
                </c:pt>
                <c:pt idx="609">
                  <c:v>134.69</c:v>
                </c:pt>
                <c:pt idx="610">
                  <c:v>134.22999999999999</c:v>
                </c:pt>
                <c:pt idx="611">
                  <c:v>133.83000000000001</c:v>
                </c:pt>
                <c:pt idx="612">
                  <c:v>133.31</c:v>
                </c:pt>
                <c:pt idx="613">
                  <c:v>132.63</c:v>
                </c:pt>
                <c:pt idx="614">
                  <c:v>131.9</c:v>
                </c:pt>
                <c:pt idx="615">
                  <c:v>131.25</c:v>
                </c:pt>
                <c:pt idx="616">
                  <c:v>130.84</c:v>
                </c:pt>
                <c:pt idx="617">
                  <c:v>130.58000000000001</c:v>
                </c:pt>
                <c:pt idx="618">
                  <c:v>130.1</c:v>
                </c:pt>
                <c:pt idx="619">
                  <c:v>129.36000000000001</c:v>
                </c:pt>
                <c:pt idx="620">
                  <c:v>128.5</c:v>
                </c:pt>
                <c:pt idx="621">
                  <c:v>127.78</c:v>
                </c:pt>
                <c:pt idx="622">
                  <c:v>127.5</c:v>
                </c:pt>
                <c:pt idx="623">
                  <c:v>127.55</c:v>
                </c:pt>
                <c:pt idx="624">
                  <c:v>127.09</c:v>
                </c:pt>
                <c:pt idx="625">
                  <c:v>126.25</c:v>
                </c:pt>
                <c:pt idx="626">
                  <c:v>125.27</c:v>
                </c:pt>
                <c:pt idx="627">
                  <c:v>124.48</c:v>
                </c:pt>
                <c:pt idx="628">
                  <c:v>124.23</c:v>
                </c:pt>
                <c:pt idx="629">
                  <c:v>124.48</c:v>
                </c:pt>
                <c:pt idx="630">
                  <c:v>124.11</c:v>
                </c:pt>
                <c:pt idx="631">
                  <c:v>123.25</c:v>
                </c:pt>
                <c:pt idx="632">
                  <c:v>122.23</c:v>
                </c:pt>
                <c:pt idx="633">
                  <c:v>121.35</c:v>
                </c:pt>
                <c:pt idx="634">
                  <c:v>121.03</c:v>
                </c:pt>
                <c:pt idx="635">
                  <c:v>121.37</c:v>
                </c:pt>
                <c:pt idx="636">
                  <c:v>121.2</c:v>
                </c:pt>
                <c:pt idx="637">
                  <c:v>120.4</c:v>
                </c:pt>
                <c:pt idx="638">
                  <c:v>119.41</c:v>
                </c:pt>
                <c:pt idx="639">
                  <c:v>118.49</c:v>
                </c:pt>
                <c:pt idx="640">
                  <c:v>118.02</c:v>
                </c:pt>
                <c:pt idx="641">
                  <c:v>118.26</c:v>
                </c:pt>
                <c:pt idx="642">
                  <c:v>118.39</c:v>
                </c:pt>
                <c:pt idx="643">
                  <c:v>117.71</c:v>
                </c:pt>
                <c:pt idx="644">
                  <c:v>116.75</c:v>
                </c:pt>
                <c:pt idx="645">
                  <c:v>115.8</c:v>
                </c:pt>
                <c:pt idx="646">
                  <c:v>115.14</c:v>
                </c:pt>
                <c:pt idx="647">
                  <c:v>115.1</c:v>
                </c:pt>
                <c:pt idx="648">
                  <c:v>115.42</c:v>
                </c:pt>
                <c:pt idx="649">
                  <c:v>115</c:v>
                </c:pt>
                <c:pt idx="650">
                  <c:v>114.13</c:v>
                </c:pt>
                <c:pt idx="651">
                  <c:v>113.15</c:v>
                </c:pt>
                <c:pt idx="652">
                  <c:v>112.37</c:v>
                </c:pt>
                <c:pt idx="653">
                  <c:v>112.02</c:v>
                </c:pt>
                <c:pt idx="654">
                  <c:v>112.25</c:v>
                </c:pt>
                <c:pt idx="655">
                  <c:v>112.23</c:v>
                </c:pt>
                <c:pt idx="656">
                  <c:v>111.54</c:v>
                </c:pt>
                <c:pt idx="657">
                  <c:v>110.62</c:v>
                </c:pt>
                <c:pt idx="658">
                  <c:v>109.75</c:v>
                </c:pt>
                <c:pt idx="659">
                  <c:v>109.16</c:v>
                </c:pt>
                <c:pt idx="660">
                  <c:v>109.05</c:v>
                </c:pt>
                <c:pt idx="661">
                  <c:v>109.29</c:v>
                </c:pt>
                <c:pt idx="662">
                  <c:v>108.95</c:v>
                </c:pt>
                <c:pt idx="663">
                  <c:v>108.15</c:v>
                </c:pt>
                <c:pt idx="664">
                  <c:v>107.23</c:v>
                </c:pt>
                <c:pt idx="665">
                  <c:v>106.48</c:v>
                </c:pt>
                <c:pt idx="666">
                  <c:v>106.04</c:v>
                </c:pt>
                <c:pt idx="667">
                  <c:v>106.09</c:v>
                </c:pt>
                <c:pt idx="668">
                  <c:v>106.2</c:v>
                </c:pt>
                <c:pt idx="669">
                  <c:v>105.7</c:v>
                </c:pt>
                <c:pt idx="670">
                  <c:v>104.87</c:v>
                </c:pt>
                <c:pt idx="671">
                  <c:v>104.03</c:v>
                </c:pt>
                <c:pt idx="672">
                  <c:v>103.4</c:v>
                </c:pt>
                <c:pt idx="673">
                  <c:v>103.11</c:v>
                </c:pt>
                <c:pt idx="674">
                  <c:v>103.22</c:v>
                </c:pt>
                <c:pt idx="675">
                  <c:v>103.22</c:v>
                </c:pt>
                <c:pt idx="676">
                  <c:v>102.66</c:v>
                </c:pt>
                <c:pt idx="677">
                  <c:v>101.84</c:v>
                </c:pt>
                <c:pt idx="678">
                  <c:v>101.06</c:v>
                </c:pt>
                <c:pt idx="679">
                  <c:v>100.5</c:v>
                </c:pt>
                <c:pt idx="680">
                  <c:v>100.28</c:v>
                </c:pt>
                <c:pt idx="681">
                  <c:v>100.37</c:v>
                </c:pt>
                <c:pt idx="682">
                  <c:v>100.3</c:v>
                </c:pt>
                <c:pt idx="683">
                  <c:v>99.74</c:v>
                </c:pt>
                <c:pt idx="684">
                  <c:v>98.95</c:v>
                </c:pt>
                <c:pt idx="685">
                  <c:v>98.23</c:v>
                </c:pt>
                <c:pt idx="686">
                  <c:v>97.72</c:v>
                </c:pt>
                <c:pt idx="687">
                  <c:v>97.52</c:v>
                </c:pt>
                <c:pt idx="688">
                  <c:v>97.59</c:v>
                </c:pt>
                <c:pt idx="689">
                  <c:v>97.51</c:v>
                </c:pt>
                <c:pt idx="690">
                  <c:v>96.97</c:v>
                </c:pt>
                <c:pt idx="691">
                  <c:v>96.2</c:v>
                </c:pt>
                <c:pt idx="692">
                  <c:v>95.5</c:v>
                </c:pt>
                <c:pt idx="693">
                  <c:v>94.98</c:v>
                </c:pt>
                <c:pt idx="694">
                  <c:v>94.74</c:v>
                </c:pt>
                <c:pt idx="695">
                  <c:v>94.74</c:v>
                </c:pt>
                <c:pt idx="696">
                  <c:v>94.65</c:v>
                </c:pt>
                <c:pt idx="697">
                  <c:v>94.18</c:v>
                </c:pt>
                <c:pt idx="698">
                  <c:v>93.47</c:v>
                </c:pt>
                <c:pt idx="699">
                  <c:v>92.8</c:v>
                </c:pt>
                <c:pt idx="700">
                  <c:v>92.3</c:v>
                </c:pt>
                <c:pt idx="701">
                  <c:v>92.03</c:v>
                </c:pt>
                <c:pt idx="702">
                  <c:v>91.96</c:v>
                </c:pt>
                <c:pt idx="703">
                  <c:v>91.86</c:v>
                </c:pt>
                <c:pt idx="704">
                  <c:v>91.45</c:v>
                </c:pt>
                <c:pt idx="705">
                  <c:v>90.8</c:v>
                </c:pt>
                <c:pt idx="706">
                  <c:v>90.15</c:v>
                </c:pt>
                <c:pt idx="707">
                  <c:v>89.65</c:v>
                </c:pt>
                <c:pt idx="708">
                  <c:v>89.35</c:v>
                </c:pt>
                <c:pt idx="709">
                  <c:v>89.23</c:v>
                </c:pt>
                <c:pt idx="710">
                  <c:v>89.11</c:v>
                </c:pt>
                <c:pt idx="711">
                  <c:v>88.75</c:v>
                </c:pt>
                <c:pt idx="712">
                  <c:v>88.15</c:v>
                </c:pt>
                <c:pt idx="713">
                  <c:v>87.5</c:v>
                </c:pt>
                <c:pt idx="714">
                  <c:v>86.98</c:v>
                </c:pt>
                <c:pt idx="715">
                  <c:v>86.65</c:v>
                </c:pt>
                <c:pt idx="716">
                  <c:v>86.5</c:v>
                </c:pt>
                <c:pt idx="717">
                  <c:v>86.36</c:v>
                </c:pt>
                <c:pt idx="718">
                  <c:v>86.08</c:v>
                </c:pt>
                <c:pt idx="719">
                  <c:v>85.57</c:v>
                </c:pt>
                <c:pt idx="720">
                  <c:v>84.99</c:v>
                </c:pt>
              </c:numCache>
            </c:numRef>
          </c:yVal>
          <c:smooth val="1"/>
        </c:ser>
        <c:dLbls>
          <c:showLegendKey val="0"/>
          <c:showVal val="0"/>
          <c:showCatName val="0"/>
          <c:showSerName val="0"/>
          <c:showPercent val="0"/>
          <c:showBubbleSize val="0"/>
        </c:dLbls>
        <c:axId val="121221888"/>
        <c:axId val="121223808"/>
      </c:scatterChart>
      <c:valAx>
        <c:axId val="121221888"/>
        <c:scaling>
          <c:orientation val="minMax"/>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21223808"/>
        <c:crosses val="autoZero"/>
        <c:crossBetween val="midCat"/>
      </c:valAx>
      <c:valAx>
        <c:axId val="121223808"/>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1221888"/>
        <c:crosses val="autoZero"/>
        <c:crossBetween val="midCat"/>
      </c:valAx>
      <c:spPr>
        <a:ln>
          <a:solidFill>
            <a:schemeClr val="tx1"/>
          </a:solidFill>
        </a:ln>
      </c:spPr>
    </c:plotArea>
    <c:legend>
      <c:legendPos val="r"/>
      <c:layout>
        <c:manualLayout>
          <c:xMode val="edge"/>
          <c:yMode val="edge"/>
          <c:x val="0.60583497799209207"/>
          <c:y val="3.5352963692038497E-2"/>
          <c:w val="0.35752223609070577"/>
          <c:h val="0.3675724518810148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0FF168-7805-429B-A212-33727490F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15</TotalTime>
  <Pages>37</Pages>
  <Words>10540</Words>
  <Characters>60081</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70481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Sutton, Sean</cp:lastModifiedBy>
  <cp:revision>6</cp:revision>
  <cp:lastPrinted>2022-08-23T05:10:00Z</cp:lastPrinted>
  <dcterms:created xsi:type="dcterms:W3CDTF">2022-08-23T04:55:00Z</dcterms:created>
  <dcterms:modified xsi:type="dcterms:W3CDTF">2022-08-23T05:12:00Z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